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0DFC55E"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117</w:t>
      </w:r>
      <w:r>
        <w:rPr>
          <w:b/>
          <w:i/>
          <w:noProof/>
          <w:sz w:val="28"/>
        </w:rPr>
        <w:tab/>
      </w:r>
      <w:r w:rsidR="00E13F3D" w:rsidRPr="00E13F3D">
        <w:rPr>
          <w:b/>
          <w:i/>
          <w:noProof/>
          <w:sz w:val="28"/>
        </w:rPr>
        <w:t>S3-242978</w:t>
      </w:r>
    </w:p>
    <w:p w14:paraId="7CB45193" w14:textId="640DE3A6" w:rsidR="001E41F3" w:rsidRDefault="003609EF" w:rsidP="005E2C44">
      <w:pPr>
        <w:pStyle w:val="CRCoverPage"/>
        <w:outlineLvl w:val="0"/>
        <w:rPr>
          <w:b/>
          <w:noProof/>
          <w:sz w:val="24"/>
        </w:rPr>
      </w:pPr>
      <w:r w:rsidRPr="00BA51D9">
        <w:rPr>
          <w:b/>
          <w:noProof/>
          <w:sz w:val="24"/>
        </w:rPr>
        <w:t>Maastricht</w:t>
      </w:r>
      <w:r w:rsidR="001E41F3">
        <w:rPr>
          <w:b/>
          <w:noProof/>
          <w:sz w:val="24"/>
        </w:rPr>
        <w:t xml:space="preserve">, </w:t>
      </w:r>
      <w:r w:rsidRPr="00BA51D9">
        <w:rPr>
          <w:b/>
          <w:noProof/>
          <w:sz w:val="24"/>
        </w:rPr>
        <w:t>Netherlands</w:t>
      </w:r>
      <w:r w:rsidR="001E41F3">
        <w:rPr>
          <w:b/>
          <w:noProof/>
          <w:sz w:val="24"/>
        </w:rPr>
        <w:t xml:space="preserve">, </w:t>
      </w:r>
      <w:r w:rsidRPr="00BA51D9">
        <w:rPr>
          <w:b/>
          <w:noProof/>
          <w:sz w:val="24"/>
        </w:rPr>
        <w:t>19th Aug 2024</w:t>
      </w:r>
      <w:r w:rsidR="00547111">
        <w:rPr>
          <w:b/>
          <w:noProof/>
          <w:sz w:val="24"/>
        </w:rPr>
        <w:t xml:space="preserve"> - </w:t>
      </w:r>
      <w:r w:rsidRPr="00BA51D9">
        <w:rPr>
          <w:b/>
          <w:noProof/>
          <w:sz w:val="24"/>
        </w:rPr>
        <w:t>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F2105"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1D550" w:rsidR="001E41F3" w:rsidRPr="00410371" w:rsidRDefault="00E13F3D" w:rsidP="00547111">
            <w:pPr>
              <w:pStyle w:val="CRCoverPage"/>
              <w:spacing w:after="0"/>
              <w:rPr>
                <w:noProof/>
              </w:rPr>
            </w:pPr>
            <w:r w:rsidRPr="00410371">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C07B4"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89EA0" w:rsidR="001E41F3" w:rsidRPr="00410371" w:rsidRDefault="00E13F3D">
            <w:pPr>
              <w:pStyle w:val="CRCoverPage"/>
              <w:spacing w:after="0"/>
              <w:jc w:val="center"/>
              <w:rPr>
                <w:noProof/>
                <w:sz w:val="28"/>
              </w:rPr>
            </w:pPr>
            <w:r w:rsidRPr="00410371">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388FF5" w:rsidR="001E41F3" w:rsidRPr="00F25D98" w:rsidRDefault="001E41F3">
            <w:pPr>
              <w:pStyle w:val="CRCoverPage"/>
              <w:spacing w:after="0"/>
              <w:jc w:val="center"/>
              <w:rPr>
                <w:rFonts w:cs="Arial"/>
                <w:i/>
                <w:noProof/>
              </w:rPr>
            </w:pPr>
            <w:r w:rsidRPr="00F25D98">
              <w:rPr>
                <w:rFonts w:cs="Arial"/>
                <w:i/>
                <w:noProof/>
              </w:rPr>
              <w:t xml:space="preserve">For </w:t>
            </w:r>
            <w:r w:rsidRPr="006519AD">
              <w:rPr>
                <w:rFonts w:cs="Arial"/>
                <w:b/>
                <w:i/>
                <w:noProof/>
              </w:rPr>
              <w:t>HE</w:t>
            </w:r>
            <w:bookmarkStart w:id="0" w:name="_Hlt497126619"/>
            <w:r w:rsidRPr="006519AD">
              <w:rPr>
                <w:rFonts w:cs="Arial"/>
                <w:b/>
                <w:i/>
                <w:noProof/>
              </w:rPr>
              <w:t>L</w:t>
            </w:r>
            <w:bookmarkEnd w:id="0"/>
            <w:r w:rsidRPr="006519AD">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6519AD">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CAF1" w:rsidR="001E41F3" w:rsidRDefault="002640DD">
            <w:pPr>
              <w:pStyle w:val="CRCoverPage"/>
              <w:spacing w:after="0"/>
              <w:ind w:left="100"/>
              <w:rPr>
                <w:noProof/>
              </w:rPr>
            </w:pPr>
            <w:r>
              <w:t>Removal of boiler plate texts in format of evidence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EF626"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8B961" w:rsidR="001E41F3" w:rsidRDefault="00B46FE8"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7B6D5" w:rsidR="001E41F3" w:rsidRDefault="00E13F3D">
            <w:pPr>
              <w:pStyle w:val="CRCoverPage"/>
              <w:spacing w:after="0"/>
              <w:ind w:left="100"/>
              <w:rPr>
                <w:noProof/>
              </w:rPr>
            </w:pPr>
            <w:r>
              <w:rPr>
                <w:noProof/>
              </w:rPr>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8DD08" w:rsidR="001E41F3" w:rsidRDefault="00D24991">
            <w:pPr>
              <w:pStyle w:val="CRCoverPage"/>
              <w:spacing w:after="0"/>
              <w:ind w:left="100"/>
              <w:rPr>
                <w:noProof/>
              </w:rPr>
            </w:pPr>
            <w:r>
              <w:rPr>
                <w:noProof/>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18991"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34E24"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C41394" w:rsidR="001E41F3" w:rsidRDefault="001E41F3">
            <w:pPr>
              <w:pStyle w:val="CRCoverPage"/>
              <w:rPr>
                <w:noProof/>
              </w:rPr>
            </w:pPr>
            <w:r>
              <w:rPr>
                <w:noProof/>
                <w:sz w:val="18"/>
              </w:rPr>
              <w:t>Detailed explanations of the above categories can</w:t>
            </w:r>
            <w:r>
              <w:rPr>
                <w:noProof/>
                <w:sz w:val="18"/>
              </w:rPr>
              <w:br/>
              <w:t xml:space="preserve">be found in 3GPP </w:t>
            </w:r>
            <w:r w:rsidRPr="006519AD">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559ED" w14:textId="77777777" w:rsidR="001E41F3" w:rsidRDefault="00CB5358">
            <w:pPr>
              <w:pStyle w:val="CRCoverPage"/>
              <w:spacing w:after="0"/>
              <w:ind w:left="100"/>
              <w:rPr>
                <w:noProof/>
              </w:rPr>
            </w:pPr>
            <w:r>
              <w:rPr>
                <w:noProof/>
              </w:rPr>
              <w:t>A lot of tests contain boiler plate text in the format of evidence description.</w:t>
            </w:r>
          </w:p>
          <w:p w14:paraId="2BCA7EAC" w14:textId="4B936B6C" w:rsidR="00CB5358" w:rsidRDefault="00CB5358">
            <w:pPr>
              <w:pStyle w:val="CRCoverPage"/>
              <w:spacing w:after="0"/>
              <w:ind w:left="100"/>
              <w:rPr>
                <w:noProof/>
              </w:rPr>
            </w:pPr>
            <w:r>
              <w:rPr>
                <w:noProof/>
              </w:rPr>
              <w:t>Those passages usually refer to something like: “a test report has to be provided” and/or “</w:t>
            </w:r>
            <w:r w:rsidR="007B6F8F">
              <w:rPr>
                <w:noProof/>
              </w:rPr>
              <w:t>p</w:t>
            </w:r>
            <w:r>
              <w:rPr>
                <w:noProof/>
              </w:rPr>
              <w:t xml:space="preserve">ass or </w:t>
            </w:r>
            <w:r w:rsidR="007B6F8F">
              <w:rPr>
                <w:noProof/>
              </w:rPr>
              <w:t>f</w:t>
            </w:r>
            <w:r>
              <w:rPr>
                <w:noProof/>
              </w:rPr>
              <w:t>ail”.</w:t>
            </w:r>
            <w:r w:rsidR="00431BB9">
              <w:rPr>
                <w:noProof/>
              </w:rPr>
              <w:t xml:space="preserve"> </w:t>
            </w:r>
          </w:p>
          <w:p w14:paraId="5F5ADA3C" w14:textId="77777777" w:rsidR="000C6C1B" w:rsidRDefault="00CB5358" w:rsidP="000C6C1B">
            <w:pPr>
              <w:pStyle w:val="CRCoverPage"/>
              <w:spacing w:after="0"/>
              <w:ind w:left="100"/>
              <w:rPr>
                <w:noProof/>
              </w:rPr>
            </w:pPr>
            <w:r>
              <w:rPr>
                <w:noProof/>
              </w:rPr>
              <w:t xml:space="preserve">Demanding a test report specificaly or </w:t>
            </w:r>
            <w:r w:rsidR="00033311">
              <w:rPr>
                <w:noProof/>
              </w:rPr>
              <w:t xml:space="preserve">demanding </w:t>
            </w:r>
            <w:r>
              <w:rPr>
                <w:noProof/>
              </w:rPr>
              <w:t xml:space="preserve">pass/fail is redundant, since this is the general </w:t>
            </w:r>
            <w:r w:rsidR="00CE5CA6">
              <w:rPr>
                <w:noProof/>
              </w:rPr>
              <w:t xml:space="preserve">prupose </w:t>
            </w:r>
            <w:r>
              <w:rPr>
                <w:noProof/>
              </w:rPr>
              <w:t>of SCAS test</w:t>
            </w:r>
            <w:r w:rsidR="00DC0AAD">
              <w:rPr>
                <w:noProof/>
              </w:rPr>
              <w:t xml:space="preserve"> execution</w:t>
            </w:r>
            <w:r w:rsidR="00F850CE">
              <w:rPr>
                <w:noProof/>
              </w:rPr>
              <w:t xml:space="preserve">. It is also already mentioned in the </w:t>
            </w:r>
            <w:r w:rsidR="002124BE">
              <w:rPr>
                <w:noProof/>
              </w:rPr>
              <w:t xml:space="preserve">GSMA </w:t>
            </w:r>
            <w:r w:rsidR="00F850CE">
              <w:rPr>
                <w:noProof/>
              </w:rPr>
              <w:t>NESAS scheme</w:t>
            </w:r>
            <w:r w:rsidR="00DC0AAD">
              <w:rPr>
                <w:noProof/>
              </w:rPr>
              <w:t>. Furthermore, this is not mentioned in all test cases in 33.117 or any other SCAS document</w:t>
            </w:r>
            <w:r w:rsidR="000C6C1B">
              <w:rPr>
                <w:noProof/>
              </w:rPr>
              <w:t>.</w:t>
            </w:r>
          </w:p>
          <w:p w14:paraId="708AA7DE" w14:textId="5B03297C" w:rsidR="00CB5358" w:rsidRDefault="000C6C1B" w:rsidP="000C6C1B">
            <w:pPr>
              <w:pStyle w:val="CRCoverPage"/>
              <w:spacing w:after="0"/>
              <w:ind w:left="100"/>
              <w:rPr>
                <w:noProof/>
              </w:rPr>
            </w:pPr>
            <w:r>
              <w:rPr>
                <w:noProof/>
              </w:rPr>
              <w:t xml:space="preserve">Display of </w:t>
            </w:r>
            <w:r w:rsidR="007B6F8F">
              <w:rPr>
                <w:noProof/>
              </w:rPr>
              <w:t>“</w:t>
            </w:r>
            <w:r w:rsidR="00431BB9">
              <w:rPr>
                <w:noProof/>
              </w:rPr>
              <w:t>pass/fail</w:t>
            </w:r>
            <w:r w:rsidR="007B6F8F">
              <w:rPr>
                <w:noProof/>
              </w:rPr>
              <w:t>”</w:t>
            </w:r>
            <w:r w:rsidR="00431BB9">
              <w:rPr>
                <w:noProof/>
              </w:rPr>
              <w:t xml:space="preserve"> is not a</w:t>
            </w:r>
            <w:r w:rsidR="00172D33">
              <w:rPr>
                <w:noProof/>
              </w:rPr>
              <w:t>n</w:t>
            </w:r>
            <w:r w:rsidR="00431BB9">
              <w:rPr>
                <w:noProof/>
              </w:rPr>
              <w:t xml:space="preserve"> evidence.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EFB26" w14:textId="77777777" w:rsidR="001E41F3" w:rsidRDefault="00172D33">
            <w:pPr>
              <w:pStyle w:val="CRCoverPage"/>
              <w:spacing w:after="0"/>
              <w:ind w:left="100"/>
              <w:rPr>
                <w:noProof/>
              </w:rPr>
            </w:pPr>
            <w:r>
              <w:rPr>
                <w:noProof/>
              </w:rPr>
              <w:t xml:space="preserve">Removed </w:t>
            </w:r>
            <w:r w:rsidR="00A92EBC">
              <w:rPr>
                <w:noProof/>
              </w:rPr>
              <w:t xml:space="preserve">occurences of </w:t>
            </w:r>
            <w:r w:rsidR="00196A51">
              <w:rPr>
                <w:noProof/>
              </w:rPr>
              <w:t>demanding test report in format of evidence.</w:t>
            </w:r>
          </w:p>
          <w:p w14:paraId="69199B97" w14:textId="77777777" w:rsidR="00196A51" w:rsidRDefault="00196A51">
            <w:pPr>
              <w:pStyle w:val="CRCoverPage"/>
              <w:spacing w:after="0"/>
              <w:ind w:left="100"/>
              <w:rPr>
                <w:noProof/>
              </w:rPr>
            </w:pPr>
            <w:r>
              <w:rPr>
                <w:noProof/>
              </w:rPr>
              <w:t>Removed occurences of demanding pass/fail in format of evidence.</w:t>
            </w:r>
          </w:p>
          <w:p w14:paraId="31C656EC" w14:textId="0F03A71D" w:rsidR="00196A51" w:rsidRDefault="00196A51">
            <w:pPr>
              <w:pStyle w:val="CRCoverPage"/>
              <w:spacing w:after="0"/>
              <w:ind w:left="100"/>
              <w:rPr>
                <w:noProof/>
              </w:rPr>
            </w:pPr>
            <w:r>
              <w:rPr>
                <w:noProof/>
              </w:rPr>
              <w:t>If demanding pass/fail was the only format of evidence: replaves with generic format of evidence line fitting the test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05146" w14:textId="631552F2" w:rsidR="00196A51" w:rsidRPr="00196A51" w:rsidRDefault="00196A51" w:rsidP="00196A51">
            <w:pPr>
              <w:pStyle w:val="CRCoverPage"/>
              <w:spacing w:after="0"/>
              <w:ind w:left="100"/>
              <w:rPr>
                <w:noProof/>
                <w:lang w:val="de-DE"/>
              </w:rPr>
            </w:pPr>
            <w:r>
              <w:rPr>
                <w:noProof/>
              </w:rPr>
              <w:t xml:space="preserve">Redundancy and </w:t>
            </w:r>
            <w:r w:rsidRPr="00196A51">
              <w:rPr>
                <w:noProof/>
                <w:lang w:val="en"/>
              </w:rPr>
              <w:t>inconsistency</w:t>
            </w:r>
            <w:r>
              <w:rPr>
                <w:noProof/>
                <w:lang w:val="en"/>
              </w:rPr>
              <w:t xml:space="preserve"> in the format of evidence paragraphs.</w:t>
            </w:r>
          </w:p>
          <w:p w14:paraId="5C4BEB44" w14:textId="0D6AC1F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DE173" w:rsidR="001E41F3" w:rsidRDefault="00B66D5A">
            <w:pPr>
              <w:pStyle w:val="CRCoverPage"/>
              <w:spacing w:after="0"/>
              <w:ind w:left="100"/>
              <w:rPr>
                <w:noProof/>
              </w:rPr>
            </w:pPr>
            <w:r w:rsidRPr="00907F75">
              <w:t>4</w:t>
            </w:r>
            <w:r w:rsidRPr="00FD4A4B">
              <w:t>.2.3.4.1.1</w:t>
            </w:r>
            <w:r>
              <w:t xml:space="preserve">, </w:t>
            </w:r>
            <w:r w:rsidR="00261DF9" w:rsidRPr="00261DF9">
              <w:t>4.2.3.5.1, 4.2.3.5.2, 4.2.3.6.1, 4.2.3.6.2, 4.2.3.6.3, 4.2.4.1.1.2, 4.2.4.1.1.3, 4.2.4.1.2.1, 4.2.5.2.1, 4.2.6.2.3, 4.2.6.2.4, 4.3.2.1, 4.3.2.2, 4.3.2.3, 4.3.2.4, 4.3.2.5, 4.3.2.6, 4.3.2.7, 4.3.3.1.1, 4.3.3.1.4, 4.3.4.2, 4.3.4.3, 4.3.4.4, 4.3.4.5, 4.3.4.8, 4.3.4.9, 4.3.4.10, 4.3.4.11, 4.3.4.12, 4.3.4.13, 4.3.5.1, 4.3.6, 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B8F99" w:rsidR="001E41F3" w:rsidRDefault="003549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D023FF" w:rsidR="001E41F3" w:rsidRDefault="003549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1D3EB" w:rsidR="001E41F3" w:rsidRDefault="003549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1CD9150" w14:textId="7F906BA3" w:rsidR="00AD7D67" w:rsidRPr="00AD7D67" w:rsidRDefault="00AD7D67" w:rsidP="00AD7D67">
      <w:pPr>
        <w:suppressAutoHyphens/>
        <w:rPr>
          <w:color w:val="C9211E"/>
          <w:sz w:val="28"/>
          <w:szCs w:val="28"/>
          <w:lang w:val="en-US"/>
        </w:rPr>
      </w:pPr>
      <w:bookmarkStart w:id="1" w:name="_CR4_2_2_2_2"/>
      <w:bookmarkStart w:id="2" w:name="_CR4_2_2_2_3"/>
      <w:bookmarkStart w:id="3" w:name="_CR4_2_3"/>
      <w:bookmarkStart w:id="4" w:name="_CR4_2_3_2_2"/>
      <w:bookmarkStart w:id="5" w:name="_CR4_2_3_2_3"/>
      <w:bookmarkStart w:id="6" w:name="_CR4_2_3_2_4"/>
      <w:bookmarkStart w:id="7" w:name="_CR4_2_3_2_5"/>
      <w:bookmarkStart w:id="8" w:name="_CR4_2_3_3"/>
      <w:bookmarkStart w:id="9" w:name="_CR4_2_3_3_3"/>
      <w:bookmarkStart w:id="10" w:name="_CR4_2_3_3_4"/>
      <w:bookmarkStart w:id="11" w:name="_CR4_2_3_4"/>
      <w:bookmarkStart w:id="12" w:name="_Toc161741906"/>
      <w:bookmarkStart w:id="13" w:name="_CR4_2_3_4_1_1"/>
      <w:bookmarkEnd w:id="1"/>
      <w:bookmarkEnd w:id="2"/>
      <w:bookmarkEnd w:id="3"/>
      <w:bookmarkEnd w:id="4"/>
      <w:bookmarkEnd w:id="5"/>
      <w:bookmarkEnd w:id="6"/>
      <w:bookmarkEnd w:id="7"/>
      <w:bookmarkEnd w:id="8"/>
      <w:bookmarkEnd w:id="9"/>
      <w:bookmarkEnd w:id="10"/>
      <w:bookmarkEnd w:id="11"/>
      <w:r w:rsidRPr="00AD7D67">
        <w:rPr>
          <w:color w:val="C9211E"/>
          <w:sz w:val="28"/>
          <w:szCs w:val="28"/>
          <w:lang w:val="en-US"/>
        </w:rPr>
        <w:lastRenderedPageBreak/>
        <w:t xml:space="preserve">*********************** </w:t>
      </w:r>
      <w:r>
        <w:rPr>
          <w:color w:val="C9211E"/>
          <w:sz w:val="28"/>
          <w:szCs w:val="28"/>
          <w:lang w:val="en-US"/>
        </w:rPr>
        <w:t xml:space="preserve">START OF </w:t>
      </w:r>
      <w:r w:rsidRPr="00AD7D67">
        <w:rPr>
          <w:color w:val="C9211E"/>
          <w:sz w:val="28"/>
          <w:szCs w:val="28"/>
          <w:lang w:val="en-US"/>
        </w:rPr>
        <w:t>CHANGE</w:t>
      </w:r>
      <w:r>
        <w:rPr>
          <w:color w:val="C9211E"/>
          <w:sz w:val="28"/>
          <w:szCs w:val="28"/>
          <w:lang w:val="en-US"/>
        </w:rPr>
        <w:t xml:space="preserve">S </w:t>
      </w:r>
      <w:r w:rsidRPr="00AD7D67">
        <w:rPr>
          <w:color w:val="C9211E"/>
          <w:sz w:val="28"/>
          <w:szCs w:val="28"/>
          <w:lang w:val="en-US"/>
        </w:rPr>
        <w:t>************************</w:t>
      </w:r>
    </w:p>
    <w:p w14:paraId="0BAC9335" w14:textId="691678B3" w:rsidR="00CB5358" w:rsidRPr="00FD4A4B" w:rsidRDefault="00CB5358" w:rsidP="00CB5358">
      <w:pPr>
        <w:pStyle w:val="berschrift6"/>
      </w:pPr>
      <w:r w:rsidRPr="00907F75">
        <w:t>4</w:t>
      </w:r>
      <w:r w:rsidRPr="00FD4A4B">
        <w:t>.2.3.4.1.1</w:t>
      </w:r>
      <w:r w:rsidRPr="00FD4A4B">
        <w:tab/>
      </w:r>
      <w:r w:rsidRPr="009C1E96">
        <w:t xml:space="preserve">Successful </w:t>
      </w:r>
      <w:r w:rsidRPr="00FD4A4B">
        <w:t>authentication and authorization</w:t>
      </w:r>
      <w:r w:rsidRPr="009C1E96">
        <w:t xml:space="preserve"> of system functions</w:t>
      </w:r>
      <w:bookmarkEnd w:id="12"/>
    </w:p>
    <w:bookmarkEnd w:id="13"/>
    <w:p w14:paraId="7698123F" w14:textId="77777777" w:rsidR="00CB5358" w:rsidRPr="00FD4A4B" w:rsidRDefault="00CB5358" w:rsidP="00CB5358">
      <w:pPr>
        <w:rPr>
          <w:i/>
          <w:lang w:eastAsia="ja-JP"/>
        </w:rPr>
      </w:pPr>
      <w:r w:rsidRPr="00FD4A4B">
        <w:rPr>
          <w:i/>
          <w:lang w:eastAsia="ja-JP"/>
        </w:rPr>
        <w:t xml:space="preserve">Requirement Name: </w:t>
      </w:r>
      <w:r w:rsidRPr="00474E1F">
        <w:rPr>
          <w:iCs/>
          <w:lang w:eastAsia="ja-JP"/>
        </w:rPr>
        <w:t>Authentication and authorization for</w:t>
      </w:r>
      <w:r w:rsidRPr="00474E1F">
        <w:rPr>
          <w:i/>
          <w:lang w:eastAsia="ja-JP"/>
        </w:rPr>
        <w:t xml:space="preserve"> </w:t>
      </w:r>
      <w:r w:rsidRPr="00FD4A4B">
        <w:rPr>
          <w:lang w:eastAsia="ja-JP"/>
        </w:rPr>
        <w:t xml:space="preserve">System functions </w:t>
      </w:r>
    </w:p>
    <w:p w14:paraId="4300EB5B" w14:textId="77777777" w:rsidR="00CB5358" w:rsidRDefault="00CB5358" w:rsidP="00CB5358">
      <w:pPr>
        <w:rPr>
          <w:i/>
          <w:lang w:eastAsia="ja-JP"/>
        </w:rPr>
      </w:pPr>
      <w:r w:rsidRPr="005903A0">
        <w:rPr>
          <w:i/>
          <w:lang w:eastAsia="ja-JP"/>
        </w:rPr>
        <w:t>Requirement Reference: In accordance with industry best practice</w:t>
      </w:r>
    </w:p>
    <w:p w14:paraId="1551CE43" w14:textId="77777777" w:rsidR="00CB5358" w:rsidRPr="00FD4A4B" w:rsidRDefault="00CB5358" w:rsidP="00CB5358">
      <w:pPr>
        <w:rPr>
          <w:lang w:eastAsia="ja-JP"/>
        </w:rPr>
      </w:pPr>
      <w:r w:rsidRPr="00FD4A4B">
        <w:rPr>
          <w:i/>
          <w:lang w:eastAsia="ja-JP"/>
        </w:rPr>
        <w:t>Requirement Description</w:t>
      </w:r>
      <w:r w:rsidRPr="00FD4A4B">
        <w:rPr>
          <w:lang w:eastAsia="ja-JP"/>
        </w:rPr>
        <w:t>:</w:t>
      </w:r>
    </w:p>
    <w:p w14:paraId="7E62AFC3" w14:textId="77777777" w:rsidR="00CB5358" w:rsidRPr="00FD4A4B" w:rsidRDefault="00CB5358" w:rsidP="00CB5358">
      <w:r w:rsidRPr="00FD4A4B">
        <w:rPr>
          <w:spacing w:val="2"/>
        </w:rPr>
        <w:t xml:space="preserve">The </w:t>
      </w:r>
      <w:r w:rsidRPr="00FD4A4B">
        <w:rPr>
          <w:spacing w:val="1"/>
        </w:rPr>
        <w:t>usag</w:t>
      </w:r>
      <w:r w:rsidRPr="00FD4A4B">
        <w:t xml:space="preserve">e </w:t>
      </w:r>
      <w:r w:rsidRPr="00FD4A4B">
        <w:rPr>
          <w:spacing w:val="1"/>
        </w:rPr>
        <w:t>o</w:t>
      </w:r>
      <w:r w:rsidRPr="00FD4A4B">
        <w:t>f</w:t>
      </w:r>
      <w:r w:rsidRPr="00FD4A4B">
        <w:rPr>
          <w:spacing w:val="3"/>
        </w:rPr>
        <w:t xml:space="preserve"> </w:t>
      </w:r>
      <w:r w:rsidRPr="00FD4A4B">
        <w:t>a</w:t>
      </w:r>
      <w:r w:rsidRPr="00FD4A4B">
        <w:rPr>
          <w:spacing w:val="4"/>
        </w:rPr>
        <w:t xml:space="preserve"> </w:t>
      </w:r>
      <w:r w:rsidRPr="00FD4A4B">
        <w:rPr>
          <w:spacing w:val="1"/>
        </w:rPr>
        <w:t>syste</w:t>
      </w:r>
      <w:r w:rsidRPr="00FD4A4B">
        <w:t>m</w:t>
      </w:r>
      <w:r w:rsidRPr="00E32DBA">
        <w:t xml:space="preserve"> </w:t>
      </w:r>
      <w:r w:rsidRPr="00FD4A4B">
        <w:rPr>
          <w:spacing w:val="1"/>
        </w:rPr>
        <w:t>function</w:t>
      </w:r>
      <w:r w:rsidRPr="00E32DBA">
        <w:t xml:space="preserve"> without </w:t>
      </w:r>
      <w:r w:rsidRPr="00FD4A4B">
        <w:t>successful</w:t>
      </w:r>
      <w:r w:rsidRPr="00E32DBA">
        <w:t xml:space="preserve"> </w:t>
      </w:r>
      <w:r w:rsidRPr="00FD4A4B">
        <w:t>authentication</w:t>
      </w:r>
      <w:r w:rsidRPr="00E32DBA">
        <w:t xml:space="preserve"> </w:t>
      </w:r>
      <w:r w:rsidRPr="00FD4A4B">
        <w:t>on</w:t>
      </w:r>
      <w:r w:rsidRPr="00E32DBA">
        <w:t xml:space="preserve"> </w:t>
      </w:r>
      <w:r w:rsidRPr="00FD4A4B">
        <w:t>basis</w:t>
      </w:r>
      <w:r w:rsidRPr="00E32DBA">
        <w:t xml:space="preserve"> </w:t>
      </w:r>
      <w:r w:rsidRPr="00FD4A4B">
        <w:t>of</w:t>
      </w:r>
      <w:r w:rsidRPr="00E32DBA">
        <w:t xml:space="preserve"> </w:t>
      </w:r>
      <w:r w:rsidRPr="00FD4A4B">
        <w:t>the</w:t>
      </w:r>
      <w:r w:rsidRPr="00E32DBA">
        <w:t xml:space="preserve"> </w:t>
      </w:r>
      <w:r w:rsidRPr="00FD4A4B">
        <w:t>user</w:t>
      </w:r>
      <w:r w:rsidRPr="00E32DBA">
        <w:t xml:space="preserve"> </w:t>
      </w:r>
      <w:r>
        <w:t>identity</w:t>
      </w:r>
      <w:r w:rsidRPr="00E32DBA">
        <w:t xml:space="preserve"> </w:t>
      </w:r>
      <w:r w:rsidRPr="00FD4A4B">
        <w:t>and</w:t>
      </w:r>
      <w:r w:rsidRPr="00E32DBA">
        <w:t xml:space="preserve"> </w:t>
      </w:r>
      <w:r w:rsidRPr="00FD4A4B">
        <w:t>at least</w:t>
      </w:r>
      <w:r w:rsidRPr="00E32DBA">
        <w:t xml:space="preserve"> </w:t>
      </w:r>
      <w:r w:rsidRPr="00FD4A4B">
        <w:t>one authentication</w:t>
      </w:r>
      <w:r w:rsidRPr="00E32DBA">
        <w:t xml:space="preserve"> </w:t>
      </w:r>
      <w:r w:rsidRPr="00FD4A4B">
        <w:t xml:space="preserve">attribute </w:t>
      </w:r>
      <w:r>
        <w:t xml:space="preserve">(e.g. password, certificate) </w:t>
      </w:r>
      <w:r w:rsidRPr="00FD4A4B">
        <w:t>shall be prevented.</w:t>
      </w:r>
      <w:r w:rsidRPr="00E32DBA">
        <w:t xml:space="preserve"> System functions comprise, for example </w:t>
      </w:r>
      <w:r w:rsidRPr="00FD4A4B">
        <w:rPr>
          <w:spacing w:val="2"/>
        </w:rPr>
        <w:t>networ</w:t>
      </w:r>
      <w:r w:rsidRPr="00FD4A4B">
        <w:t>k</w:t>
      </w:r>
      <w:r w:rsidRPr="00FD4A4B">
        <w:rPr>
          <w:spacing w:val="3"/>
        </w:rPr>
        <w:t xml:space="preserve"> </w:t>
      </w:r>
      <w:r w:rsidRPr="00FD4A4B">
        <w:rPr>
          <w:spacing w:val="2"/>
        </w:rPr>
        <w:t>service</w:t>
      </w:r>
      <w:r w:rsidRPr="00FD4A4B">
        <w:t>s</w:t>
      </w:r>
      <w:r w:rsidRPr="00FD4A4B">
        <w:rPr>
          <w:spacing w:val="3"/>
        </w:rPr>
        <w:t xml:space="preserve"> </w:t>
      </w:r>
      <w:r w:rsidRPr="00FD4A4B">
        <w:rPr>
          <w:spacing w:val="2"/>
        </w:rPr>
        <w:t>(lik</w:t>
      </w:r>
      <w:r w:rsidRPr="00FD4A4B">
        <w:t>e</w:t>
      </w:r>
      <w:r w:rsidRPr="00FD4A4B">
        <w:rPr>
          <w:spacing w:val="6"/>
        </w:rPr>
        <w:t xml:space="preserve"> </w:t>
      </w:r>
      <w:r w:rsidRPr="00FD4A4B">
        <w:rPr>
          <w:spacing w:val="2"/>
        </w:rPr>
        <w:t>SSH</w:t>
      </w:r>
      <w:r w:rsidRPr="00FD4A4B">
        <w:t>,</w:t>
      </w:r>
      <w:r w:rsidRPr="00FD4A4B">
        <w:rPr>
          <w:spacing w:val="9"/>
        </w:rPr>
        <w:t xml:space="preserve"> </w:t>
      </w:r>
      <w:r w:rsidRPr="00FD4A4B">
        <w:rPr>
          <w:spacing w:val="2"/>
        </w:rPr>
        <w:t>SFTP</w:t>
      </w:r>
      <w:r w:rsidRPr="00FD4A4B">
        <w:t>,</w:t>
      </w:r>
      <w:r w:rsidRPr="00FD4A4B">
        <w:rPr>
          <w:spacing w:val="4"/>
        </w:rPr>
        <w:t xml:space="preserve"> </w:t>
      </w:r>
      <w:r w:rsidRPr="00FD4A4B">
        <w:rPr>
          <w:spacing w:val="2"/>
        </w:rPr>
        <w:t>We</w:t>
      </w:r>
      <w:r w:rsidRPr="00FD4A4B">
        <w:t>b</w:t>
      </w:r>
      <w:r w:rsidRPr="00FD4A4B">
        <w:rPr>
          <w:spacing w:val="5"/>
        </w:rPr>
        <w:t xml:space="preserve"> </w:t>
      </w:r>
      <w:r w:rsidRPr="00FD4A4B">
        <w:rPr>
          <w:spacing w:val="2"/>
        </w:rPr>
        <w:t>services)</w:t>
      </w:r>
      <w:r w:rsidRPr="00FD4A4B">
        <w:t>,</w:t>
      </w:r>
      <w:r w:rsidRPr="00FD4A4B">
        <w:rPr>
          <w:spacing w:val="2"/>
        </w:rPr>
        <w:t xml:space="preserve"> loca</w:t>
      </w:r>
      <w:r w:rsidRPr="00FD4A4B">
        <w:t>l</w:t>
      </w:r>
      <w:r w:rsidRPr="00FD4A4B">
        <w:rPr>
          <w:spacing w:val="5"/>
        </w:rPr>
        <w:t xml:space="preserve"> </w:t>
      </w:r>
      <w:r w:rsidRPr="00FD4A4B">
        <w:rPr>
          <w:spacing w:val="2"/>
        </w:rPr>
        <w:t>acces</w:t>
      </w:r>
      <w:r w:rsidRPr="00FD4A4B">
        <w:t>s</w:t>
      </w:r>
      <w:r w:rsidRPr="00FD4A4B">
        <w:rPr>
          <w:spacing w:val="3"/>
        </w:rPr>
        <w:t xml:space="preserve"> </w:t>
      </w:r>
      <w:r w:rsidRPr="00FD4A4B">
        <w:rPr>
          <w:spacing w:val="2"/>
        </w:rPr>
        <w:t>vi</w:t>
      </w:r>
      <w:r w:rsidRPr="00FD4A4B">
        <w:t>a</w:t>
      </w:r>
      <w:r w:rsidRPr="00FD4A4B">
        <w:rPr>
          <w:spacing w:val="7"/>
        </w:rPr>
        <w:t xml:space="preserve"> </w:t>
      </w:r>
      <w:r w:rsidRPr="00FD4A4B">
        <w:t>a</w:t>
      </w:r>
      <w:r w:rsidRPr="00FD4A4B">
        <w:rPr>
          <w:spacing w:val="8"/>
        </w:rPr>
        <w:t xml:space="preserve"> </w:t>
      </w:r>
      <w:r w:rsidRPr="00FD4A4B">
        <w:rPr>
          <w:spacing w:val="2"/>
        </w:rPr>
        <w:t>managemen</w:t>
      </w:r>
      <w:r w:rsidRPr="00FD4A4B">
        <w:t>t</w:t>
      </w:r>
      <w:r w:rsidRPr="00E32DBA">
        <w:t xml:space="preserve"> </w:t>
      </w:r>
      <w:r w:rsidRPr="00FD4A4B">
        <w:rPr>
          <w:spacing w:val="2"/>
        </w:rPr>
        <w:t>console</w:t>
      </w:r>
      <w:r w:rsidRPr="00FD4A4B">
        <w:t>,</w:t>
      </w:r>
      <w:r w:rsidRPr="00FD4A4B">
        <w:rPr>
          <w:spacing w:val="2"/>
        </w:rPr>
        <w:t xml:space="preserve"> loca</w:t>
      </w:r>
      <w:r w:rsidRPr="00FD4A4B">
        <w:t>l</w:t>
      </w:r>
      <w:r w:rsidRPr="00FD4A4B">
        <w:rPr>
          <w:spacing w:val="5"/>
        </w:rPr>
        <w:t xml:space="preserve"> </w:t>
      </w:r>
      <w:r w:rsidRPr="00FD4A4B">
        <w:rPr>
          <w:spacing w:val="2"/>
        </w:rPr>
        <w:t>usag</w:t>
      </w:r>
      <w:r w:rsidRPr="00FD4A4B">
        <w:t>e</w:t>
      </w:r>
      <w:r w:rsidRPr="00FD4A4B">
        <w:rPr>
          <w:spacing w:val="4"/>
        </w:rPr>
        <w:t xml:space="preserve"> </w:t>
      </w:r>
      <w:r w:rsidRPr="00FD4A4B">
        <w:rPr>
          <w:spacing w:val="2"/>
        </w:rPr>
        <w:t>o</w:t>
      </w:r>
      <w:r w:rsidRPr="00FD4A4B">
        <w:t>f</w:t>
      </w:r>
      <w:r w:rsidRPr="00FD4A4B">
        <w:rPr>
          <w:spacing w:val="7"/>
        </w:rPr>
        <w:t xml:space="preserve"> </w:t>
      </w:r>
      <w:r w:rsidRPr="00FD4A4B">
        <w:rPr>
          <w:spacing w:val="2"/>
        </w:rPr>
        <w:t xml:space="preserve">operating </w:t>
      </w:r>
      <w:r w:rsidRPr="00FD4A4B">
        <w:t>system</w:t>
      </w:r>
      <w:r w:rsidRPr="00E32DBA">
        <w:t xml:space="preserve"> </w:t>
      </w:r>
      <w:r w:rsidRPr="00FD4A4B">
        <w:t>and</w:t>
      </w:r>
      <w:r w:rsidRPr="00E32DBA">
        <w:t xml:space="preserve"> </w:t>
      </w:r>
      <w:r w:rsidRPr="00FD4A4B">
        <w:t>applications. This</w:t>
      </w:r>
      <w:r w:rsidRPr="00E32DBA">
        <w:t xml:space="preserve"> </w:t>
      </w:r>
      <w:r w:rsidRPr="00FD4A4B">
        <w:t>requirement</w:t>
      </w:r>
      <w:r w:rsidRPr="00E32DBA">
        <w:t xml:space="preserve"> </w:t>
      </w:r>
      <w:r w:rsidRPr="00FD4A4B">
        <w:t>shall</w:t>
      </w:r>
      <w:r w:rsidRPr="00E32DBA">
        <w:t xml:space="preserve"> </w:t>
      </w:r>
      <w:r w:rsidRPr="00FD4A4B">
        <w:t>also</w:t>
      </w:r>
      <w:r w:rsidRPr="00E32DBA">
        <w:t xml:space="preserve"> </w:t>
      </w:r>
      <w:r w:rsidRPr="00FD4A4B">
        <w:t>be</w:t>
      </w:r>
      <w:r w:rsidRPr="00E32DBA">
        <w:t xml:space="preserve"> </w:t>
      </w:r>
      <w:r w:rsidRPr="00FD4A4B">
        <w:t>applied</w:t>
      </w:r>
      <w:r w:rsidRPr="00E32DBA">
        <w:t xml:space="preserve"> </w:t>
      </w:r>
      <w:r w:rsidRPr="00FD4A4B">
        <w:t>to</w:t>
      </w:r>
      <w:r w:rsidRPr="00E32DBA">
        <w:t xml:space="preserve"> </w:t>
      </w:r>
      <w:r w:rsidRPr="00FD4A4B">
        <w:t>accounts</w:t>
      </w:r>
      <w:r w:rsidRPr="00E32DBA">
        <w:t xml:space="preserve"> </w:t>
      </w:r>
      <w:r w:rsidRPr="00FD4A4B">
        <w:t>that</w:t>
      </w:r>
      <w:r w:rsidRPr="00E32DBA">
        <w:t xml:space="preserve"> </w:t>
      </w:r>
      <w:r w:rsidRPr="00FD4A4B">
        <w:t>are</w:t>
      </w:r>
      <w:r w:rsidRPr="00E32DBA">
        <w:t xml:space="preserve"> </w:t>
      </w:r>
      <w:r w:rsidRPr="00FD4A4B">
        <w:t>only</w:t>
      </w:r>
      <w:r w:rsidRPr="00E32DBA">
        <w:t xml:space="preserve"> </w:t>
      </w:r>
      <w:r w:rsidRPr="00FD4A4B">
        <w:t>used</w:t>
      </w:r>
      <w:r w:rsidRPr="00E32DBA">
        <w:t xml:space="preserve"> </w:t>
      </w:r>
      <w:r w:rsidRPr="00FD4A4B">
        <w:t>for</w:t>
      </w:r>
      <w:r w:rsidRPr="00E32DBA">
        <w:t xml:space="preserve"> </w:t>
      </w:r>
      <w:r w:rsidRPr="00FD4A4B">
        <w:t>communication</w:t>
      </w:r>
      <w:r w:rsidRPr="00E32DBA">
        <w:t xml:space="preserve"> </w:t>
      </w:r>
      <w:r w:rsidRPr="00FD4A4B">
        <w:t>between</w:t>
      </w:r>
      <w:r w:rsidRPr="00E32DBA">
        <w:t xml:space="preserve"> </w:t>
      </w:r>
      <w:r w:rsidRPr="00FD4A4B">
        <w:t>systems.</w:t>
      </w:r>
      <w:r w:rsidRPr="00E32DBA">
        <w:t xml:space="preserve"> </w:t>
      </w:r>
      <w:r w:rsidRPr="00FD4A4B">
        <w:t>An exception to the authentication and authorization requirement</w:t>
      </w:r>
      <w:r w:rsidRPr="00E32DBA">
        <w:t xml:space="preserve"> </w:t>
      </w:r>
      <w:r w:rsidRPr="00FD4A4B">
        <w:t>are</w:t>
      </w:r>
      <w:r w:rsidRPr="00E32DBA">
        <w:t xml:space="preserve"> </w:t>
      </w:r>
      <w:r w:rsidRPr="00FD4A4B">
        <w:t>functions</w:t>
      </w:r>
      <w:r w:rsidRPr="00E32DBA">
        <w:t xml:space="preserve"> </w:t>
      </w:r>
      <w:r w:rsidRPr="00FD4A4B">
        <w:t>for public</w:t>
      </w:r>
      <w:r w:rsidRPr="00E32DBA">
        <w:t xml:space="preserve"> </w:t>
      </w:r>
      <w:r w:rsidRPr="00FD4A4B">
        <w:t>use</w:t>
      </w:r>
      <w:r w:rsidRPr="00FD4A4B">
        <w:rPr>
          <w:spacing w:val="2"/>
        </w:rPr>
        <w:t xml:space="preserve"> </w:t>
      </w:r>
      <w:r w:rsidRPr="00FD4A4B">
        <w:t>such</w:t>
      </w:r>
      <w:r w:rsidRPr="00FD4A4B">
        <w:rPr>
          <w:spacing w:val="2"/>
        </w:rPr>
        <w:t xml:space="preserve"> </w:t>
      </w:r>
      <w:r w:rsidRPr="00FD4A4B">
        <w:t>as those</w:t>
      </w:r>
      <w:r w:rsidRPr="00E32DBA">
        <w:t xml:space="preserve"> </w:t>
      </w:r>
      <w:r w:rsidRPr="00FD4A4B">
        <w:t>for a</w:t>
      </w:r>
      <w:r w:rsidRPr="00FD4A4B">
        <w:rPr>
          <w:spacing w:val="1"/>
        </w:rPr>
        <w:t xml:space="preserve"> </w:t>
      </w:r>
      <w:r w:rsidRPr="00FD4A4B">
        <w:t>Web</w:t>
      </w:r>
      <w:r w:rsidRPr="00E32DBA">
        <w:t xml:space="preserve"> </w:t>
      </w:r>
      <w:r w:rsidRPr="00FD4A4B">
        <w:t>server</w:t>
      </w:r>
      <w:r w:rsidRPr="00E32DBA">
        <w:t xml:space="preserve"> </w:t>
      </w:r>
      <w:r w:rsidRPr="00FD4A4B">
        <w:t>on the</w:t>
      </w:r>
      <w:r w:rsidRPr="00E32DBA">
        <w:t xml:space="preserve"> </w:t>
      </w:r>
      <w:r w:rsidRPr="00FD4A4B">
        <w:t xml:space="preserve">Internet, </w:t>
      </w:r>
      <w:r w:rsidRPr="00FD4A4B">
        <w:rPr>
          <w:spacing w:val="1"/>
        </w:rPr>
        <w:t>vi</w:t>
      </w:r>
      <w:r w:rsidRPr="00FD4A4B">
        <w:t>a</w:t>
      </w:r>
      <w:r w:rsidRPr="00FD4A4B">
        <w:rPr>
          <w:spacing w:val="3"/>
        </w:rPr>
        <w:t xml:space="preserve"> </w:t>
      </w:r>
      <w:r w:rsidRPr="00FD4A4B">
        <w:rPr>
          <w:spacing w:val="1"/>
        </w:rPr>
        <w:t>whic</w:t>
      </w:r>
      <w:r w:rsidRPr="00FD4A4B">
        <w:t xml:space="preserve">h </w:t>
      </w:r>
      <w:r w:rsidRPr="00FD4A4B">
        <w:rPr>
          <w:spacing w:val="1"/>
        </w:rPr>
        <w:t>informatio</w:t>
      </w:r>
      <w:r w:rsidRPr="00FD4A4B">
        <w:t>n</w:t>
      </w:r>
      <w:r w:rsidRPr="00E32DBA">
        <w:t xml:space="preserve"> </w:t>
      </w:r>
      <w:r w:rsidRPr="00FD4A4B">
        <w:rPr>
          <w:spacing w:val="1"/>
        </w:rPr>
        <w:t>i</w:t>
      </w:r>
      <w:r w:rsidRPr="00FD4A4B">
        <w:t>s</w:t>
      </w:r>
      <w:r w:rsidRPr="00FD4A4B">
        <w:rPr>
          <w:spacing w:val="4"/>
        </w:rPr>
        <w:t xml:space="preserve"> </w:t>
      </w:r>
      <w:r w:rsidRPr="00FD4A4B">
        <w:rPr>
          <w:spacing w:val="1"/>
        </w:rPr>
        <w:t>mad</w:t>
      </w:r>
      <w:r w:rsidRPr="00FD4A4B">
        <w:t xml:space="preserve">e </w:t>
      </w:r>
      <w:r w:rsidRPr="00FD4A4B">
        <w:rPr>
          <w:spacing w:val="1"/>
        </w:rPr>
        <w:t>availabl</w:t>
      </w:r>
      <w:r w:rsidRPr="00FD4A4B">
        <w:t>e</w:t>
      </w:r>
      <w:r w:rsidRPr="00E32DBA">
        <w:t xml:space="preserve"> </w:t>
      </w:r>
      <w:r w:rsidRPr="00FD4A4B">
        <w:rPr>
          <w:spacing w:val="1"/>
        </w:rPr>
        <w:t>t</w:t>
      </w:r>
      <w:r w:rsidRPr="00FD4A4B">
        <w:t>o</w:t>
      </w:r>
      <w:r w:rsidRPr="00FD4A4B">
        <w:rPr>
          <w:spacing w:val="3"/>
        </w:rPr>
        <w:t xml:space="preserve"> </w:t>
      </w:r>
      <w:r w:rsidRPr="00FD4A4B">
        <w:rPr>
          <w:spacing w:val="1"/>
        </w:rPr>
        <w:t>th</w:t>
      </w:r>
      <w:r w:rsidRPr="00FD4A4B">
        <w:t>e</w:t>
      </w:r>
      <w:r w:rsidRPr="00FD4A4B">
        <w:rPr>
          <w:spacing w:val="2"/>
        </w:rPr>
        <w:t xml:space="preserve"> </w:t>
      </w:r>
      <w:r w:rsidRPr="00FD4A4B">
        <w:rPr>
          <w:spacing w:val="1"/>
        </w:rPr>
        <w:t>public</w:t>
      </w:r>
      <w:r w:rsidRPr="00FD4A4B">
        <w:t xml:space="preserve">. </w:t>
      </w:r>
    </w:p>
    <w:p w14:paraId="2AFDBA5C" w14:textId="77777777" w:rsidR="00CB5358" w:rsidRDefault="00CB5358" w:rsidP="00CB5358">
      <w:pPr>
        <w:rPr>
          <w:i/>
          <w:lang w:eastAsia="ja-JP"/>
        </w:rPr>
      </w:pPr>
      <w:r w:rsidRPr="005903A0">
        <w:rPr>
          <w:i/>
          <w:lang w:eastAsia="ja-JP"/>
        </w:rPr>
        <w:t xml:space="preserve">Threat References: </w:t>
      </w:r>
      <w:r w:rsidRPr="008538AF">
        <w:rPr>
          <w:iCs/>
          <w:lang w:eastAsia="ja-JP"/>
        </w:rPr>
        <w:t>TR 33.926 [4]</w:t>
      </w:r>
      <w:r>
        <w:rPr>
          <w:rFonts w:eastAsia="SimSun" w:hint="eastAsia"/>
          <w:iCs/>
          <w:lang w:val="en-US" w:eastAsia="zh-CN"/>
        </w:rPr>
        <w:t xml:space="preserve">, clause 5.3.6, </w:t>
      </w:r>
      <w:r>
        <w:t>Information disclosure</w:t>
      </w:r>
    </w:p>
    <w:p w14:paraId="62E33243" w14:textId="77777777" w:rsidR="00CB5358" w:rsidRPr="00FD4A4B" w:rsidRDefault="00CB5358" w:rsidP="00CB5358">
      <w:pPr>
        <w:rPr>
          <w:lang w:eastAsia="ja-JP"/>
        </w:rPr>
      </w:pPr>
      <w:r w:rsidRPr="00FD4A4B">
        <w:rPr>
          <w:i/>
          <w:lang w:eastAsia="ja-JP"/>
        </w:rPr>
        <w:t>Test case</w:t>
      </w:r>
      <w:r w:rsidRPr="00FD4A4B">
        <w:rPr>
          <w:lang w:eastAsia="ja-JP"/>
        </w:rPr>
        <w:t xml:space="preserve">: </w:t>
      </w:r>
    </w:p>
    <w:p w14:paraId="410C222F" w14:textId="77777777" w:rsidR="00CB5358" w:rsidRPr="00FD4A4B" w:rsidRDefault="00CB5358" w:rsidP="00CB5358">
      <w:r w:rsidRPr="00FD4A4B">
        <w:rPr>
          <w:b/>
        </w:rPr>
        <w:t>Test Name</w:t>
      </w:r>
      <w:r w:rsidRPr="00FD4A4B">
        <w:t>: TC_</w:t>
      </w:r>
      <w:r w:rsidRPr="00FD4A4B">
        <w:rPr>
          <w:rFonts w:hint="eastAsia"/>
          <w:lang w:eastAsia="zh-CN"/>
        </w:rPr>
        <w:t>SYS</w:t>
      </w:r>
      <w:r w:rsidRPr="00FD4A4B">
        <w:t>_</w:t>
      </w:r>
      <w:r w:rsidRPr="00FD4A4B">
        <w:rPr>
          <w:rFonts w:hint="eastAsia"/>
          <w:lang w:eastAsia="zh-CN"/>
        </w:rPr>
        <w:t>FUN_USAGE</w:t>
      </w:r>
    </w:p>
    <w:p w14:paraId="098849DB" w14:textId="77777777" w:rsidR="00CB5358" w:rsidRPr="00FD4A4B" w:rsidRDefault="00CB5358" w:rsidP="00CB5358">
      <w:pPr>
        <w:keepNext/>
        <w:keepLines/>
        <w:spacing w:before="180"/>
        <w:rPr>
          <w:b/>
          <w:lang w:eastAsia="zh-CN"/>
        </w:rPr>
      </w:pPr>
      <w:r w:rsidRPr="00FD4A4B">
        <w:rPr>
          <w:b/>
          <w:lang w:eastAsia="zh-CN"/>
        </w:rPr>
        <w:t>Purpose:</w:t>
      </w:r>
    </w:p>
    <w:p w14:paraId="4C8615CC" w14:textId="77777777" w:rsidR="00CB5358" w:rsidRPr="00FD4A4B" w:rsidRDefault="00CB5358" w:rsidP="00CB5358">
      <w:r w:rsidRPr="00FD4A4B">
        <w:t xml:space="preserve">To ensure that </w:t>
      </w:r>
      <w:r w:rsidRPr="00FD4A4B">
        <w:rPr>
          <w:rFonts w:hint="eastAsia"/>
          <w:lang w:eastAsia="zh-CN"/>
        </w:rPr>
        <w:t>system functions shall not be used without successful authentication and authorization</w:t>
      </w:r>
      <w:r w:rsidRPr="00FD4A4B">
        <w:t>.</w:t>
      </w:r>
    </w:p>
    <w:p w14:paraId="4EFF18A3" w14:textId="77777777" w:rsidR="00CB5358" w:rsidRPr="00FD4A4B" w:rsidRDefault="00CB5358" w:rsidP="00CB5358">
      <w:pPr>
        <w:keepNext/>
        <w:keepLines/>
        <w:spacing w:before="180"/>
        <w:rPr>
          <w:b/>
          <w:lang w:eastAsia="zh-CN"/>
        </w:rPr>
      </w:pPr>
      <w:r w:rsidRPr="00FD4A4B">
        <w:rPr>
          <w:b/>
          <w:lang w:eastAsia="zh-CN"/>
        </w:rPr>
        <w:t>Procedure and execution steps:</w:t>
      </w:r>
    </w:p>
    <w:p w14:paraId="2B6103C7" w14:textId="77777777" w:rsidR="00CB5358" w:rsidRPr="00FD4A4B" w:rsidRDefault="00CB5358" w:rsidP="00CB5358">
      <w:pPr>
        <w:keepNext/>
        <w:keepLines/>
        <w:spacing w:before="180"/>
        <w:rPr>
          <w:b/>
          <w:lang w:eastAsia="zh-CN"/>
        </w:rPr>
      </w:pPr>
      <w:r w:rsidRPr="00FD4A4B">
        <w:rPr>
          <w:b/>
          <w:lang w:eastAsia="zh-CN"/>
        </w:rPr>
        <w:t>Pre-Conditions:</w:t>
      </w:r>
    </w:p>
    <w:p w14:paraId="43DAA59C" w14:textId="77777777" w:rsidR="00CB5358" w:rsidRPr="00FD4A4B" w:rsidRDefault="00CB5358" w:rsidP="00CB5358">
      <w:pPr>
        <w:pStyle w:val="B1"/>
        <w:ind w:left="284"/>
        <w:rPr>
          <w:lang w:eastAsia="zh-CN"/>
        </w:rPr>
      </w:pPr>
      <w:r w:rsidRPr="00FD4A4B">
        <w:rPr>
          <w:lang w:eastAsia="zh-CN"/>
        </w:rPr>
        <w:t xml:space="preserve">1. The </w:t>
      </w:r>
      <w:r w:rsidRPr="00474E1F">
        <w:rPr>
          <w:lang w:eastAsia="zh-CN"/>
        </w:rPr>
        <w:t xml:space="preserve">vendor </w:t>
      </w:r>
      <w:r w:rsidRPr="00FD4A4B">
        <w:rPr>
          <w:lang w:eastAsia="zh-CN"/>
        </w:rPr>
        <w:t>shall supply the list of system functions which include network services, local access via a management console, local usage of operating system and applications.</w:t>
      </w:r>
    </w:p>
    <w:p w14:paraId="361033FB" w14:textId="77777777" w:rsidR="00CB5358" w:rsidRPr="00FD4A4B" w:rsidRDefault="00CB5358" w:rsidP="00CB5358">
      <w:pPr>
        <w:pStyle w:val="B1"/>
        <w:ind w:left="284"/>
        <w:rPr>
          <w:lang w:eastAsia="zh-CN"/>
        </w:rPr>
      </w:pPr>
      <w:r w:rsidRPr="00FD4A4B">
        <w:rPr>
          <w:lang w:eastAsia="zh-CN"/>
        </w:rPr>
        <w:t xml:space="preserve">2. The </w:t>
      </w:r>
      <w:r w:rsidRPr="00474E1F">
        <w:rPr>
          <w:lang w:eastAsia="zh-CN"/>
        </w:rPr>
        <w:t xml:space="preserve">vendor </w:t>
      </w:r>
      <w:r w:rsidRPr="00FD4A4B">
        <w:rPr>
          <w:lang w:eastAsia="zh-CN"/>
        </w:rPr>
        <w:t>shall supply the list of access entries for system functions.</w:t>
      </w:r>
    </w:p>
    <w:p w14:paraId="26A6E3A6" w14:textId="77777777" w:rsidR="00CB5358" w:rsidRPr="00FD4A4B" w:rsidRDefault="00CB5358" w:rsidP="00CB5358">
      <w:pPr>
        <w:keepNext/>
        <w:keepLines/>
        <w:spacing w:before="180"/>
        <w:rPr>
          <w:b/>
          <w:lang w:eastAsia="zh-CN"/>
        </w:rPr>
      </w:pPr>
      <w:r w:rsidRPr="00FD4A4B">
        <w:rPr>
          <w:b/>
          <w:lang w:eastAsia="zh-CN"/>
        </w:rPr>
        <w:t>Execution Steps</w:t>
      </w:r>
    </w:p>
    <w:p w14:paraId="6B782B5F" w14:textId="77777777" w:rsidR="00CB5358" w:rsidRPr="00FD4A4B" w:rsidRDefault="00CB5358" w:rsidP="00CB5358">
      <w:r w:rsidRPr="00FD4A4B">
        <w:t>The test</w:t>
      </w:r>
      <w:r w:rsidRPr="00474E1F">
        <w:t>er</w:t>
      </w:r>
      <w:r w:rsidRPr="00FD4A4B">
        <w:t xml:space="preserve"> is required to execute the following steps:</w:t>
      </w:r>
    </w:p>
    <w:p w14:paraId="7C24D411" w14:textId="77777777" w:rsidR="00CB5358" w:rsidRPr="00FD4A4B" w:rsidRDefault="00CB5358" w:rsidP="00CB5358">
      <w:pPr>
        <w:pStyle w:val="B1"/>
      </w:pPr>
      <w:r w:rsidRPr="007B65E8">
        <w:t>1</w:t>
      </w:r>
      <w:r>
        <w:t>.</w:t>
      </w:r>
      <w:r>
        <w:tab/>
      </w:r>
      <w:r w:rsidRPr="00FD4A4B">
        <w:t xml:space="preserve">The tester verifies that the access entries to use </w:t>
      </w:r>
      <w:r w:rsidRPr="00FD4A4B">
        <w:rPr>
          <w:rFonts w:hint="eastAsia"/>
          <w:lang w:eastAsia="zh-CN"/>
        </w:rPr>
        <w:t xml:space="preserve">system functions, </w:t>
      </w:r>
      <w:r w:rsidRPr="00FD4A4B">
        <w:t xml:space="preserve">which are listed by the </w:t>
      </w:r>
      <w:r w:rsidRPr="00474E1F">
        <w:t>vendor</w:t>
      </w:r>
      <w:r w:rsidRPr="00FD4A4B">
        <w:t>, require successful</w:t>
      </w:r>
      <w:r w:rsidRPr="00FD4A4B">
        <w:rPr>
          <w:spacing w:val="-7"/>
        </w:rPr>
        <w:t xml:space="preserve"> </w:t>
      </w:r>
      <w:r w:rsidRPr="00FD4A4B">
        <w:t>authentication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proofErr w:type="gramStart"/>
      <w:r w:rsidRPr="00FD4A4B">
        <w:t>user</w:t>
      </w:r>
      <w:proofErr w:type="gramEnd"/>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attribute.</w:t>
      </w:r>
      <w:r w:rsidRPr="00965EF7">
        <w:t xml:space="preserve"> The tester also verifies that the access entries to use system functions require authorization via an access control mechanism (e.g. Discretionary access control/Ownership/Capabilities or Mandatory access control).</w:t>
      </w:r>
      <w:r w:rsidRPr="00FD4A4B">
        <w:t xml:space="preserve"> This applies to both system functions that are locally accessible and those that are remotely accessible via a network interface.</w:t>
      </w:r>
    </w:p>
    <w:p w14:paraId="2BE89A6C" w14:textId="77777777" w:rsidR="00CB5358" w:rsidRPr="00FD4A4B" w:rsidRDefault="00CB5358" w:rsidP="00CB5358">
      <w:pPr>
        <w:keepNext/>
        <w:keepLines/>
        <w:spacing w:before="180"/>
        <w:rPr>
          <w:b/>
          <w:lang w:eastAsia="zh-CN"/>
        </w:rPr>
      </w:pPr>
      <w:r w:rsidRPr="00FD4A4B">
        <w:rPr>
          <w:b/>
          <w:lang w:eastAsia="zh-CN"/>
        </w:rPr>
        <w:t>Expected Results:</w:t>
      </w:r>
    </w:p>
    <w:p w14:paraId="1578D9A9" w14:textId="77777777" w:rsidR="00CB5358" w:rsidRPr="00E32DBA" w:rsidRDefault="00CB5358" w:rsidP="00CB5358">
      <w:pPr>
        <w:pStyle w:val="B1"/>
        <w:ind w:left="284"/>
        <w:rPr>
          <w:lang w:eastAsia="zh-CN"/>
        </w:rPr>
      </w:pPr>
      <w:r>
        <w:rPr>
          <w:lang w:eastAsia="zh-CN"/>
        </w:rPr>
        <w:t>1.</w:t>
      </w:r>
      <w:r>
        <w:rPr>
          <w:lang w:eastAsia="zh-CN"/>
        </w:rPr>
        <w:tab/>
      </w:r>
      <w:r w:rsidRPr="00E32DBA">
        <w:rPr>
          <w:lang w:eastAsia="zh-CN"/>
        </w:rPr>
        <w:t>The network product does not allow access to any</w:t>
      </w:r>
      <w:r w:rsidRPr="00E32DBA">
        <w:rPr>
          <w:rFonts w:hint="eastAsia"/>
          <w:lang w:eastAsia="zh-CN"/>
        </w:rPr>
        <w:t xml:space="preserve"> </w:t>
      </w:r>
      <w:r w:rsidRPr="00E32DBA">
        <w:rPr>
          <w:lang w:eastAsia="zh-CN"/>
        </w:rPr>
        <w:t xml:space="preserve">system function provided by the </w:t>
      </w:r>
      <w:r w:rsidRPr="00474E1F">
        <w:rPr>
          <w:lang w:eastAsia="zh-CN"/>
        </w:rPr>
        <w:t xml:space="preserve">vendor </w:t>
      </w:r>
      <w:r w:rsidRPr="00E32DBA">
        <w:rPr>
          <w:lang w:eastAsia="zh-CN"/>
        </w:rPr>
        <w:t xml:space="preserve">without </w:t>
      </w:r>
      <w:bookmarkStart w:id="14" w:name="OLE_LINK37"/>
      <w:bookmarkStart w:id="15" w:name="OLE_LINK42"/>
      <w:r w:rsidRPr="00E32DBA">
        <w:rPr>
          <w:lang w:eastAsia="zh-CN"/>
        </w:rPr>
        <w:t>a</w:t>
      </w:r>
      <w:r w:rsidRPr="00E32DBA">
        <w:rPr>
          <w:rFonts w:hint="eastAsia"/>
          <w:lang w:eastAsia="zh-CN"/>
        </w:rPr>
        <w:t xml:space="preserve"> </w:t>
      </w:r>
      <w:r w:rsidRPr="00E32DBA">
        <w:rPr>
          <w:lang w:eastAsia="zh-CN"/>
        </w:rPr>
        <w:t>successful user authentication</w:t>
      </w:r>
      <w:bookmarkEnd w:id="14"/>
      <w:bookmarkEnd w:id="15"/>
      <w:r w:rsidRPr="00965EF7">
        <w:rPr>
          <w:lang w:eastAsia="zh-CN"/>
        </w:rPr>
        <w:t xml:space="preserve"> and authorization</w:t>
      </w:r>
      <w:r w:rsidRPr="00E32DBA">
        <w:rPr>
          <w:lang w:eastAsia="zh-CN"/>
        </w:rPr>
        <w:t xml:space="preserve">. </w:t>
      </w:r>
    </w:p>
    <w:p w14:paraId="5842D341" w14:textId="77777777" w:rsidR="00CB5358" w:rsidRPr="00FD4A4B" w:rsidRDefault="00CB5358" w:rsidP="00CB5358">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16AF3A8F" w14:textId="1FCE7133" w:rsidR="00CB5358" w:rsidRPr="00FD4A4B" w:rsidDel="00B66D5A" w:rsidRDefault="00CB5358" w:rsidP="00CB5358">
      <w:pPr>
        <w:rPr>
          <w:del w:id="16" w:author="Ben Lorenz" w:date="2024-08-12T09:10:00Z" w16du:dateUtc="2024-08-12T07:10:00Z"/>
        </w:rPr>
      </w:pPr>
      <w:del w:id="17" w:author="Ben Lorenz" w:date="2024-08-12T09:10:00Z" w16du:dateUtc="2024-08-12T07:10:00Z">
        <w:r w:rsidRPr="00FD4A4B" w:rsidDel="00B66D5A">
          <w:delText>A testing report provided by the testing agency which will consist of the following information:</w:delText>
        </w:r>
      </w:del>
    </w:p>
    <w:p w14:paraId="5B664089" w14:textId="77777777" w:rsidR="00CB5358" w:rsidRPr="00B66D5A" w:rsidRDefault="00CB5358" w:rsidP="00B66D5A">
      <w:pPr>
        <w:pStyle w:val="B1"/>
      </w:pPr>
      <w:r w:rsidRPr="00B66D5A">
        <w:t xml:space="preserve">- </w:t>
      </w:r>
      <w:r w:rsidRPr="00B66D5A">
        <w:tab/>
        <w:t>Description of executed tests and commands</w:t>
      </w:r>
    </w:p>
    <w:p w14:paraId="7CC6B7A2" w14:textId="77777777" w:rsidR="00CB5358" w:rsidRPr="00B66D5A" w:rsidRDefault="00CB5358" w:rsidP="00B66D5A">
      <w:pPr>
        <w:pStyle w:val="B1"/>
      </w:pPr>
      <w:r w:rsidRPr="00B66D5A">
        <w:t xml:space="preserve">- </w:t>
      </w:r>
      <w:r w:rsidRPr="00B66D5A">
        <w:tab/>
        <w:t>Relevant output (e.g. Screenshot)</w:t>
      </w:r>
    </w:p>
    <w:p w14:paraId="1ADABCD7" w14:textId="76B8D5CB" w:rsidR="00AD7D67" w:rsidRPr="00FD4A4B" w:rsidDel="00B66D5A" w:rsidRDefault="00CB5358" w:rsidP="00AD7D67">
      <w:pPr>
        <w:pStyle w:val="B1"/>
        <w:rPr>
          <w:del w:id="18" w:author="Ben Lorenz" w:date="2024-08-12T09:10:00Z" w16du:dateUtc="2024-08-12T07:10:00Z"/>
        </w:rPr>
      </w:pPr>
      <w:del w:id="19" w:author="Ben Lorenz" w:date="2024-08-12T09:10:00Z" w16du:dateUtc="2024-08-12T07:10:00Z">
        <w:r w:rsidRPr="00FD4A4B" w:rsidDel="00B66D5A">
          <w:delText xml:space="preserve">- </w:delText>
        </w:r>
        <w:r w:rsidDel="00B66D5A">
          <w:tab/>
        </w:r>
        <w:r w:rsidRPr="00FD4A4B" w:rsidDel="00B66D5A">
          <w:delText>Test result (Passed or not)</w:delText>
        </w:r>
      </w:del>
    </w:p>
    <w:p w14:paraId="1915A1E9" w14:textId="77777777" w:rsidR="00AD7D67" w:rsidRDefault="00AD7D67" w:rsidP="00AD7D67">
      <w:pPr>
        <w:suppressAutoHyphens/>
        <w:rPr>
          <w:color w:val="C9211E"/>
          <w:sz w:val="28"/>
          <w:szCs w:val="28"/>
          <w:lang w:val="en-US"/>
        </w:rPr>
      </w:pPr>
      <w:bookmarkStart w:id="20" w:name="_CR4_2_3_4_2"/>
      <w:bookmarkStart w:id="21" w:name="_CR4_2_3_4_2_1"/>
      <w:bookmarkStart w:id="22" w:name="_CR4_2_3_4_4_1"/>
      <w:bookmarkEnd w:id="20"/>
      <w:bookmarkEnd w:id="21"/>
    </w:p>
    <w:p w14:paraId="5DBC242D" w14:textId="24D4F708" w:rsidR="00AD7D67" w:rsidRPr="00AD7D67" w:rsidRDefault="00AD7D67" w:rsidP="00AD7D67">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361C8FA5" w14:textId="5F3A6185" w:rsidR="00CB5358" w:rsidRPr="00FD4A4B" w:rsidRDefault="00CB5358" w:rsidP="00CB5358">
      <w:pPr>
        <w:pStyle w:val="H6"/>
        <w:rPr>
          <w:i/>
        </w:rPr>
      </w:pPr>
      <w:r w:rsidRPr="00907F75">
        <w:lastRenderedPageBreak/>
        <w:t>4</w:t>
      </w:r>
      <w:r w:rsidRPr="00FD4A4B">
        <w:t>.2.3.4.4.1</w:t>
      </w:r>
      <w:r w:rsidRPr="00FD4A4B">
        <w:tab/>
        <w:t>Network Product</w:t>
      </w:r>
      <w:r w:rsidRPr="00FD4A4B">
        <w:rPr>
          <w:rFonts w:hint="eastAsia"/>
        </w:rPr>
        <w:t xml:space="preserve"> </w:t>
      </w:r>
      <w:r w:rsidRPr="00FD4A4B">
        <w:t>Management and Maintenance interfaces</w:t>
      </w:r>
      <w:r w:rsidRPr="00FD4A4B">
        <w:rPr>
          <w:rFonts w:hint="eastAsia"/>
        </w:rPr>
        <w:t xml:space="preserve"> </w:t>
      </w:r>
    </w:p>
    <w:bookmarkEnd w:id="22"/>
    <w:p w14:paraId="00BF83CA" w14:textId="77777777" w:rsidR="00CB5358" w:rsidRPr="00FD4A4B" w:rsidRDefault="00CB5358" w:rsidP="00CB5358">
      <w:pPr>
        <w:rPr>
          <w:i/>
        </w:rPr>
      </w:pPr>
      <w:r w:rsidRPr="00FD4A4B">
        <w:rPr>
          <w:i/>
        </w:rPr>
        <w:t>Requirement Name:</w:t>
      </w:r>
      <w:r w:rsidRPr="00FD4A4B">
        <w:rPr>
          <w:rFonts w:ascii="Arial" w:hAnsi="Arial" w:cs="Arial"/>
        </w:rPr>
        <w:t xml:space="preserve"> </w:t>
      </w:r>
      <w:r w:rsidRPr="00FD4A4B">
        <w:t>Network Product</w:t>
      </w:r>
      <w:r w:rsidRPr="00FD4A4B">
        <w:rPr>
          <w:rFonts w:hint="eastAsia"/>
        </w:rPr>
        <w:t xml:space="preserve"> </w:t>
      </w:r>
      <w:r w:rsidRPr="00FD4A4B">
        <w:t>Management and Maintenance interfaces</w:t>
      </w:r>
      <w:r w:rsidRPr="00FD4A4B">
        <w:rPr>
          <w:rFonts w:hint="eastAsia"/>
        </w:rPr>
        <w:t xml:space="preserve"> </w:t>
      </w:r>
    </w:p>
    <w:p w14:paraId="4E2F7D80" w14:textId="77777777" w:rsidR="00CB5358" w:rsidRDefault="00CB5358" w:rsidP="00CB5358">
      <w:pPr>
        <w:rPr>
          <w:i/>
        </w:rPr>
      </w:pPr>
      <w:r w:rsidRPr="00141810">
        <w:rPr>
          <w:i/>
        </w:rPr>
        <w:t xml:space="preserve">Requirement Reference: </w:t>
      </w:r>
      <w:r w:rsidRPr="00141810">
        <w:rPr>
          <w:iCs/>
        </w:rPr>
        <w:t>In accordance with industry best practice</w:t>
      </w:r>
    </w:p>
    <w:p w14:paraId="0EEE7C48" w14:textId="77777777" w:rsidR="00CB5358" w:rsidRPr="00FD4A4B" w:rsidRDefault="00CB5358" w:rsidP="00CB5358">
      <w:r w:rsidRPr="00FD4A4B">
        <w:rPr>
          <w:i/>
        </w:rPr>
        <w:t>Requirement Description:</w:t>
      </w:r>
      <w:r w:rsidRPr="00FD4A4B">
        <w:rPr>
          <w:rFonts w:ascii="Arial" w:hAnsi="Arial" w:cs="Arial"/>
        </w:rPr>
        <w:t xml:space="preserve"> </w:t>
      </w:r>
      <w:r w:rsidRPr="00FD4A4B">
        <w:t xml:space="preserve">The network product management shall support mutual authentication </w:t>
      </w:r>
      <w:proofErr w:type="gramStart"/>
      <w:r w:rsidRPr="00FD4A4B">
        <w:t>mechanisms</w:t>
      </w:r>
      <w:r>
        <w:t>,</w:t>
      </w:r>
      <w:proofErr w:type="gramEnd"/>
      <w:r>
        <w:t xml:space="preserve"> the mutual authentication mechanism can rely on the protocol used for the interface itself or other means</w:t>
      </w:r>
      <w:r w:rsidRPr="00FD4A4B">
        <w:t>.</w:t>
      </w:r>
    </w:p>
    <w:p w14:paraId="6E22A0DB" w14:textId="77777777" w:rsidR="00CB5358" w:rsidRPr="00FD4A4B" w:rsidRDefault="00CB5358" w:rsidP="00CB5358">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5.3.8.6, Insecure Network Services</w:t>
      </w:r>
    </w:p>
    <w:p w14:paraId="4181F56F" w14:textId="77777777" w:rsidR="00CB5358" w:rsidRPr="00FD4A4B" w:rsidRDefault="00CB5358" w:rsidP="00CB5358">
      <w:pPr>
        <w:keepNext/>
        <w:keepLines/>
        <w:spacing w:before="120"/>
      </w:pPr>
      <w:r w:rsidRPr="00FD4A4B">
        <w:rPr>
          <w:i/>
        </w:rPr>
        <w:t>Test case</w:t>
      </w:r>
      <w:r w:rsidRPr="00FD4A4B">
        <w:t xml:space="preserve">: </w:t>
      </w:r>
    </w:p>
    <w:p w14:paraId="31B1712D" w14:textId="77777777" w:rsidR="00CB5358" w:rsidRPr="00FD4A4B" w:rsidRDefault="00CB5358" w:rsidP="00CB5358">
      <w:pPr>
        <w:keepNext/>
        <w:keepLines/>
        <w:spacing w:before="120"/>
        <w:rPr>
          <w:lang w:eastAsia="ja-JP"/>
        </w:rPr>
      </w:pPr>
      <w:r w:rsidRPr="00FD4A4B">
        <w:rPr>
          <w:lang w:eastAsia="ja-JP"/>
        </w:rPr>
        <w:t>Test Name: TC_MUTUAL_AUTHENTICATION-ON_NETWORK_PRODUCT_MANAGEMENT_PROTOCOLS</w:t>
      </w:r>
    </w:p>
    <w:p w14:paraId="7F4F9A9E" w14:textId="77777777" w:rsidR="00CB5358" w:rsidRPr="00FD4A4B" w:rsidRDefault="00CB5358" w:rsidP="00CB5358">
      <w:pPr>
        <w:keepNext/>
        <w:keepLines/>
        <w:spacing w:before="120"/>
        <w:rPr>
          <w:lang w:eastAsia="ja-JP"/>
        </w:rPr>
      </w:pPr>
      <w:r w:rsidRPr="00FD4A4B">
        <w:rPr>
          <w:lang w:eastAsia="ja-JP"/>
        </w:rPr>
        <w:t xml:space="preserve">Purpose: </w:t>
      </w:r>
    </w:p>
    <w:p w14:paraId="2BEBA659" w14:textId="77777777" w:rsidR="00CB5358" w:rsidRPr="00FD4A4B" w:rsidRDefault="00CB5358" w:rsidP="00CB5358">
      <w:pPr>
        <w:keepNext/>
        <w:keepLines/>
        <w:spacing w:before="120"/>
        <w:rPr>
          <w:lang w:eastAsia="ja-JP"/>
        </w:rPr>
      </w:pPr>
      <w:r w:rsidRPr="00FD4A4B">
        <w:rPr>
          <w:lang w:eastAsia="ja-JP"/>
        </w:rPr>
        <w:t>Verify that:</w:t>
      </w:r>
    </w:p>
    <w:p w14:paraId="0A595D0E" w14:textId="77777777" w:rsidR="00CB5358" w:rsidRPr="00FD4A4B" w:rsidRDefault="00CB5358" w:rsidP="00CB5358">
      <w:pPr>
        <w:keepNext/>
        <w:keepLines/>
        <w:spacing w:before="120"/>
        <w:rPr>
          <w:lang w:eastAsia="ja-JP"/>
        </w:rPr>
      </w:pPr>
      <w:r w:rsidRPr="00FD4A4B">
        <w:rPr>
          <w:lang w:eastAsia="ja-JP"/>
        </w:rPr>
        <w:t>There is mutual authentication of entities for management interfaces on the network product.</w:t>
      </w:r>
    </w:p>
    <w:p w14:paraId="2153A8D2" w14:textId="77777777" w:rsidR="00CB5358" w:rsidRPr="00FD4A4B" w:rsidRDefault="00CB5358" w:rsidP="00CB5358">
      <w:pPr>
        <w:keepNext/>
        <w:keepLines/>
        <w:spacing w:before="180"/>
        <w:rPr>
          <w:b/>
          <w:lang w:eastAsia="zh-CN"/>
        </w:rPr>
      </w:pPr>
      <w:r w:rsidRPr="00FD4A4B">
        <w:rPr>
          <w:b/>
          <w:lang w:eastAsia="zh-CN"/>
        </w:rPr>
        <w:t>Procedure and execution steps:</w:t>
      </w:r>
    </w:p>
    <w:p w14:paraId="218045C0" w14:textId="77777777" w:rsidR="00CB5358" w:rsidRDefault="00CB5358" w:rsidP="00CB5358">
      <w:pPr>
        <w:rPr>
          <w:lang w:eastAsia="ja-JP"/>
        </w:rPr>
      </w:pPr>
      <w:r w:rsidRPr="00FD4A4B">
        <w:rPr>
          <w:rFonts w:hint="eastAsia"/>
          <w:b/>
          <w:lang w:eastAsia="zh-CN"/>
        </w:rPr>
        <w:t>Pre-conditions:</w:t>
      </w:r>
      <w:r w:rsidRPr="00FD4A4B">
        <w:rPr>
          <w:b/>
          <w:lang w:eastAsia="zh-CN"/>
        </w:rPr>
        <w:t xml:space="preserve"> </w:t>
      </w:r>
      <w:r w:rsidRPr="00FD4A4B">
        <w:rPr>
          <w:lang w:eastAsia="zh-CN"/>
        </w:rPr>
        <w:t>Documentation that lists each</w:t>
      </w:r>
      <w:r w:rsidRPr="00FD4A4B">
        <w:t xml:space="preserve"> of the management protocols and describes the authentication mechanism used for each one.</w:t>
      </w:r>
      <w:r w:rsidRPr="00FD4A4B">
        <w:rPr>
          <w:lang w:eastAsia="ja-JP"/>
        </w:rPr>
        <w:t xml:space="preserve"> </w:t>
      </w:r>
    </w:p>
    <w:p w14:paraId="510098D6" w14:textId="77777777" w:rsidR="00CB5358" w:rsidRPr="00FD4A4B" w:rsidRDefault="00CB5358" w:rsidP="00CB5358">
      <w:pPr>
        <w:rPr>
          <w:b/>
        </w:rPr>
      </w:pPr>
      <w:r w:rsidRPr="00FD4A4B">
        <w:rPr>
          <w:b/>
        </w:rPr>
        <w:t>Execution Steps</w:t>
      </w:r>
    </w:p>
    <w:p w14:paraId="1EF42B87" w14:textId="77777777" w:rsidR="00CB5358" w:rsidRPr="00FD4A4B" w:rsidRDefault="00CB5358" w:rsidP="00CB5358">
      <w:pPr>
        <w:pStyle w:val="B1"/>
        <w:rPr>
          <w:lang w:eastAsia="zh-CN"/>
        </w:rPr>
      </w:pPr>
      <w:r w:rsidRPr="00FD4A4B">
        <w:rPr>
          <w:lang w:eastAsia="zh-CN"/>
        </w:rPr>
        <w:t>1.</w:t>
      </w:r>
      <w:r w:rsidRPr="00FD4A4B">
        <w:rPr>
          <w:lang w:eastAsia="zh-CN"/>
        </w:rPr>
        <w:tab/>
        <w:t>T</w:t>
      </w:r>
      <w:r w:rsidRPr="00FD4A4B">
        <w:rPr>
          <w:rFonts w:hint="eastAsia"/>
          <w:lang w:eastAsia="zh-CN"/>
        </w:rPr>
        <w:t>he tester check</w:t>
      </w:r>
      <w:r w:rsidRPr="00FD4A4B">
        <w:rPr>
          <w:lang w:eastAsia="zh-CN"/>
        </w:rPr>
        <w:t>s that the</w:t>
      </w:r>
      <w:r w:rsidRPr="00FD4A4B">
        <w:rPr>
          <w:rFonts w:hint="eastAsia"/>
          <w:lang w:eastAsia="zh-CN"/>
        </w:rPr>
        <w:t xml:space="preserve"> authentication </w:t>
      </w:r>
      <w:r w:rsidRPr="00FD4A4B">
        <w:rPr>
          <w:lang w:eastAsia="zh-CN"/>
        </w:rPr>
        <w:t>mechanisms</w:t>
      </w:r>
      <w:r w:rsidRPr="00FD4A4B">
        <w:rPr>
          <w:rFonts w:hint="eastAsia"/>
          <w:lang w:eastAsia="zh-CN"/>
        </w:rPr>
        <w:t xml:space="preserve"> </w:t>
      </w:r>
      <w:r w:rsidRPr="00FD4A4B">
        <w:rPr>
          <w:lang w:eastAsia="zh-CN"/>
        </w:rPr>
        <w:t>have been configured</w:t>
      </w:r>
      <w:r w:rsidRPr="00FD4A4B">
        <w:rPr>
          <w:rFonts w:hint="eastAsia"/>
          <w:lang w:eastAsia="zh-CN"/>
        </w:rPr>
        <w:t xml:space="preserve"> on </w:t>
      </w:r>
      <w:r w:rsidRPr="00FD4A4B">
        <w:rPr>
          <w:lang w:eastAsia="zh-CN"/>
        </w:rPr>
        <w:t>the network product.</w:t>
      </w:r>
    </w:p>
    <w:p w14:paraId="18368F18" w14:textId="77777777" w:rsidR="00CB5358" w:rsidRDefault="00CB5358" w:rsidP="00CB5358">
      <w:pPr>
        <w:pStyle w:val="B1"/>
        <w:rPr>
          <w:lang w:eastAsia="zh-CN"/>
        </w:rPr>
      </w:pPr>
      <w:r w:rsidRPr="00FD4A4B">
        <w:rPr>
          <w:lang w:eastAsia="zh-CN"/>
        </w:rPr>
        <w:t>2.</w:t>
      </w:r>
      <w:r w:rsidRPr="00FD4A4B">
        <w:rPr>
          <w:lang w:eastAsia="zh-CN"/>
        </w:rPr>
        <w:tab/>
      </w:r>
      <w:r w:rsidRPr="00FD4A4B">
        <w:rPr>
          <w:rFonts w:hint="eastAsia"/>
          <w:lang w:eastAsia="zh-CN"/>
        </w:rPr>
        <w:t xml:space="preserve">The tester triggers communication between </w:t>
      </w:r>
      <w:r w:rsidRPr="00FD4A4B">
        <w:rPr>
          <w:lang w:eastAsia="zh-CN"/>
        </w:rPr>
        <w:t>network product</w:t>
      </w:r>
      <w:r w:rsidRPr="00FD4A4B">
        <w:rPr>
          <w:rFonts w:hint="eastAsia"/>
          <w:lang w:eastAsia="zh-CN"/>
        </w:rPr>
        <w:t xml:space="preserve"> and </w:t>
      </w:r>
      <w:r w:rsidRPr="00FD4A4B">
        <w:rPr>
          <w:lang w:eastAsia="zh-CN"/>
        </w:rPr>
        <w:t xml:space="preserve">a test </w:t>
      </w:r>
      <w:r w:rsidRPr="00FD4A4B">
        <w:rPr>
          <w:rFonts w:hint="eastAsia"/>
          <w:lang w:eastAsia="zh-CN"/>
        </w:rPr>
        <w:t xml:space="preserve">entity </w:t>
      </w:r>
      <w:r w:rsidRPr="00FD4A4B">
        <w:rPr>
          <w:lang w:eastAsia="zh-CN"/>
        </w:rPr>
        <w:t>that has a legitimate authentication credential.</w:t>
      </w:r>
    </w:p>
    <w:p w14:paraId="001C5647" w14:textId="77777777" w:rsidR="00CB5358" w:rsidRPr="00FD4A4B" w:rsidRDefault="00CB5358" w:rsidP="00CB5358">
      <w:pPr>
        <w:pStyle w:val="B1"/>
        <w:rPr>
          <w:lang w:eastAsia="zh-CN"/>
        </w:rPr>
      </w:pPr>
      <w:r w:rsidRPr="00FD4A4B">
        <w:rPr>
          <w:lang w:eastAsia="zh-CN"/>
        </w:rPr>
        <w:t>3.</w:t>
      </w:r>
      <w:r w:rsidRPr="00FD4A4B">
        <w:rPr>
          <w:lang w:eastAsia="zh-CN"/>
        </w:rPr>
        <w:tab/>
      </w:r>
      <w:r w:rsidRPr="00FD4A4B">
        <w:rPr>
          <w:rFonts w:hint="eastAsia"/>
          <w:lang w:eastAsia="zh-CN"/>
        </w:rPr>
        <w:t xml:space="preserve">Then, the tester triggers communication between </w:t>
      </w:r>
      <w:r w:rsidRPr="00FD4A4B">
        <w:rPr>
          <w:lang w:eastAsia="zh-CN"/>
        </w:rPr>
        <w:t xml:space="preserve">network product </w:t>
      </w:r>
      <w:r w:rsidRPr="00FD4A4B">
        <w:rPr>
          <w:rFonts w:hint="eastAsia"/>
          <w:lang w:eastAsia="zh-CN"/>
        </w:rPr>
        <w:t xml:space="preserve">and </w:t>
      </w:r>
      <w:r w:rsidRPr="00FD4A4B">
        <w:rPr>
          <w:lang w:eastAsia="zh-CN"/>
        </w:rPr>
        <w:t>a test entity that doesn</w:t>
      </w:r>
      <w:r>
        <w:rPr>
          <w:lang w:eastAsia="zh-CN"/>
        </w:rPr>
        <w:t>'</w:t>
      </w:r>
      <w:r w:rsidRPr="00FD4A4B">
        <w:rPr>
          <w:lang w:eastAsia="zh-CN"/>
        </w:rPr>
        <w:t xml:space="preserve">t have a legitimate authentication credential. </w:t>
      </w:r>
    </w:p>
    <w:p w14:paraId="5A268B01" w14:textId="77777777" w:rsidR="00CB5358" w:rsidRPr="00FD4A4B" w:rsidRDefault="00CB5358" w:rsidP="00CB5358">
      <w:pPr>
        <w:rPr>
          <w:b/>
          <w:lang w:eastAsia="zh-CN"/>
        </w:rPr>
      </w:pPr>
      <w:r w:rsidRPr="00FD4A4B">
        <w:rPr>
          <w:rFonts w:hint="eastAsia"/>
          <w:b/>
          <w:lang w:eastAsia="zh-CN"/>
        </w:rPr>
        <w:t>Expected results:</w:t>
      </w:r>
    </w:p>
    <w:p w14:paraId="13AF7B76" w14:textId="77777777" w:rsidR="00CB5358" w:rsidRPr="00FD4A4B" w:rsidRDefault="00CB5358" w:rsidP="00CB5358">
      <w:pPr>
        <w:pStyle w:val="B1"/>
        <w:rPr>
          <w:lang w:eastAsia="zh-CN"/>
        </w:rPr>
      </w:pPr>
      <w:r w:rsidRPr="00FD4A4B">
        <w:rPr>
          <w:lang w:eastAsia="zh-CN"/>
        </w:rPr>
        <w:t>-</w:t>
      </w:r>
      <w:r w:rsidRPr="00FD4A4B">
        <w:rPr>
          <w:lang w:eastAsia="zh-CN"/>
        </w:rPr>
        <w:tab/>
        <w:t>Mutual authentication is successful and c</w:t>
      </w:r>
      <w:r w:rsidRPr="00FD4A4B">
        <w:rPr>
          <w:rFonts w:hint="eastAsia"/>
          <w:lang w:eastAsia="zh-CN"/>
        </w:rPr>
        <w:t xml:space="preserve">ommunication between </w:t>
      </w:r>
      <w:r w:rsidRPr="00FD4A4B">
        <w:rPr>
          <w:lang w:eastAsia="zh-CN"/>
        </w:rPr>
        <w:t>network product</w:t>
      </w:r>
      <w:r w:rsidRPr="00FD4A4B">
        <w:rPr>
          <w:rFonts w:hint="eastAsia"/>
          <w:lang w:eastAsia="zh-CN"/>
        </w:rPr>
        <w:t xml:space="preserve"> and </w:t>
      </w:r>
      <w:r w:rsidRPr="00FD4A4B">
        <w:rPr>
          <w:lang w:eastAsia="zh-CN"/>
        </w:rPr>
        <w:t xml:space="preserve">the </w:t>
      </w:r>
      <w:r w:rsidRPr="00FD4A4B">
        <w:rPr>
          <w:rFonts w:hint="eastAsia"/>
          <w:lang w:eastAsia="zh-CN"/>
        </w:rPr>
        <w:t xml:space="preserve">entity </w:t>
      </w:r>
      <w:r w:rsidRPr="00FD4A4B">
        <w:rPr>
          <w:lang w:eastAsia="zh-CN"/>
        </w:rPr>
        <w:t>with correct credentials</w:t>
      </w:r>
      <w:r w:rsidRPr="00E23C20">
        <w:rPr>
          <w:lang w:val="en-US" w:eastAsia="zh-CN"/>
        </w:rPr>
        <w:t xml:space="preserve"> can be</w:t>
      </w:r>
      <w:r w:rsidRPr="00747EEA">
        <w:rPr>
          <w:lang w:val="en-US" w:eastAsia="zh-CN"/>
        </w:rPr>
        <w:t xml:space="preserve"> established</w:t>
      </w:r>
      <w:r w:rsidRPr="00FD4A4B">
        <w:rPr>
          <w:rFonts w:hint="eastAsia"/>
          <w:lang w:eastAsia="zh-CN"/>
        </w:rPr>
        <w:t>.</w:t>
      </w:r>
    </w:p>
    <w:p w14:paraId="4E20146A" w14:textId="77777777" w:rsidR="00CB5358" w:rsidRPr="00FD4A4B" w:rsidRDefault="00CB5358" w:rsidP="00CB5358">
      <w:pPr>
        <w:pStyle w:val="B1"/>
        <w:rPr>
          <w:lang w:eastAsia="zh-CN"/>
        </w:rPr>
      </w:pPr>
      <w:r w:rsidRPr="00FD4A4B">
        <w:rPr>
          <w:lang w:eastAsia="zh-CN"/>
        </w:rPr>
        <w:t>-</w:t>
      </w:r>
      <w:r w:rsidRPr="00FD4A4B">
        <w:rPr>
          <w:lang w:eastAsia="zh-CN"/>
        </w:rPr>
        <w:tab/>
        <w:t>Mutual authentication fails and c</w:t>
      </w:r>
      <w:r w:rsidRPr="00FD4A4B">
        <w:rPr>
          <w:rFonts w:hint="eastAsia"/>
          <w:lang w:eastAsia="zh-CN"/>
        </w:rPr>
        <w:t xml:space="preserve">ommunication between </w:t>
      </w:r>
      <w:r w:rsidRPr="00FD4A4B">
        <w:rPr>
          <w:lang w:eastAsia="zh-CN"/>
        </w:rPr>
        <w:t>the network product</w:t>
      </w:r>
      <w:r w:rsidRPr="00FD4A4B">
        <w:rPr>
          <w:rFonts w:hint="eastAsia"/>
          <w:lang w:eastAsia="zh-CN"/>
        </w:rPr>
        <w:t xml:space="preserve"> and </w:t>
      </w:r>
      <w:r w:rsidRPr="00FD4A4B">
        <w:rPr>
          <w:lang w:eastAsia="zh-CN"/>
        </w:rPr>
        <w:t xml:space="preserve">the </w:t>
      </w:r>
      <w:r w:rsidRPr="00FD4A4B">
        <w:rPr>
          <w:rFonts w:hint="eastAsia"/>
          <w:lang w:eastAsia="zh-CN"/>
        </w:rPr>
        <w:t xml:space="preserve">entity </w:t>
      </w:r>
      <w:r w:rsidRPr="00FD4A4B">
        <w:rPr>
          <w:lang w:eastAsia="zh-CN"/>
        </w:rPr>
        <w:t>with incorrect credentials</w:t>
      </w:r>
      <w:r w:rsidRPr="00FD4A4B">
        <w:rPr>
          <w:rFonts w:hint="eastAsia"/>
          <w:lang w:eastAsia="zh-CN"/>
        </w:rPr>
        <w:t xml:space="preserve"> cannot be established.</w:t>
      </w:r>
    </w:p>
    <w:p w14:paraId="6B405B96" w14:textId="77777777" w:rsidR="00431BB9" w:rsidRDefault="00CB5358" w:rsidP="00CB5358">
      <w:pPr>
        <w:rPr>
          <w:b/>
          <w:lang w:eastAsia="zh-CN"/>
        </w:rPr>
      </w:pPr>
      <w:r w:rsidRPr="00FD4A4B">
        <w:rPr>
          <w:b/>
          <w:lang w:eastAsia="zh-CN"/>
        </w:rPr>
        <w:t>Expected format of evidence:</w:t>
      </w:r>
    </w:p>
    <w:p w14:paraId="3FBC0957" w14:textId="22391590" w:rsidR="00CB5358" w:rsidRPr="00A80E74" w:rsidDel="009A4E29" w:rsidRDefault="009A4E29" w:rsidP="00A80E74">
      <w:pPr>
        <w:keepNext/>
        <w:keepLines/>
        <w:spacing w:before="180"/>
        <w:contextualSpacing/>
        <w:rPr>
          <w:del w:id="23" w:author="Ben Lorenz" w:date="2024-08-12T09:21:00Z" w16du:dateUtc="2024-08-12T07:21:00Z"/>
          <w:lang w:eastAsia="zh-CN"/>
        </w:rPr>
      </w:pPr>
      <w:ins w:id="24" w:author="Ben Lorenz" w:date="2024-08-12T09:22:00Z" w16du:dateUtc="2024-08-12T07:22:00Z">
        <w:r>
          <w:rPr>
            <w:lang w:eastAsia="zh-CN"/>
          </w:rPr>
          <w:t xml:space="preserve">Evidence containing </w:t>
        </w:r>
      </w:ins>
      <w:ins w:id="25" w:author="Ben Lorenz" w:date="2024-08-12T09:25:00Z" w16du:dateUtc="2024-08-12T07:25:00Z">
        <w:r w:rsidR="00F71BB4">
          <w:rPr>
            <w:lang w:eastAsia="zh-CN"/>
          </w:rPr>
          <w:t xml:space="preserve">the configuration of the authentication mechanism and </w:t>
        </w:r>
      </w:ins>
      <w:ins w:id="26" w:author="Ben Lorenz" w:date="2024-08-12T09:22:00Z" w16du:dateUtc="2024-08-12T07:22:00Z">
        <w:r>
          <w:rPr>
            <w:lang w:eastAsia="zh-CN"/>
          </w:rPr>
          <w:t xml:space="preserve">the results of all authentication attempts, e.g. screenshots, log files, </w:t>
        </w:r>
      </w:ins>
      <w:ins w:id="27" w:author="Ben Lorenz" w:date="2024-08-12T09:23:00Z" w16du:dateUtc="2024-08-12T07:23:00Z">
        <w:r>
          <w:rPr>
            <w:lang w:eastAsia="zh-CN"/>
          </w:rPr>
          <w:t xml:space="preserve">packet captures, </w:t>
        </w:r>
      </w:ins>
      <w:ins w:id="28" w:author="Ben Lorenz" w:date="2024-08-12T09:22:00Z" w16du:dateUtc="2024-08-12T07:22:00Z">
        <w:r>
          <w:rPr>
            <w:lang w:eastAsia="zh-CN"/>
          </w:rPr>
          <w:t>error messages.</w:t>
        </w:r>
      </w:ins>
      <w:del w:id="29" w:author="Ben Lorenz" w:date="2024-08-12T09:21:00Z" w16du:dateUtc="2024-08-12T07:21:00Z">
        <w:r w:rsidR="00CB5358" w:rsidRPr="00FD4A4B" w:rsidDel="009A4E29">
          <w:rPr>
            <w:lang w:eastAsia="zh-CN"/>
          </w:rPr>
          <w:delText>Test result pass/fail recorded by tester.</w:delText>
        </w:r>
      </w:del>
    </w:p>
    <w:p w14:paraId="650CEF62" w14:textId="77777777" w:rsidR="00AD7D67" w:rsidRDefault="00AD7D67" w:rsidP="00AD7D67">
      <w:pPr>
        <w:suppressAutoHyphens/>
        <w:rPr>
          <w:color w:val="C9211E"/>
          <w:sz w:val="28"/>
          <w:szCs w:val="28"/>
          <w:lang w:val="en-US"/>
        </w:rPr>
      </w:pPr>
      <w:bookmarkStart w:id="30" w:name="_CR4_2_3_4_5"/>
      <w:bookmarkStart w:id="31" w:name="_CR4_2_3_4_6"/>
      <w:bookmarkStart w:id="32" w:name="_CR4_2_3_4_6_1"/>
      <w:bookmarkEnd w:id="30"/>
      <w:bookmarkEnd w:id="31"/>
    </w:p>
    <w:p w14:paraId="56176A2A" w14:textId="337D32A7" w:rsidR="00AD7D67" w:rsidRPr="00AD7D67" w:rsidRDefault="00AD7D67" w:rsidP="00AD7D67">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507E624A" w14:textId="7DC485D3" w:rsidR="00CB5358" w:rsidRPr="00FD4A4B" w:rsidRDefault="00CB5358" w:rsidP="00CB5358">
      <w:pPr>
        <w:pStyle w:val="H6"/>
      </w:pPr>
      <w:r w:rsidRPr="00907F75">
        <w:t>4</w:t>
      </w:r>
      <w:r w:rsidRPr="00FD4A4B">
        <w:t>.2.3.4.6.1</w:t>
      </w:r>
      <w:r w:rsidRPr="00FD4A4B">
        <w:tab/>
        <w:t>Authorization policy</w:t>
      </w:r>
    </w:p>
    <w:bookmarkEnd w:id="32"/>
    <w:p w14:paraId="1B8D91FE" w14:textId="77777777" w:rsidR="00CB5358" w:rsidRPr="00FD4A4B" w:rsidRDefault="00CB5358" w:rsidP="00CB5358">
      <w:pPr>
        <w:rPr>
          <w:lang w:eastAsia="ja-JP"/>
        </w:rPr>
      </w:pPr>
      <w:r w:rsidRPr="00FD4A4B">
        <w:rPr>
          <w:i/>
          <w:lang w:eastAsia="ja-JP"/>
        </w:rPr>
        <w:t>Requirement Name</w:t>
      </w:r>
      <w:r w:rsidRPr="00FD4A4B">
        <w:rPr>
          <w:lang w:eastAsia="ja-JP"/>
        </w:rPr>
        <w:t xml:space="preserve">: </w:t>
      </w:r>
      <w:r w:rsidRPr="00A0243F">
        <w:rPr>
          <w:lang w:eastAsia="ja-JP"/>
        </w:rPr>
        <w:t>Authorization policy</w:t>
      </w:r>
    </w:p>
    <w:p w14:paraId="21268056" w14:textId="77777777" w:rsidR="00CB5358" w:rsidRDefault="00CB5358" w:rsidP="00CB5358">
      <w:pPr>
        <w:rPr>
          <w:i/>
          <w:lang w:eastAsia="ja-JP"/>
        </w:rPr>
      </w:pPr>
      <w:r w:rsidRPr="00961B82">
        <w:rPr>
          <w:i/>
          <w:lang w:eastAsia="ja-JP"/>
        </w:rPr>
        <w:t xml:space="preserve">Requirement Reference: </w:t>
      </w:r>
      <w:r w:rsidRPr="00961B82">
        <w:rPr>
          <w:iCs/>
          <w:lang w:eastAsia="ja-JP"/>
        </w:rPr>
        <w:t>In accordance with industry best practice</w:t>
      </w:r>
    </w:p>
    <w:p w14:paraId="5D162C85" w14:textId="77777777" w:rsidR="00CB5358" w:rsidRPr="00FD4A4B" w:rsidRDefault="00CB5358" w:rsidP="00CB5358">
      <w:pPr>
        <w:rPr>
          <w:lang w:eastAsia="ja-JP"/>
        </w:rPr>
      </w:pPr>
      <w:r w:rsidRPr="00FD4A4B">
        <w:rPr>
          <w:i/>
          <w:lang w:eastAsia="ja-JP"/>
        </w:rPr>
        <w:t>Requirement Description</w:t>
      </w:r>
      <w:r w:rsidRPr="00FD4A4B">
        <w:rPr>
          <w:lang w:eastAsia="ja-JP"/>
        </w:rPr>
        <w:t>:</w:t>
      </w:r>
    </w:p>
    <w:p w14:paraId="36B6DCE2" w14:textId="77777777" w:rsidR="00CB5358" w:rsidRPr="00FD4A4B" w:rsidRDefault="00CB5358" w:rsidP="00CB5358">
      <w:pPr>
        <w:rPr>
          <w:lang w:eastAsia="zh-CN"/>
        </w:rPr>
      </w:pPr>
      <w:r w:rsidRPr="00FD4A4B">
        <w:rPr>
          <w:lang w:eastAsia="zh-CN"/>
        </w:rPr>
        <w:t>The authorizations for accounts and applications shall be reduced to the minimum required for the tasks they have to perform.</w:t>
      </w:r>
    </w:p>
    <w:p w14:paraId="20449987" w14:textId="77777777" w:rsidR="00CB5358" w:rsidRPr="00FD4A4B" w:rsidRDefault="00CB5358" w:rsidP="00CB5358">
      <w:pPr>
        <w:rPr>
          <w:lang w:eastAsia="zh-CN"/>
        </w:rPr>
      </w:pPr>
      <w:r w:rsidRPr="00FD4A4B">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14:paraId="02C29834" w14:textId="77777777" w:rsidR="00CB5358" w:rsidRPr="00FD4A4B" w:rsidRDefault="00CB5358" w:rsidP="00CB5358">
      <w:pPr>
        <w:rPr>
          <w:lang w:eastAsia="zh-CN"/>
        </w:rPr>
      </w:pPr>
      <w:r w:rsidRPr="00FD4A4B">
        <w:rPr>
          <w:lang w:eastAsia="zh-CN"/>
        </w:rPr>
        <w:lastRenderedPageBreak/>
        <w:t>Alongside access to data, execution of applications and components shall also take place with rights that are as low as possible. Applications should not be executed with administrator or system rights.</w:t>
      </w:r>
    </w:p>
    <w:p w14:paraId="7E55B34A" w14:textId="77777777" w:rsidR="00CB5358" w:rsidRPr="00FD4A4B" w:rsidRDefault="00CB5358" w:rsidP="00CB5358">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5.3.8.2, Over-Privileged Processes/Services</w:t>
      </w:r>
    </w:p>
    <w:p w14:paraId="38CC2B20" w14:textId="77777777" w:rsidR="00CB5358" w:rsidRPr="00FD4A4B" w:rsidRDefault="00CB5358" w:rsidP="00CB5358">
      <w:pPr>
        <w:rPr>
          <w:lang w:eastAsia="ja-JP"/>
        </w:rPr>
      </w:pPr>
      <w:r w:rsidRPr="00FD4A4B">
        <w:rPr>
          <w:i/>
          <w:lang w:eastAsia="ja-JP"/>
        </w:rPr>
        <w:t>Test case:</w:t>
      </w:r>
      <w:r>
        <w:rPr>
          <w:lang w:eastAsia="ja-JP"/>
        </w:rPr>
        <w:t xml:space="preserve"> </w:t>
      </w:r>
      <w:r w:rsidRPr="00FD4A4B">
        <w:rPr>
          <w:lang w:eastAsia="ja-JP"/>
        </w:rPr>
        <w:t>verify authorization policy is in place and that user access and data access in the system are according to the authorization policy.</w:t>
      </w:r>
    </w:p>
    <w:p w14:paraId="0B9F442B" w14:textId="77777777" w:rsidR="00CB5358" w:rsidRPr="00FD4A4B" w:rsidRDefault="00CB5358" w:rsidP="00CB5358">
      <w:pPr>
        <w:rPr>
          <w:b/>
          <w:lang w:eastAsia="ja-JP"/>
        </w:rPr>
      </w:pPr>
      <w:r w:rsidRPr="00FD4A4B">
        <w:rPr>
          <w:b/>
          <w:lang w:eastAsia="ja-JP"/>
        </w:rPr>
        <w:t>Procedure and execution steps:</w:t>
      </w:r>
    </w:p>
    <w:p w14:paraId="7806DB6B" w14:textId="77777777" w:rsidR="00CB5358" w:rsidRPr="00FD4A4B" w:rsidRDefault="00CB5358" w:rsidP="00CB5358">
      <w:pPr>
        <w:rPr>
          <w:b/>
          <w:lang w:eastAsia="ja-JP"/>
        </w:rPr>
      </w:pPr>
      <w:r w:rsidRPr="00FD4A4B">
        <w:rPr>
          <w:b/>
          <w:lang w:eastAsia="ja-JP"/>
        </w:rPr>
        <w:t>Pre-Conditions:</w:t>
      </w:r>
    </w:p>
    <w:p w14:paraId="3A1C81BF" w14:textId="77777777" w:rsidR="00CB5358" w:rsidRPr="00FD4A4B" w:rsidRDefault="00CB5358" w:rsidP="00CB5358">
      <w:pPr>
        <w:rPr>
          <w:lang w:eastAsia="ja-JP"/>
        </w:rPr>
      </w:pPr>
      <w:r w:rsidRPr="00FD4A4B">
        <w:rPr>
          <w:lang w:eastAsia="ja-JP"/>
        </w:rPr>
        <w:t>Documentation describing the authorization policy defined for the system including details on the lowest access rights assigned to user accounts, access to data, application execution and components.</w:t>
      </w:r>
    </w:p>
    <w:p w14:paraId="72AA492F" w14:textId="77777777" w:rsidR="00CB5358" w:rsidRPr="00FD4A4B" w:rsidRDefault="00CB5358" w:rsidP="00CB5358">
      <w:pPr>
        <w:keepNext/>
        <w:rPr>
          <w:b/>
          <w:lang w:eastAsia="ja-JP"/>
        </w:rPr>
      </w:pPr>
      <w:r w:rsidRPr="00FD4A4B">
        <w:rPr>
          <w:b/>
          <w:lang w:eastAsia="ja-JP"/>
        </w:rPr>
        <w:t>Execution Steps</w:t>
      </w:r>
      <w:r>
        <w:rPr>
          <w:b/>
          <w:lang w:eastAsia="ja-JP"/>
        </w:rPr>
        <w:t>:</w:t>
      </w:r>
    </w:p>
    <w:p w14:paraId="09C69740" w14:textId="77777777" w:rsidR="00CB5358" w:rsidRPr="00FD4A4B" w:rsidRDefault="00CB5358" w:rsidP="00CB5358">
      <w:pPr>
        <w:pStyle w:val="B1"/>
        <w:rPr>
          <w:lang w:eastAsia="ja-JP"/>
        </w:rPr>
      </w:pPr>
      <w:r w:rsidRPr="00FD4A4B">
        <w:rPr>
          <w:lang w:eastAsia="ja-JP"/>
        </w:rPr>
        <w:t>1.</w:t>
      </w:r>
      <w:r w:rsidRPr="00FD4A4B">
        <w:rPr>
          <w:lang w:eastAsia="ja-JP"/>
        </w:rPr>
        <w:tab/>
        <w:t>Assign access rights (e.g. read only) to user accounts, data files, and applications.</w:t>
      </w:r>
    </w:p>
    <w:p w14:paraId="22A51971" w14:textId="77777777" w:rsidR="00CB5358" w:rsidRPr="00FD4A4B" w:rsidRDefault="00CB5358" w:rsidP="00CB5358">
      <w:pPr>
        <w:pStyle w:val="B1"/>
        <w:rPr>
          <w:lang w:eastAsia="ja-JP"/>
        </w:rPr>
      </w:pPr>
      <w:r w:rsidRPr="00FD4A4B">
        <w:rPr>
          <w:lang w:eastAsia="ja-JP"/>
        </w:rPr>
        <w:t>2.</w:t>
      </w:r>
      <w:r w:rsidRPr="00FD4A4B">
        <w:rPr>
          <w:lang w:eastAsia="ja-JP"/>
        </w:rPr>
        <w:tab/>
        <w:t>Operations, that are allowed as per authorization policy (as defined in the network product documentation), are attempted via the different user accounts, data files, and applications.</w:t>
      </w:r>
      <w:r>
        <w:rPr>
          <w:lang w:eastAsia="ja-JP"/>
        </w:rPr>
        <w:t xml:space="preserve"> </w:t>
      </w:r>
    </w:p>
    <w:p w14:paraId="32CDB774" w14:textId="77777777" w:rsidR="00CB5358" w:rsidRPr="00FD4A4B" w:rsidRDefault="00CB5358" w:rsidP="00CB5358">
      <w:pPr>
        <w:rPr>
          <w:b/>
          <w:lang w:eastAsia="ja-JP"/>
        </w:rPr>
      </w:pPr>
      <w:r w:rsidRPr="00FD4A4B">
        <w:rPr>
          <w:b/>
          <w:lang w:eastAsia="ja-JP"/>
        </w:rPr>
        <w:t>Expected Results:</w:t>
      </w:r>
    </w:p>
    <w:p w14:paraId="1903A7D9" w14:textId="77777777" w:rsidR="00CB5358" w:rsidRPr="00FD4A4B" w:rsidRDefault="00CB5358" w:rsidP="00CB5358">
      <w:pPr>
        <w:pStyle w:val="B1"/>
        <w:rPr>
          <w:lang w:eastAsia="ja-JP"/>
        </w:rPr>
      </w:pPr>
      <w:r w:rsidRPr="00FD4A4B">
        <w:rPr>
          <w:lang w:eastAsia="ja-JP"/>
        </w:rPr>
        <w:t>1.</w:t>
      </w:r>
      <w:r w:rsidRPr="00FD4A4B">
        <w:rPr>
          <w:lang w:eastAsia="ja-JP"/>
        </w:rPr>
        <w:tab/>
        <w:t xml:space="preserve">User accounts, data files, and applications are allowed to be accessed (e.g. able to read but not write to a file, able to execute an application as a user account without administrator rights, etc.) according to the access rights assigned. </w:t>
      </w:r>
    </w:p>
    <w:p w14:paraId="3C4AE6FB" w14:textId="77777777" w:rsidR="00CB5358" w:rsidRPr="00FD4A4B" w:rsidRDefault="00CB5358" w:rsidP="00CB5358">
      <w:pPr>
        <w:pStyle w:val="B1"/>
        <w:rPr>
          <w:lang w:eastAsia="ja-JP"/>
        </w:rPr>
      </w:pPr>
      <w:r w:rsidRPr="00FD4A4B">
        <w:rPr>
          <w:lang w:eastAsia="ja-JP"/>
        </w:rPr>
        <w:t>2.</w:t>
      </w:r>
      <w:r w:rsidRPr="00FD4A4B">
        <w:rPr>
          <w:lang w:eastAsia="ja-JP"/>
        </w:rPr>
        <w:tab/>
        <w:t xml:space="preserve">User accounts, data files, and applications are not allowed to be accessed above the access rights assigned (e.g. able to write to a read only file, able to execute an application as an administrator, etc.). </w:t>
      </w:r>
    </w:p>
    <w:p w14:paraId="208BF909" w14:textId="77777777" w:rsidR="00CB5358" w:rsidRPr="00FD4A4B" w:rsidRDefault="00CB5358" w:rsidP="00CB5358">
      <w:pPr>
        <w:rPr>
          <w:b/>
          <w:lang w:eastAsia="ja-JP"/>
        </w:rPr>
      </w:pPr>
      <w:r w:rsidRPr="00FD4A4B">
        <w:rPr>
          <w:b/>
          <w:lang w:eastAsia="ja-JP"/>
        </w:rPr>
        <w:t xml:space="preserve">Expected format of evidence: </w:t>
      </w:r>
    </w:p>
    <w:p w14:paraId="34DD9D8B" w14:textId="5C17BE13" w:rsidR="00CB5358" w:rsidRPr="00FD4A4B" w:rsidDel="004C6868" w:rsidRDefault="004C6868" w:rsidP="00A80E74">
      <w:pPr>
        <w:keepNext/>
        <w:keepLines/>
        <w:spacing w:before="180"/>
        <w:contextualSpacing/>
        <w:rPr>
          <w:del w:id="33" w:author="Ben Lorenz" w:date="2024-08-12T09:24:00Z" w16du:dateUtc="2024-08-12T07:24:00Z"/>
          <w:lang w:eastAsia="zh-CN"/>
        </w:rPr>
      </w:pPr>
      <w:ins w:id="34" w:author="Ben Lorenz" w:date="2024-08-12T09:24:00Z" w16du:dateUtc="2024-08-12T07:24:00Z">
        <w:r>
          <w:rPr>
            <w:lang w:eastAsia="zh-CN"/>
          </w:rPr>
          <w:t>Evidence containing</w:t>
        </w:r>
      </w:ins>
      <w:ins w:id="35" w:author="Ben Lorenz" w:date="2024-08-12T09:25:00Z" w16du:dateUtc="2024-08-12T07:25:00Z">
        <w:r w:rsidR="00C775FA">
          <w:rPr>
            <w:lang w:eastAsia="zh-CN"/>
          </w:rPr>
          <w:t xml:space="preserve"> authorization policy configurations</w:t>
        </w:r>
      </w:ins>
      <w:ins w:id="36" w:author="Ben Lorenz" w:date="2024-08-12T09:24:00Z" w16du:dateUtc="2024-08-12T07:24:00Z">
        <w:r>
          <w:rPr>
            <w:lang w:eastAsia="zh-CN"/>
          </w:rPr>
          <w:t xml:space="preserve"> </w:t>
        </w:r>
      </w:ins>
      <w:ins w:id="37" w:author="Ben Lorenz" w:date="2024-08-12T09:25:00Z" w16du:dateUtc="2024-08-12T07:25:00Z">
        <w:r w:rsidR="00C775FA">
          <w:rPr>
            <w:lang w:eastAsia="zh-CN"/>
          </w:rPr>
          <w:t xml:space="preserve">and </w:t>
        </w:r>
      </w:ins>
      <w:ins w:id="38" w:author="Ben Lorenz" w:date="2024-08-12T09:24:00Z" w16du:dateUtc="2024-08-12T07:24:00Z">
        <w:r>
          <w:rPr>
            <w:lang w:eastAsia="zh-CN"/>
          </w:rPr>
          <w:t xml:space="preserve">the results of all </w:t>
        </w:r>
        <w:r w:rsidR="00852849">
          <w:rPr>
            <w:lang w:eastAsia="zh-CN"/>
          </w:rPr>
          <w:t>access</w:t>
        </w:r>
        <w:r>
          <w:rPr>
            <w:lang w:eastAsia="zh-CN"/>
          </w:rPr>
          <w:t xml:space="preserve"> attempts, e.g. screenshots, log files, packet captures, error messages.</w:t>
        </w:r>
      </w:ins>
      <w:del w:id="39" w:author="Ben Lorenz" w:date="2024-08-12T09:24:00Z" w16du:dateUtc="2024-08-12T07:24:00Z">
        <w:r w:rsidR="00CB5358" w:rsidRPr="00FD4A4B" w:rsidDel="004C6868">
          <w:rPr>
            <w:lang w:eastAsia="ja-JP"/>
          </w:rPr>
          <w:delText>Pass/fail results as recorded by the tester.</w:delText>
        </w:r>
      </w:del>
    </w:p>
    <w:p w14:paraId="26BBD063" w14:textId="77777777" w:rsidR="00AD7D67" w:rsidRDefault="00AD7D67" w:rsidP="00CB5358">
      <w:pPr>
        <w:pStyle w:val="H6"/>
      </w:pPr>
      <w:bookmarkStart w:id="40" w:name="_CR4_2_3_4_6_2"/>
    </w:p>
    <w:p w14:paraId="21758415" w14:textId="77777777" w:rsidR="00AD7D67" w:rsidRPr="00AD7D67" w:rsidRDefault="00AD7D67" w:rsidP="00AD7D67">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34F1BE14" w14:textId="5B42A4DE" w:rsidR="00CB5358" w:rsidRPr="00FD4A4B" w:rsidRDefault="00CB5358" w:rsidP="00CB5358">
      <w:pPr>
        <w:pStyle w:val="H6"/>
      </w:pPr>
      <w:r w:rsidRPr="00907F75">
        <w:t>4</w:t>
      </w:r>
      <w:r w:rsidRPr="00FD4A4B">
        <w:t>.2.3.4.6.2</w:t>
      </w:r>
      <w:r w:rsidRPr="00FD4A4B">
        <w:tab/>
        <w:t>Role-based access control</w:t>
      </w:r>
    </w:p>
    <w:bookmarkEnd w:id="40"/>
    <w:p w14:paraId="3915E447" w14:textId="77777777" w:rsidR="00CB5358" w:rsidRPr="00FD4A4B" w:rsidRDefault="00CB5358" w:rsidP="00CB5358">
      <w:pPr>
        <w:rPr>
          <w:lang w:eastAsia="ja-JP"/>
        </w:rPr>
      </w:pPr>
      <w:r w:rsidRPr="00FD4A4B">
        <w:rPr>
          <w:i/>
          <w:lang w:eastAsia="ja-JP"/>
        </w:rPr>
        <w:t>Requirement Name</w:t>
      </w:r>
      <w:r w:rsidRPr="00FD4A4B">
        <w:rPr>
          <w:lang w:eastAsia="ja-JP"/>
        </w:rPr>
        <w:t xml:space="preserve">: </w:t>
      </w:r>
      <w:r w:rsidRPr="00A0243F">
        <w:rPr>
          <w:lang w:eastAsia="ja-JP"/>
        </w:rPr>
        <w:t>Role-based access control</w:t>
      </w:r>
    </w:p>
    <w:p w14:paraId="17E3378F" w14:textId="77777777" w:rsidR="00CB5358" w:rsidRDefault="00CB5358" w:rsidP="00CB5358">
      <w:pPr>
        <w:rPr>
          <w:i/>
          <w:lang w:eastAsia="ja-JP"/>
        </w:rPr>
      </w:pPr>
      <w:r w:rsidRPr="00961B82">
        <w:rPr>
          <w:i/>
          <w:lang w:eastAsia="ja-JP"/>
        </w:rPr>
        <w:t xml:space="preserve">Requirement Reference: </w:t>
      </w:r>
      <w:r w:rsidRPr="00961B82">
        <w:rPr>
          <w:iCs/>
          <w:lang w:eastAsia="ja-JP"/>
        </w:rPr>
        <w:t>In accordance with industry best practice</w:t>
      </w:r>
    </w:p>
    <w:p w14:paraId="02D73288" w14:textId="77777777" w:rsidR="00CB5358" w:rsidRPr="00FD4A4B" w:rsidRDefault="00CB5358" w:rsidP="00CB5358">
      <w:pPr>
        <w:rPr>
          <w:lang w:eastAsia="ja-JP"/>
        </w:rPr>
      </w:pPr>
      <w:r w:rsidRPr="00FD4A4B">
        <w:rPr>
          <w:i/>
          <w:lang w:eastAsia="ja-JP"/>
        </w:rPr>
        <w:t>Requirement Description</w:t>
      </w:r>
      <w:r w:rsidRPr="00FD4A4B">
        <w:rPr>
          <w:lang w:eastAsia="ja-JP"/>
        </w:rPr>
        <w:t>:</w:t>
      </w:r>
    </w:p>
    <w:p w14:paraId="14BA4D1F" w14:textId="77777777" w:rsidR="00CB5358" w:rsidRPr="00FD4A4B" w:rsidRDefault="00CB5358" w:rsidP="00CB5358">
      <w:pPr>
        <w:rPr>
          <w:lang w:eastAsia="ja-JP"/>
        </w:rPr>
      </w:pPr>
      <w:r w:rsidRPr="00FD4A4B">
        <w:rPr>
          <w:lang w:eastAsia="zh-CN"/>
        </w:rPr>
        <w:t>The network product</w:t>
      </w:r>
      <w:r w:rsidRPr="00FD4A4B">
        <w:rPr>
          <w:rFonts w:hint="eastAsia"/>
          <w:lang w:eastAsia="zh-CN"/>
        </w:rPr>
        <w:t xml:space="preserve"> </w:t>
      </w:r>
      <w:r w:rsidRPr="00FD4A4B">
        <w:rPr>
          <w:lang w:eastAsia="zh-CN"/>
        </w:rPr>
        <w:t>shall support</w:t>
      </w:r>
      <w:r w:rsidRPr="00FD4A4B">
        <w:rPr>
          <w:rFonts w:hint="eastAsia"/>
          <w:lang w:eastAsia="zh-CN"/>
        </w:rPr>
        <w:t xml:space="preserve"> Role Based Access Control (RBAC)</w:t>
      </w:r>
      <w:r w:rsidRPr="00FD4A4B">
        <w:rPr>
          <w:lang w:eastAsia="zh-CN"/>
        </w:rPr>
        <w:t xml:space="preserve">. </w:t>
      </w:r>
      <w:r w:rsidRPr="00FD4A4B">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14:paraId="4A2D5D34" w14:textId="77777777" w:rsidR="00CB5358" w:rsidRPr="00FD4A4B" w:rsidRDefault="00CB5358" w:rsidP="00CB5358">
      <w:pPr>
        <w:rPr>
          <w:lang w:eastAsia="zh-CN"/>
        </w:rPr>
      </w:pPr>
      <w:r w:rsidRPr="00FD4A4B">
        <w:rPr>
          <w:lang w:eastAsia="zh-CN"/>
        </w:rPr>
        <w:t>The network product</w:t>
      </w:r>
      <w:r w:rsidRPr="00FD4A4B">
        <w:rPr>
          <w:rFonts w:hint="eastAsia"/>
          <w:lang w:eastAsia="zh-CN"/>
        </w:rPr>
        <w:t xml:space="preserve"> </w:t>
      </w:r>
      <w:r w:rsidRPr="00FD4A4B">
        <w:rPr>
          <w:lang w:eastAsia="zh-CN"/>
        </w:rPr>
        <w:t>supports</w:t>
      </w:r>
      <w:r w:rsidRPr="00FD4A4B">
        <w:rPr>
          <w:rFonts w:hint="eastAsia"/>
          <w:lang w:eastAsia="zh-CN"/>
        </w:rPr>
        <w:t xml:space="preserve"> </w:t>
      </w:r>
      <w:r w:rsidRPr="00FD4A4B">
        <w:rPr>
          <w:lang w:eastAsia="ja-JP"/>
        </w:rPr>
        <w:t xml:space="preserve">RBAC, in particular, for </w:t>
      </w:r>
      <w:r w:rsidRPr="00D43B8A">
        <w:rPr>
          <w:lang w:eastAsia="zh-CN"/>
        </w:rPr>
        <w:t xml:space="preserve">O&amp;M </w:t>
      </w:r>
      <w:r w:rsidRPr="00FD4A4B">
        <w:rPr>
          <w:rFonts w:hint="eastAsia"/>
          <w:lang w:eastAsia="zh-CN"/>
        </w:rPr>
        <w:t xml:space="preserve">privilege management </w:t>
      </w:r>
      <w:r w:rsidRPr="00FD4A4B">
        <w:rPr>
          <w:lang w:eastAsia="zh-CN"/>
        </w:rPr>
        <w:t>for</w:t>
      </w:r>
      <w:r w:rsidRPr="00FD4A4B">
        <w:rPr>
          <w:rFonts w:hint="eastAsia"/>
          <w:lang w:eastAsia="zh-CN"/>
        </w:rPr>
        <w:t xml:space="preserve"> </w:t>
      </w:r>
      <w:r w:rsidRPr="00FD4A4B">
        <w:rPr>
          <w:lang w:eastAsia="zh-CN"/>
        </w:rPr>
        <w:t>network product</w:t>
      </w:r>
      <w:r w:rsidRPr="00FD4A4B">
        <w:rPr>
          <w:rFonts w:hint="eastAsia"/>
          <w:lang w:eastAsia="zh-CN"/>
        </w:rPr>
        <w:t xml:space="preserve"> </w:t>
      </w:r>
      <w:r w:rsidRPr="00FD4A4B">
        <w:rPr>
          <w:lang w:eastAsia="zh-CN"/>
        </w:rPr>
        <w:t>Management and Maintenance, including authorization</w:t>
      </w:r>
      <w:r w:rsidRPr="00FD4A4B">
        <w:rPr>
          <w:rFonts w:hint="eastAsia"/>
          <w:lang w:eastAsia="zh-CN"/>
        </w:rPr>
        <w:t xml:space="preserve"> </w:t>
      </w:r>
      <w:r w:rsidRPr="00FD4A4B">
        <w:rPr>
          <w:lang w:eastAsia="zh-CN"/>
        </w:rPr>
        <w:t xml:space="preserve">of </w:t>
      </w:r>
      <w:r w:rsidRPr="00FD4A4B">
        <w:rPr>
          <w:rFonts w:hint="eastAsia"/>
          <w:lang w:eastAsia="zh-CN"/>
        </w:rPr>
        <w:t xml:space="preserve">the operation for configuration data and software via </w:t>
      </w:r>
      <w:r w:rsidRPr="00FD4A4B">
        <w:rPr>
          <w:lang w:eastAsia="zh-CN"/>
        </w:rPr>
        <w:t>the network product</w:t>
      </w:r>
      <w:r w:rsidRPr="00FD4A4B">
        <w:rPr>
          <w:rFonts w:hint="eastAsia"/>
          <w:lang w:eastAsia="zh-CN"/>
        </w:rPr>
        <w:t xml:space="preserve"> console interface</w:t>
      </w:r>
      <w:r w:rsidRPr="00FD4A4B">
        <w:rPr>
          <w:lang w:eastAsia="zh-CN"/>
        </w:rPr>
        <w:t xml:space="preserve">. </w:t>
      </w:r>
    </w:p>
    <w:p w14:paraId="495D748C" w14:textId="77777777" w:rsidR="00CB5358" w:rsidRPr="00FD4A4B" w:rsidRDefault="00CB5358" w:rsidP="00CB5358">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5.3.8.2, Over-Privileged Processes/Services</w:t>
      </w:r>
    </w:p>
    <w:p w14:paraId="214D04D7" w14:textId="77777777" w:rsidR="00CB5358" w:rsidRPr="00FD4A4B" w:rsidRDefault="00CB5358" w:rsidP="00CB5358">
      <w:pPr>
        <w:keepNext/>
        <w:keepLines/>
        <w:spacing w:before="120"/>
        <w:rPr>
          <w:lang w:eastAsia="ja-JP"/>
        </w:rPr>
      </w:pPr>
      <w:r w:rsidRPr="00FD4A4B">
        <w:rPr>
          <w:i/>
          <w:lang w:eastAsia="ja-JP"/>
        </w:rPr>
        <w:t>Test case</w:t>
      </w:r>
      <w:r w:rsidRPr="00FD4A4B">
        <w:rPr>
          <w:lang w:eastAsia="ja-JP"/>
        </w:rPr>
        <w:t xml:space="preserve">: </w:t>
      </w:r>
    </w:p>
    <w:p w14:paraId="22BF67C0" w14:textId="77777777" w:rsidR="00CB5358" w:rsidRPr="00FD4A4B" w:rsidRDefault="00CB5358" w:rsidP="00CB5358">
      <w:pPr>
        <w:keepNext/>
        <w:keepLines/>
        <w:spacing w:before="180"/>
        <w:rPr>
          <w:b/>
          <w:lang w:eastAsia="zh-CN"/>
        </w:rPr>
      </w:pPr>
      <w:r w:rsidRPr="00FD4A4B">
        <w:rPr>
          <w:b/>
          <w:lang w:eastAsia="zh-CN"/>
        </w:rPr>
        <w:t>Purpose:</w:t>
      </w:r>
    </w:p>
    <w:p w14:paraId="23FBFAB5" w14:textId="77777777" w:rsidR="00CB5358" w:rsidRPr="00FD4A4B" w:rsidRDefault="00CB5358" w:rsidP="00CB5358">
      <w:pPr>
        <w:pStyle w:val="B1"/>
        <w:rPr>
          <w:b/>
          <w:lang w:eastAsia="zh-CN"/>
        </w:rPr>
      </w:pPr>
      <w:r w:rsidRPr="00FD4A4B">
        <w:t xml:space="preserve">Verify that users are granted access with role-based privileges. </w:t>
      </w:r>
    </w:p>
    <w:p w14:paraId="14CDAFF3" w14:textId="77777777" w:rsidR="00CB5358" w:rsidRPr="00FD4A4B" w:rsidRDefault="00CB5358" w:rsidP="00CB5358">
      <w:pPr>
        <w:keepNext/>
        <w:keepLines/>
        <w:spacing w:before="180"/>
        <w:rPr>
          <w:b/>
          <w:lang w:eastAsia="zh-CN"/>
        </w:rPr>
      </w:pPr>
      <w:r w:rsidRPr="00FD4A4B">
        <w:rPr>
          <w:b/>
          <w:lang w:eastAsia="zh-CN"/>
        </w:rPr>
        <w:lastRenderedPageBreak/>
        <w:t>Procedure and execution steps:</w:t>
      </w:r>
    </w:p>
    <w:p w14:paraId="31E3A79D" w14:textId="77777777" w:rsidR="00CB5358" w:rsidRPr="00FD4A4B" w:rsidRDefault="00CB5358" w:rsidP="00CB5358">
      <w:pPr>
        <w:keepNext/>
        <w:keepLines/>
        <w:spacing w:before="180"/>
        <w:rPr>
          <w:b/>
          <w:lang w:eastAsia="zh-CN"/>
        </w:rPr>
      </w:pPr>
      <w:r w:rsidRPr="00FD4A4B">
        <w:rPr>
          <w:b/>
          <w:lang w:eastAsia="zh-CN"/>
        </w:rPr>
        <w:t>Pre-Conditions:</w:t>
      </w:r>
    </w:p>
    <w:p w14:paraId="05A1FD91" w14:textId="77777777" w:rsidR="00CB5358" w:rsidRPr="00FD4A4B" w:rsidRDefault="00CB5358" w:rsidP="00CB5358">
      <w:pPr>
        <w:pStyle w:val="B1"/>
        <w:rPr>
          <w:lang w:eastAsia="zh-CN"/>
        </w:rPr>
      </w:pPr>
      <w:r w:rsidRPr="00FD4A4B">
        <w:rPr>
          <w:lang w:eastAsia="zh-CN"/>
        </w:rPr>
        <w:t xml:space="preserve">Documentation describing the </w:t>
      </w:r>
      <w:proofErr w:type="gramStart"/>
      <w:r w:rsidRPr="00FD4A4B">
        <w:rPr>
          <w:lang w:eastAsia="zh-CN"/>
        </w:rPr>
        <w:t>role based</w:t>
      </w:r>
      <w:proofErr w:type="gramEnd"/>
      <w:r w:rsidRPr="00FD4A4B">
        <w:rPr>
          <w:lang w:eastAsia="zh-CN"/>
        </w:rPr>
        <w:t xml:space="preserve"> access control system including details on which user roles are defined.</w:t>
      </w:r>
    </w:p>
    <w:p w14:paraId="32895AC0" w14:textId="77777777" w:rsidR="00CB5358" w:rsidRPr="00FD4A4B" w:rsidRDefault="00CB5358" w:rsidP="00CB5358">
      <w:pPr>
        <w:keepNext/>
        <w:keepLines/>
        <w:spacing w:before="180"/>
        <w:rPr>
          <w:b/>
          <w:lang w:eastAsia="zh-CN"/>
        </w:rPr>
      </w:pPr>
      <w:bookmarkStart w:id="41" w:name="OLE_LINK8"/>
      <w:r w:rsidRPr="00FD4A4B">
        <w:rPr>
          <w:b/>
          <w:lang w:eastAsia="zh-CN"/>
        </w:rPr>
        <w:t>Execution Steps</w:t>
      </w:r>
    </w:p>
    <w:p w14:paraId="5A6B3EA2" w14:textId="77777777" w:rsidR="00CB5358" w:rsidRPr="00FD4A4B" w:rsidRDefault="00CB5358" w:rsidP="00CB5358">
      <w:pPr>
        <w:pStyle w:val="B1"/>
      </w:pPr>
      <w:bookmarkStart w:id="42" w:name="OLE_LINK7"/>
      <w:r w:rsidRPr="00FD4A4B">
        <w:t>1.</w:t>
      </w:r>
      <w:r w:rsidRPr="00FD4A4B">
        <w:tab/>
        <w:t>User accounts which are assigned to different access roles are created.</w:t>
      </w:r>
    </w:p>
    <w:p w14:paraId="5F4EA03F" w14:textId="77777777" w:rsidR="00CB5358" w:rsidRPr="00FD4A4B" w:rsidRDefault="00CB5358" w:rsidP="00CB5358">
      <w:pPr>
        <w:pStyle w:val="B1"/>
      </w:pPr>
      <w:r w:rsidRPr="00FD4A4B">
        <w:t>2.</w:t>
      </w:r>
      <w:r w:rsidRPr="00FD4A4B">
        <w:tab/>
        <w:t>Operations, that are allowed by different roles (as defined in the network product documentation), are attempted via the different user accounts.</w:t>
      </w:r>
      <w:r>
        <w:t xml:space="preserve"> </w:t>
      </w:r>
      <w:bookmarkEnd w:id="42"/>
    </w:p>
    <w:p w14:paraId="66667118" w14:textId="77777777" w:rsidR="00CB5358" w:rsidRPr="00FD4A4B" w:rsidRDefault="00CB5358" w:rsidP="00CB5358">
      <w:pPr>
        <w:keepNext/>
        <w:keepLines/>
        <w:spacing w:before="180"/>
        <w:rPr>
          <w:b/>
          <w:lang w:eastAsia="zh-CN"/>
        </w:rPr>
      </w:pPr>
      <w:r w:rsidRPr="00FD4A4B">
        <w:rPr>
          <w:b/>
          <w:lang w:eastAsia="zh-CN"/>
        </w:rPr>
        <w:t>Expected Results:</w:t>
      </w:r>
    </w:p>
    <w:p w14:paraId="030D8841" w14:textId="77777777" w:rsidR="00CB5358" w:rsidRPr="00FD4A4B" w:rsidRDefault="00CB5358" w:rsidP="00CB5358">
      <w:pPr>
        <w:pStyle w:val="B1"/>
      </w:pPr>
      <w:r w:rsidRPr="00FD4A4B">
        <w:t>1.</w:t>
      </w:r>
      <w:r w:rsidRPr="00FD4A4B">
        <w:tab/>
        <w:t xml:space="preserve">Users that are assigned to a role that is not allowed to execute an operation are prevented from executing the operation. </w:t>
      </w:r>
    </w:p>
    <w:p w14:paraId="3930D39F" w14:textId="77777777" w:rsidR="00CB5358" w:rsidRPr="00FD4A4B" w:rsidRDefault="00CB5358" w:rsidP="00CB5358">
      <w:pPr>
        <w:pStyle w:val="B1"/>
      </w:pPr>
      <w:r w:rsidRPr="00FD4A4B">
        <w:t>2.</w:t>
      </w:r>
      <w:r w:rsidRPr="00FD4A4B">
        <w:tab/>
        <w:t>Users that are assigned to a role that is allowed to execute an operation can successfully execute the operation.</w:t>
      </w:r>
    </w:p>
    <w:p w14:paraId="21334279" w14:textId="77777777" w:rsidR="00CB5358" w:rsidRPr="00FD4A4B" w:rsidRDefault="00CB5358" w:rsidP="00CB5358">
      <w:pPr>
        <w:keepNext/>
        <w:keepLines/>
        <w:spacing w:before="180"/>
        <w:rPr>
          <w:b/>
          <w:lang w:eastAsia="zh-CN"/>
        </w:rPr>
      </w:pPr>
      <w:r w:rsidRPr="00FD4A4B">
        <w:rPr>
          <w:b/>
          <w:lang w:eastAsia="zh-CN"/>
        </w:rPr>
        <w:t xml:space="preserve">Expected format of evidence: </w:t>
      </w:r>
    </w:p>
    <w:p w14:paraId="4689DFEB" w14:textId="4FAB495E" w:rsidR="00CB5358" w:rsidRPr="00FD4A4B" w:rsidDel="00537B67" w:rsidRDefault="00537B67" w:rsidP="00A80E74">
      <w:pPr>
        <w:ind w:left="284"/>
        <w:rPr>
          <w:del w:id="43" w:author="Ben Lorenz" w:date="2024-08-12T09:26:00Z" w16du:dateUtc="2024-08-12T07:26:00Z"/>
        </w:rPr>
      </w:pPr>
      <w:ins w:id="44" w:author="Ben Lorenz" w:date="2024-08-12T09:26:00Z" w16du:dateUtc="2024-08-12T07:26:00Z">
        <w:r w:rsidRPr="00537B67">
          <w:t xml:space="preserve">Evidence containing </w:t>
        </w:r>
      </w:ins>
      <w:ins w:id="45" w:author="Ben Lorenz" w:date="2024-08-12T09:27:00Z" w16du:dateUtc="2024-08-12T07:27:00Z">
        <w:r>
          <w:t xml:space="preserve">account/role </w:t>
        </w:r>
      </w:ins>
      <w:ins w:id="46" w:author="Ben Lorenz" w:date="2024-08-12T09:26:00Z" w16du:dateUtc="2024-08-12T07:26:00Z">
        <w:r w:rsidRPr="00537B67">
          <w:t xml:space="preserve">configurations and the results of all </w:t>
        </w:r>
      </w:ins>
      <w:ins w:id="47" w:author="Ben Lorenz" w:date="2024-08-12T09:27:00Z" w16du:dateUtc="2024-08-12T07:27:00Z">
        <w:r>
          <w:t>operation</w:t>
        </w:r>
      </w:ins>
      <w:ins w:id="48" w:author="Ben Lorenz" w:date="2024-08-12T09:26:00Z" w16du:dateUtc="2024-08-12T07:26:00Z">
        <w:r w:rsidRPr="00537B67">
          <w:t xml:space="preserve"> attempts, e.g. screenshots, log files, packet captures, error messages.</w:t>
        </w:r>
      </w:ins>
      <w:del w:id="49" w:author="Ben Lorenz" w:date="2024-08-12T09:26:00Z" w16du:dateUtc="2024-08-12T07:26:00Z">
        <w:r w:rsidR="00CB5358" w:rsidRPr="00FD4A4B" w:rsidDel="00537B67">
          <w:rPr>
            <w:lang w:eastAsia="zh-CN"/>
          </w:rPr>
          <w:delText>Pass/fail results as recorded by the tester.</w:delText>
        </w:r>
        <w:bookmarkEnd w:id="41"/>
      </w:del>
    </w:p>
    <w:p w14:paraId="7EE8204E" w14:textId="77777777" w:rsidR="00AD7D67" w:rsidRDefault="00AD7D67" w:rsidP="00AD7D67">
      <w:pPr>
        <w:suppressAutoHyphens/>
        <w:rPr>
          <w:color w:val="C9211E"/>
          <w:sz w:val="28"/>
          <w:szCs w:val="28"/>
          <w:lang w:val="en-US"/>
        </w:rPr>
      </w:pPr>
      <w:bookmarkStart w:id="50" w:name="_CR4_2_3_5"/>
      <w:bookmarkStart w:id="51" w:name="_CR4_2_3_5_1"/>
      <w:bookmarkStart w:id="52" w:name="_Toc19542391"/>
      <w:bookmarkStart w:id="53" w:name="_Toc35348393"/>
      <w:bookmarkStart w:id="54" w:name="_Toc161741916"/>
      <w:bookmarkEnd w:id="50"/>
      <w:bookmarkEnd w:id="51"/>
    </w:p>
    <w:p w14:paraId="1F04DC20" w14:textId="0456542E" w:rsidR="00AD7D67" w:rsidRPr="00AD7D67" w:rsidRDefault="00AD7D67" w:rsidP="00AD7D67">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29815DF9" w14:textId="627E36B0" w:rsidR="00CB5358" w:rsidRPr="00FD4A4B" w:rsidRDefault="00CB5358" w:rsidP="00CB5358">
      <w:pPr>
        <w:pStyle w:val="berschrift5"/>
      </w:pPr>
      <w:r w:rsidRPr="00907F75">
        <w:t>4</w:t>
      </w:r>
      <w:r w:rsidRPr="00FD4A4B">
        <w:t>.2.3.5.1</w:t>
      </w:r>
      <w:r w:rsidRPr="00FD4A4B">
        <w:tab/>
        <w:t>Protecting sessions – logout function</w:t>
      </w:r>
      <w:bookmarkEnd w:id="52"/>
      <w:bookmarkEnd w:id="53"/>
      <w:bookmarkEnd w:id="54"/>
    </w:p>
    <w:p w14:paraId="62FEED60" w14:textId="77777777" w:rsidR="00CB5358" w:rsidRPr="00FD4A4B" w:rsidRDefault="00CB5358" w:rsidP="00CB5358">
      <w:pPr>
        <w:rPr>
          <w:lang w:eastAsia="ja-JP"/>
        </w:rPr>
      </w:pPr>
      <w:r w:rsidRPr="00FD4A4B">
        <w:rPr>
          <w:i/>
          <w:lang w:eastAsia="ja-JP"/>
        </w:rPr>
        <w:t>Requirement Name</w:t>
      </w:r>
      <w:r w:rsidRPr="00FD4A4B">
        <w:rPr>
          <w:lang w:eastAsia="ja-JP"/>
        </w:rPr>
        <w:t>: Protecting sessions – logout function</w:t>
      </w:r>
    </w:p>
    <w:p w14:paraId="68E5667F" w14:textId="77777777" w:rsidR="00CB5358" w:rsidRDefault="00CB5358" w:rsidP="00CB5358">
      <w:pPr>
        <w:rPr>
          <w:i/>
          <w:lang w:eastAsia="ja-JP"/>
        </w:rPr>
      </w:pPr>
      <w:r>
        <w:rPr>
          <w:i/>
          <w:lang w:eastAsia="ja-JP"/>
        </w:rPr>
        <w:t>Requirement References</w:t>
      </w:r>
      <w:r>
        <w:rPr>
          <w:iCs/>
          <w:lang w:eastAsia="ja-JP"/>
        </w:rPr>
        <w:t xml:space="preserve">: </w:t>
      </w:r>
      <w:r>
        <w:rPr>
          <w:lang w:eastAsia="ja-JP"/>
        </w:rPr>
        <w:t>In accordance with industry best practice</w:t>
      </w:r>
    </w:p>
    <w:p w14:paraId="439A022F" w14:textId="77777777" w:rsidR="00CB5358" w:rsidRDefault="00CB5358" w:rsidP="00CB5358">
      <w:pPr>
        <w:rPr>
          <w:lang w:eastAsia="ja-JP"/>
        </w:rPr>
      </w:pPr>
      <w:r w:rsidRPr="00FD4A4B">
        <w:rPr>
          <w:i/>
          <w:lang w:eastAsia="ja-JP"/>
        </w:rPr>
        <w:t>Requirement Description:</w:t>
      </w:r>
      <w:r w:rsidRPr="00FD4A4B">
        <w:rPr>
          <w:lang w:eastAsia="ja-JP"/>
        </w:rPr>
        <w:t xml:space="preserve"> The</w:t>
      </w:r>
      <w:r w:rsidRPr="00E32DBA">
        <w:t xml:space="preserve"> </w:t>
      </w:r>
      <w:r w:rsidRPr="00FD4A4B">
        <w:rPr>
          <w:lang w:eastAsia="ja-JP"/>
        </w:rPr>
        <w:t>system</w:t>
      </w:r>
      <w:r w:rsidRPr="00E32DBA">
        <w:t xml:space="preserve"> </w:t>
      </w:r>
      <w:r w:rsidRPr="00FD4A4B">
        <w:rPr>
          <w:lang w:eastAsia="ja-JP"/>
        </w:rPr>
        <w:t>shall</w:t>
      </w:r>
      <w:r w:rsidRPr="00E32DBA">
        <w:t xml:space="preserve"> </w:t>
      </w:r>
      <w:r w:rsidRPr="00FD4A4B">
        <w:rPr>
          <w:lang w:eastAsia="ja-JP"/>
        </w:rPr>
        <w:t>have</w:t>
      </w:r>
      <w:r w:rsidRPr="00E32DBA">
        <w:t xml:space="preserve"> </w:t>
      </w:r>
      <w:r w:rsidRPr="00FD4A4B">
        <w:rPr>
          <w:lang w:eastAsia="ja-JP"/>
        </w:rPr>
        <w:t>a</w:t>
      </w:r>
      <w:r w:rsidRPr="00E32DBA">
        <w:t xml:space="preserve"> </w:t>
      </w:r>
      <w:r w:rsidRPr="00FD4A4B">
        <w:rPr>
          <w:lang w:eastAsia="ja-JP"/>
        </w:rPr>
        <w:t>function</w:t>
      </w:r>
      <w:r w:rsidRPr="00E32DBA">
        <w:t xml:space="preserve"> </w:t>
      </w:r>
      <w:r w:rsidRPr="00FD4A4B">
        <w:rPr>
          <w:lang w:eastAsia="ja-JP"/>
        </w:rPr>
        <w:t>that</w:t>
      </w:r>
      <w:r w:rsidRPr="00E32DBA">
        <w:t xml:space="preserve"> </w:t>
      </w:r>
      <w:r w:rsidRPr="00FD4A4B">
        <w:rPr>
          <w:lang w:eastAsia="ja-JP"/>
        </w:rPr>
        <w:t>allows</w:t>
      </w:r>
      <w:r w:rsidRPr="00E32DBA">
        <w:t xml:space="preserve"> </w:t>
      </w:r>
      <w:r w:rsidRPr="00FD4A4B">
        <w:rPr>
          <w:lang w:eastAsia="ja-JP"/>
        </w:rPr>
        <w:t>a</w:t>
      </w:r>
      <w:r w:rsidRPr="00E32DBA">
        <w:t xml:space="preserve"> </w:t>
      </w:r>
      <w:r w:rsidRPr="00FD4A4B">
        <w:rPr>
          <w:lang w:eastAsia="ja-JP"/>
        </w:rPr>
        <w:t>signed</w:t>
      </w:r>
      <w:r w:rsidRPr="00E32DBA">
        <w:t xml:space="preserve"> </w:t>
      </w:r>
      <w:r w:rsidRPr="00FD4A4B">
        <w:rPr>
          <w:lang w:eastAsia="ja-JP"/>
        </w:rPr>
        <w:t>in</w:t>
      </w:r>
      <w:r w:rsidRPr="00E32DBA">
        <w:t xml:space="preserve"> </w:t>
      </w:r>
      <w:r w:rsidRPr="00FD4A4B">
        <w:rPr>
          <w:lang w:eastAsia="ja-JP"/>
        </w:rPr>
        <w:t>user</w:t>
      </w:r>
      <w:r w:rsidRPr="00E32DBA">
        <w:t xml:space="preserve"> </w:t>
      </w:r>
      <w:r w:rsidRPr="00FD4A4B">
        <w:rPr>
          <w:lang w:eastAsia="ja-JP"/>
        </w:rPr>
        <w:t>to</w:t>
      </w:r>
      <w:r w:rsidRPr="00E32DBA">
        <w:t xml:space="preserve"> </w:t>
      </w:r>
      <w:r w:rsidRPr="00FD4A4B">
        <w:rPr>
          <w:lang w:eastAsia="ja-JP"/>
        </w:rPr>
        <w:t>logout</w:t>
      </w:r>
      <w:r w:rsidRPr="00E32DBA">
        <w:t xml:space="preserve"> </w:t>
      </w:r>
      <w:r w:rsidRPr="00FD4A4B">
        <w:rPr>
          <w:lang w:eastAsia="ja-JP"/>
        </w:rPr>
        <w:t>at</w:t>
      </w:r>
      <w:r w:rsidRPr="00E32DBA">
        <w:t xml:space="preserve"> </w:t>
      </w:r>
      <w:r w:rsidRPr="00FD4A4B">
        <w:rPr>
          <w:lang w:eastAsia="ja-JP"/>
        </w:rPr>
        <w:t>any</w:t>
      </w:r>
      <w:r w:rsidRPr="00E32DBA">
        <w:t xml:space="preserve"> </w:t>
      </w:r>
      <w:r w:rsidRPr="00FD4A4B">
        <w:rPr>
          <w:lang w:eastAsia="ja-JP"/>
        </w:rPr>
        <w:t>time.</w:t>
      </w:r>
      <w:r>
        <w:rPr>
          <w:lang w:eastAsia="ja-JP"/>
        </w:rPr>
        <w:t xml:space="preserve"> All processes under the logged in user ID shall be terminated on log out. The network product shall be able to continue to operate without interactive sessions.</w:t>
      </w:r>
    </w:p>
    <w:p w14:paraId="06529C12" w14:textId="77777777" w:rsidR="00CB5358" w:rsidRPr="00FD4A4B" w:rsidRDefault="00CB5358" w:rsidP="00CB5358">
      <w:pPr>
        <w:rPr>
          <w:lang w:eastAsia="ja-JP"/>
        </w:rPr>
      </w:pPr>
      <w:r>
        <w:rPr>
          <w:lang w:eastAsia="ja-JP"/>
        </w:rPr>
        <w:t>Only for debugging purposes, processes under a logged in user ID may be allowed to continue to run after detaching the interactive session.</w:t>
      </w:r>
    </w:p>
    <w:p w14:paraId="2A3A0D98" w14:textId="77777777" w:rsidR="00CB5358" w:rsidRPr="00FD4A4B" w:rsidRDefault="00CB5358" w:rsidP="00CB5358">
      <w:pPr>
        <w:rPr>
          <w:lang w:eastAsia="zh-CN"/>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proofErr w:type="gramStart"/>
      <w:r>
        <w:rPr>
          <w:rFonts w:ascii="Tele-GroteskNor" w:eastAsia="SimSun" w:hAnsi="Tele-GroteskNor" w:cs="Tele-GroteskNor" w:hint="eastAsia"/>
          <w:color w:val="000000"/>
          <w:lang w:val="en-US" w:eastAsia="zh-CN"/>
        </w:rPr>
        <w:t>]</w:t>
      </w:r>
      <w:r w:rsidRPr="00120A14">
        <w:t xml:space="preserve"> </w:t>
      </w:r>
      <w:r w:rsidRPr="00120A14">
        <w:rPr>
          <w:rFonts w:ascii="Tele-GroteskNor" w:eastAsia="SimSun" w:hAnsi="Tele-GroteskNor" w:cs="Tele-GroteskNor"/>
          <w:color w:val="000000"/>
          <w:lang w:val="en-US" w:eastAsia="zh-CN"/>
        </w:rPr>
        <w:t>,</w:t>
      </w:r>
      <w:proofErr w:type="gramEnd"/>
      <w:r w:rsidRPr="00120A14">
        <w:rPr>
          <w:rFonts w:ascii="Tele-GroteskNor" w:eastAsia="SimSun" w:hAnsi="Tele-GroteskNor" w:cs="Tele-GroteskNor"/>
          <w:color w:val="000000"/>
          <w:lang w:val="en-US" w:eastAsia="zh-CN"/>
        </w:rPr>
        <w:t xml:space="preserve"> clause 5.3.6, Information disclosure</w:t>
      </w:r>
    </w:p>
    <w:p w14:paraId="10285CC2" w14:textId="77777777" w:rsidR="00CB5358" w:rsidRPr="00FD4A4B" w:rsidRDefault="00CB5358" w:rsidP="00CB5358">
      <w:r w:rsidRPr="00FD4A4B">
        <w:rPr>
          <w:b/>
        </w:rPr>
        <w:t>Test Name</w:t>
      </w:r>
      <w:r w:rsidRPr="00FD4A4B">
        <w:t>: TC_</w:t>
      </w:r>
      <w:r w:rsidRPr="00FD4A4B">
        <w:rPr>
          <w:rFonts w:hint="eastAsia"/>
          <w:lang w:eastAsia="zh-CN"/>
        </w:rPr>
        <w:t>PROTECTING</w:t>
      </w:r>
      <w:r w:rsidRPr="00FD4A4B">
        <w:t>_</w:t>
      </w:r>
      <w:r w:rsidRPr="00FD4A4B">
        <w:rPr>
          <w:rFonts w:hint="eastAsia"/>
          <w:lang w:eastAsia="zh-CN"/>
        </w:rPr>
        <w:t>SESSION_LOGOUT</w:t>
      </w:r>
    </w:p>
    <w:p w14:paraId="777B3E76" w14:textId="77777777" w:rsidR="00CB5358" w:rsidRPr="00FD4A4B" w:rsidRDefault="00CB5358" w:rsidP="00CB5358">
      <w:pPr>
        <w:keepNext/>
        <w:keepLines/>
        <w:spacing w:before="180"/>
        <w:rPr>
          <w:b/>
          <w:lang w:eastAsia="zh-CN"/>
        </w:rPr>
      </w:pPr>
      <w:r w:rsidRPr="00FD4A4B">
        <w:rPr>
          <w:b/>
          <w:lang w:eastAsia="zh-CN"/>
        </w:rPr>
        <w:t>Purpose:</w:t>
      </w:r>
    </w:p>
    <w:p w14:paraId="4E1839B7" w14:textId="77777777" w:rsidR="00CB5358" w:rsidRPr="00FD4A4B" w:rsidRDefault="00CB5358" w:rsidP="00CB5358">
      <w:r w:rsidRPr="00FD4A4B">
        <w:t>To ensure a</w:t>
      </w:r>
      <w:r w:rsidRPr="00E32DBA">
        <w:t xml:space="preserve"> </w:t>
      </w:r>
      <w:r w:rsidRPr="00FD4A4B">
        <w:t>signed</w:t>
      </w:r>
      <w:r w:rsidRPr="00E32DBA">
        <w:t xml:space="preserve"> </w:t>
      </w:r>
      <w:r w:rsidRPr="00FD4A4B">
        <w:t>in</w:t>
      </w:r>
      <w:r w:rsidRPr="00E32DBA">
        <w:t xml:space="preserve"> </w:t>
      </w:r>
      <w:r w:rsidRPr="00FD4A4B">
        <w:t>user</w:t>
      </w:r>
      <w:r w:rsidRPr="00E32DBA">
        <w:t xml:space="preserve"> </w:t>
      </w:r>
      <w:r w:rsidRPr="00FD4A4B">
        <w:rPr>
          <w:rFonts w:hint="eastAsia"/>
          <w:spacing w:val="-3"/>
          <w:lang w:eastAsia="zh-CN"/>
        </w:rPr>
        <w:t xml:space="preserve">can </w:t>
      </w:r>
      <w:r w:rsidRPr="00FD4A4B">
        <w:t>logout</w:t>
      </w:r>
      <w:r w:rsidRPr="00E32DBA">
        <w:t xml:space="preserve"> </w:t>
      </w:r>
      <w:r w:rsidRPr="00FD4A4B">
        <w:t>at</w:t>
      </w:r>
      <w:r w:rsidRPr="00E32DBA">
        <w:t xml:space="preserve"> </w:t>
      </w:r>
      <w:r w:rsidRPr="00FD4A4B">
        <w:t>any</w:t>
      </w:r>
      <w:r w:rsidRPr="00E32DBA">
        <w:t xml:space="preserve"> </w:t>
      </w:r>
      <w:r w:rsidRPr="00FD4A4B">
        <w:t>time.</w:t>
      </w:r>
    </w:p>
    <w:p w14:paraId="126AFD45" w14:textId="77777777" w:rsidR="00CB5358" w:rsidRPr="00FD4A4B" w:rsidRDefault="00CB5358" w:rsidP="00CB5358">
      <w:pPr>
        <w:keepNext/>
        <w:keepLines/>
        <w:spacing w:before="180"/>
        <w:rPr>
          <w:b/>
          <w:lang w:eastAsia="zh-CN"/>
        </w:rPr>
      </w:pPr>
      <w:r w:rsidRPr="00FD4A4B">
        <w:rPr>
          <w:b/>
          <w:lang w:eastAsia="zh-CN"/>
        </w:rPr>
        <w:t>Procedure and execution steps:</w:t>
      </w:r>
    </w:p>
    <w:p w14:paraId="2D83071A" w14:textId="77777777" w:rsidR="00CB5358" w:rsidRPr="00FD4A4B" w:rsidRDefault="00CB5358" w:rsidP="00CB5358">
      <w:pPr>
        <w:keepNext/>
        <w:keepLines/>
        <w:spacing w:before="180"/>
        <w:ind w:left="284"/>
        <w:rPr>
          <w:b/>
          <w:lang w:eastAsia="zh-CN"/>
        </w:rPr>
      </w:pPr>
      <w:r w:rsidRPr="00FD4A4B">
        <w:rPr>
          <w:b/>
          <w:lang w:eastAsia="zh-CN"/>
        </w:rPr>
        <w:t>Pre-Conditions:</w:t>
      </w:r>
    </w:p>
    <w:p w14:paraId="16B42B6B"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w:t>
      </w:r>
      <w:r w:rsidRPr="00A0243F">
        <w:rPr>
          <w:lang w:eastAsia="zh-CN"/>
        </w:rPr>
        <w:t xml:space="preserve">vendor </w:t>
      </w:r>
      <w:r w:rsidRPr="00FD4A4B">
        <w:rPr>
          <w:rFonts w:hint="eastAsia"/>
          <w:lang w:eastAsia="zh-CN"/>
        </w:rPr>
        <w:t xml:space="preserve">shall declare that it has a </w:t>
      </w:r>
      <w:r w:rsidRPr="00FD4A4B">
        <w:rPr>
          <w:lang w:eastAsia="zh-CN"/>
        </w:rPr>
        <w:t>function that allows a signed in user to logout at any time</w:t>
      </w:r>
      <w:r w:rsidRPr="00FD4A4B">
        <w:rPr>
          <w:rFonts w:hint="eastAsia"/>
          <w:lang w:eastAsia="zh-CN"/>
        </w:rPr>
        <w:t>.</w:t>
      </w:r>
    </w:p>
    <w:p w14:paraId="18F2597A"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lang w:eastAsia="zh-CN"/>
        </w:rPr>
        <w:t>create</w:t>
      </w:r>
      <w:bookmarkStart w:id="55" w:name="OLE_LINK20"/>
      <w:bookmarkStart w:id="56" w:name="OLE_LINK21"/>
      <w:r w:rsidRPr="00FD4A4B">
        <w:rPr>
          <w:rFonts w:hint="eastAsia"/>
          <w:lang w:eastAsia="zh-CN"/>
        </w:rPr>
        <w:t xml:space="preserve"> a new account or use an existing account.</w:t>
      </w:r>
      <w:bookmarkEnd w:id="55"/>
      <w:bookmarkEnd w:id="56"/>
    </w:p>
    <w:p w14:paraId="245F5A3D" w14:textId="77777777" w:rsidR="00CB5358" w:rsidRPr="00FD4A4B" w:rsidRDefault="00CB5358" w:rsidP="00CB5358">
      <w:pPr>
        <w:keepNext/>
        <w:keepLines/>
        <w:spacing w:before="180"/>
        <w:ind w:left="284"/>
        <w:rPr>
          <w:b/>
          <w:lang w:eastAsia="zh-CN"/>
        </w:rPr>
      </w:pPr>
      <w:r w:rsidRPr="00FD4A4B">
        <w:rPr>
          <w:b/>
          <w:lang w:eastAsia="zh-CN"/>
        </w:rPr>
        <w:t>Execution Steps</w:t>
      </w:r>
      <w:r>
        <w:rPr>
          <w:b/>
          <w:lang w:eastAsia="zh-CN"/>
        </w:rPr>
        <w:t>:</w:t>
      </w:r>
    </w:p>
    <w:p w14:paraId="7915A37C" w14:textId="77777777" w:rsidR="00CB5358" w:rsidRPr="00FD4A4B" w:rsidRDefault="00CB5358" w:rsidP="00CB5358">
      <w:pPr>
        <w:ind w:left="284"/>
      </w:pPr>
      <w:r w:rsidRPr="00FD4A4B">
        <w:t>The test</w:t>
      </w:r>
      <w:r w:rsidRPr="00A0243F">
        <w:t>er</w:t>
      </w:r>
      <w:r w:rsidRPr="00FD4A4B">
        <w:t xml:space="preserve"> is required to execute the following steps:</w:t>
      </w:r>
    </w:p>
    <w:p w14:paraId="4E2DB745" w14:textId="77777777" w:rsidR="00CB5358" w:rsidRPr="00FD4A4B" w:rsidRDefault="00CB5358" w:rsidP="00CB5358">
      <w:pPr>
        <w:pStyle w:val="B1"/>
      </w:pPr>
      <w:r w:rsidRPr="00FD4A4B">
        <w:t>1)</w:t>
      </w:r>
      <w:r w:rsidRPr="00FD4A4B">
        <w:tab/>
        <w:t xml:space="preserve">The tester </w:t>
      </w:r>
      <w:r w:rsidRPr="00FD4A4B">
        <w:rPr>
          <w:rFonts w:hint="eastAsia"/>
          <w:lang w:eastAsia="zh-CN"/>
        </w:rPr>
        <w:t xml:space="preserve">creates a new </w:t>
      </w:r>
      <w:bookmarkStart w:id="57" w:name="OLE_LINK28"/>
      <w:bookmarkStart w:id="58" w:name="OLE_LINK29"/>
      <w:r w:rsidRPr="00FD4A4B">
        <w:rPr>
          <w:rFonts w:hint="eastAsia"/>
          <w:lang w:eastAsia="zh-CN"/>
        </w:rPr>
        <w:t>account</w:t>
      </w:r>
      <w:bookmarkEnd w:id="57"/>
      <w:bookmarkEnd w:id="58"/>
      <w:r w:rsidRPr="00FD4A4B">
        <w:rPr>
          <w:rFonts w:hint="eastAsia"/>
          <w:lang w:eastAsia="zh-CN"/>
        </w:rPr>
        <w:t xml:space="preserve">. </w:t>
      </w:r>
    </w:p>
    <w:p w14:paraId="4ADCA935" w14:textId="77777777" w:rsidR="00CB5358" w:rsidRPr="00FD4A4B" w:rsidRDefault="00CB5358" w:rsidP="00CB5358">
      <w:pPr>
        <w:pStyle w:val="B1"/>
      </w:pPr>
      <w:bookmarkStart w:id="59" w:name="OLE_LINK32"/>
      <w:bookmarkStart w:id="60" w:name="OLE_LINK33"/>
      <w:r w:rsidRPr="00FD4A4B">
        <w:rPr>
          <w:lang w:eastAsia="zh-CN"/>
        </w:rPr>
        <w:t>2)</w:t>
      </w:r>
      <w:r w:rsidRPr="00FD4A4B">
        <w:rPr>
          <w:lang w:eastAsia="zh-CN"/>
        </w:rPr>
        <w:tab/>
      </w:r>
      <w:r w:rsidRPr="00FD4A4B">
        <w:rPr>
          <w:rFonts w:hint="eastAsia"/>
          <w:lang w:eastAsia="zh-CN"/>
        </w:rPr>
        <w:t xml:space="preserve">The tester uses the new account or an existing account to </w:t>
      </w:r>
      <w:r w:rsidRPr="00FD4A4B">
        <w:t xml:space="preserve">log into </w:t>
      </w:r>
      <w:r w:rsidRPr="00FD4A4B">
        <w:rPr>
          <w:rFonts w:hint="eastAsia"/>
          <w:lang w:eastAsia="zh-CN"/>
        </w:rPr>
        <w:t>network product</w:t>
      </w:r>
      <w:r w:rsidRPr="00FD4A4B">
        <w:t>.</w:t>
      </w:r>
      <w:r w:rsidRPr="00FD4A4B">
        <w:rPr>
          <w:rFonts w:hint="eastAsia"/>
          <w:lang w:eastAsia="zh-CN"/>
        </w:rPr>
        <w:t xml:space="preserve"> After x </w:t>
      </w:r>
      <w:r w:rsidRPr="00FD4A4B">
        <w:rPr>
          <w:lang w:eastAsia="zh-CN"/>
        </w:rPr>
        <w:t>minutes</w:t>
      </w:r>
      <w:r w:rsidRPr="00FD4A4B">
        <w:rPr>
          <w:rFonts w:hint="eastAsia"/>
          <w:lang w:eastAsia="zh-CN"/>
        </w:rPr>
        <w:t xml:space="preserve"> t</w:t>
      </w:r>
      <w:r w:rsidRPr="00FD4A4B">
        <w:t>he tester</w:t>
      </w:r>
      <w:r w:rsidRPr="00FD4A4B">
        <w:rPr>
          <w:rFonts w:hint="eastAsia"/>
          <w:lang w:eastAsia="zh-CN"/>
        </w:rPr>
        <w:t xml:space="preserve"> tries to logout network product.</w:t>
      </w:r>
      <w:bookmarkEnd w:id="59"/>
      <w:bookmarkEnd w:id="60"/>
      <w:r w:rsidRPr="00FD4A4B">
        <w:rPr>
          <w:rFonts w:hint="eastAsia"/>
          <w:lang w:eastAsia="zh-CN"/>
        </w:rPr>
        <w:t xml:space="preserve"> </w:t>
      </w:r>
    </w:p>
    <w:p w14:paraId="0E54399D" w14:textId="77777777" w:rsidR="00CB5358" w:rsidRPr="00E32DBA" w:rsidRDefault="00CB5358" w:rsidP="00CB5358">
      <w:pPr>
        <w:pStyle w:val="NO"/>
      </w:pPr>
      <w:r w:rsidRPr="00E32DBA">
        <w:lastRenderedPageBreak/>
        <w:t>N</w:t>
      </w:r>
      <w:r w:rsidRPr="00E32DBA">
        <w:rPr>
          <w:rFonts w:hint="eastAsia"/>
        </w:rPr>
        <w:t xml:space="preserve">OTE: </w:t>
      </w:r>
      <w:r w:rsidRPr="00E32DBA">
        <w:tab/>
      </w:r>
      <w:r w:rsidRPr="00E32DBA">
        <w:rPr>
          <w:rFonts w:hint="eastAsia"/>
        </w:rPr>
        <w:t>The value of x can be arbitrarily set by the tester.</w:t>
      </w:r>
    </w:p>
    <w:p w14:paraId="5032E9F7" w14:textId="77777777" w:rsidR="00CB5358" w:rsidRPr="00FD4A4B" w:rsidRDefault="00CB5358" w:rsidP="00CB5358">
      <w:pPr>
        <w:keepNext/>
        <w:keepLines/>
        <w:spacing w:before="180"/>
        <w:rPr>
          <w:b/>
          <w:lang w:eastAsia="zh-CN"/>
        </w:rPr>
      </w:pPr>
      <w:r w:rsidRPr="00FD4A4B">
        <w:rPr>
          <w:b/>
          <w:lang w:eastAsia="zh-CN"/>
        </w:rPr>
        <w:t>Expected Results:</w:t>
      </w:r>
    </w:p>
    <w:p w14:paraId="4C468FD5" w14:textId="77777777" w:rsidR="00CB5358" w:rsidRPr="00FD4A4B" w:rsidRDefault="00CB5358" w:rsidP="00CB5358">
      <w:pPr>
        <w:pStyle w:val="B1"/>
        <w:rPr>
          <w:lang w:eastAsia="zh-CN"/>
        </w:rPr>
      </w:pPr>
      <w:r w:rsidRPr="00FD4A4B">
        <w:rPr>
          <w:lang w:eastAsia="zh-CN"/>
        </w:rPr>
        <w:t>-</w:t>
      </w:r>
      <w:r w:rsidRPr="00FD4A4B">
        <w:rPr>
          <w:lang w:eastAsia="zh-CN"/>
        </w:rPr>
        <w:tab/>
        <w:t xml:space="preserve">The tester </w:t>
      </w:r>
      <w:r w:rsidRPr="00FD4A4B">
        <w:rPr>
          <w:rFonts w:hint="eastAsia"/>
          <w:lang w:eastAsia="zh-CN"/>
        </w:rPr>
        <w:t xml:space="preserve">can use a new account or an existing account to log into network product and </w:t>
      </w:r>
      <w:r w:rsidRPr="00FD4A4B">
        <w:rPr>
          <w:lang w:eastAsia="zh-CN"/>
        </w:rPr>
        <w:t xml:space="preserve">logout </w:t>
      </w:r>
      <w:r w:rsidRPr="00FD4A4B">
        <w:rPr>
          <w:rFonts w:hint="eastAsia"/>
          <w:lang w:eastAsia="zh-CN"/>
        </w:rPr>
        <w:t>network product a</w:t>
      </w:r>
      <w:r w:rsidRPr="00FD4A4B">
        <w:rPr>
          <w:lang w:eastAsia="zh-CN"/>
        </w:rPr>
        <w:t>fter x minutes.</w:t>
      </w:r>
      <w:r w:rsidRPr="00FD4A4B">
        <w:rPr>
          <w:rFonts w:hint="eastAsia"/>
          <w:lang w:eastAsia="zh-CN"/>
        </w:rPr>
        <w:t xml:space="preserve"> </w:t>
      </w:r>
    </w:p>
    <w:p w14:paraId="4A08B5D2" w14:textId="77777777" w:rsidR="00CB5358" w:rsidRPr="00FD4A4B" w:rsidRDefault="00CB5358" w:rsidP="00CB5358">
      <w:pPr>
        <w:keepNext/>
        <w:keepLines/>
        <w:spacing w:before="180"/>
        <w:rPr>
          <w:b/>
          <w:lang w:eastAsia="zh-CN"/>
        </w:rPr>
      </w:pPr>
      <w:r w:rsidRPr="00FD4A4B">
        <w:rPr>
          <w:b/>
          <w:lang w:eastAsia="zh-CN"/>
        </w:rPr>
        <w:t xml:space="preserve">Expected format of evidence: </w:t>
      </w:r>
    </w:p>
    <w:p w14:paraId="4B341227" w14:textId="3FA8993E" w:rsidR="00CB5358" w:rsidRPr="00FD4A4B" w:rsidDel="00FA18D8" w:rsidRDefault="00CB5358" w:rsidP="00CB5358">
      <w:pPr>
        <w:rPr>
          <w:del w:id="61" w:author="Ben Lorenz" w:date="2024-08-12T09:27:00Z" w16du:dateUtc="2024-08-12T07:27:00Z"/>
          <w:lang w:eastAsia="zh-CN"/>
        </w:rPr>
      </w:pPr>
      <w:del w:id="62" w:author="Ben Lorenz" w:date="2024-08-12T09:27:00Z" w16du:dateUtc="2024-08-12T07:27:00Z">
        <w:r w:rsidRPr="00FD4A4B" w:rsidDel="00FA18D8">
          <w:delText>A testing report provided by the testing agency which will consist of the following information:</w:delText>
        </w:r>
      </w:del>
    </w:p>
    <w:p w14:paraId="27A94C58" w14:textId="77777777" w:rsidR="00CB5358" w:rsidRPr="00FD4A4B" w:rsidRDefault="00CB5358" w:rsidP="00CB5358">
      <w:pPr>
        <w:pStyle w:val="B1"/>
      </w:pPr>
      <w:r w:rsidRPr="00FD4A4B">
        <w:t>-</w:t>
      </w:r>
      <w:r w:rsidRPr="00FD4A4B">
        <w:tab/>
        <w:t>Settings</w:t>
      </w:r>
      <w:r w:rsidRPr="00FD4A4B">
        <w:rPr>
          <w:rFonts w:hint="eastAsia"/>
          <w:lang w:eastAsia="zh-CN"/>
        </w:rPr>
        <w:t xml:space="preserve">, </w:t>
      </w:r>
      <w:r w:rsidRPr="00FD4A4B">
        <w:t xml:space="preserve">and configurations used </w:t>
      </w:r>
    </w:p>
    <w:p w14:paraId="24E28E35" w14:textId="53CC1FB9" w:rsidR="00CB5358" w:rsidRPr="00FD4A4B" w:rsidDel="004F7738" w:rsidRDefault="00CB5358" w:rsidP="00CB5358">
      <w:pPr>
        <w:pStyle w:val="B1"/>
        <w:rPr>
          <w:del w:id="63" w:author="Ben Lorenz" w:date="2024-08-12T09:41:00Z" w16du:dateUtc="2024-08-12T07:41:00Z"/>
        </w:rPr>
      </w:pPr>
      <w:del w:id="64" w:author="Ben Lorenz" w:date="2024-08-12T09:41:00Z" w16du:dateUtc="2024-08-12T07:41:00Z">
        <w:r w:rsidRPr="00FD4A4B" w:rsidDel="004F7738">
          <w:delText>-</w:delText>
        </w:r>
        <w:r w:rsidRPr="00FD4A4B" w:rsidDel="004F7738">
          <w:tab/>
          <w:delText>Test result (Passed or not)</w:delText>
        </w:r>
      </w:del>
    </w:p>
    <w:p w14:paraId="24EC3577" w14:textId="77777777" w:rsidR="00884D7C" w:rsidRDefault="00884D7C" w:rsidP="00884D7C">
      <w:pPr>
        <w:suppressAutoHyphens/>
        <w:rPr>
          <w:color w:val="C9211E"/>
          <w:sz w:val="28"/>
          <w:szCs w:val="28"/>
          <w:lang w:val="en-US"/>
        </w:rPr>
      </w:pPr>
      <w:bookmarkStart w:id="65" w:name="_CR4_2_3_5_2"/>
      <w:bookmarkStart w:id="66" w:name="_Toc19542392"/>
      <w:bookmarkStart w:id="67" w:name="_Toc35348394"/>
      <w:bookmarkStart w:id="68" w:name="_Toc161741917"/>
      <w:bookmarkEnd w:id="65"/>
    </w:p>
    <w:p w14:paraId="65539801" w14:textId="441BFA58" w:rsidR="00884D7C" w:rsidRPr="00884D7C" w:rsidRDefault="00884D7C" w:rsidP="00884D7C">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2276509C" w14:textId="60317B49" w:rsidR="00CB5358" w:rsidRPr="00FD4A4B" w:rsidRDefault="00CB5358" w:rsidP="00CB5358">
      <w:pPr>
        <w:pStyle w:val="berschrift5"/>
      </w:pPr>
      <w:r w:rsidRPr="00907F75">
        <w:t>4</w:t>
      </w:r>
      <w:r w:rsidRPr="00FD4A4B">
        <w:t>.2.3.5.2</w:t>
      </w:r>
      <w:r w:rsidRPr="00FD4A4B">
        <w:tab/>
        <w:t>Protecting sessions – Inactivity timeout</w:t>
      </w:r>
      <w:bookmarkEnd w:id="66"/>
      <w:bookmarkEnd w:id="67"/>
      <w:bookmarkEnd w:id="68"/>
    </w:p>
    <w:p w14:paraId="2FFF43D8" w14:textId="77777777" w:rsidR="00CB5358" w:rsidRPr="00FD4A4B" w:rsidRDefault="00CB5358" w:rsidP="00CB5358">
      <w:pPr>
        <w:rPr>
          <w:lang w:eastAsia="ja-JP"/>
        </w:rPr>
      </w:pPr>
      <w:r w:rsidRPr="00FD4A4B">
        <w:rPr>
          <w:i/>
          <w:lang w:eastAsia="ja-JP"/>
        </w:rPr>
        <w:t>Requirement Name</w:t>
      </w:r>
      <w:r w:rsidRPr="00FD4A4B">
        <w:rPr>
          <w:lang w:eastAsia="ja-JP"/>
        </w:rPr>
        <w:t>: Protecting sessions – inactivity timeout</w:t>
      </w:r>
    </w:p>
    <w:p w14:paraId="6EDA80C5" w14:textId="77777777" w:rsidR="00CB5358" w:rsidRDefault="00CB5358" w:rsidP="00CB5358">
      <w:pPr>
        <w:rPr>
          <w:i/>
          <w:lang w:eastAsia="ja-JP"/>
        </w:rPr>
      </w:pPr>
      <w:r w:rsidRPr="00447216">
        <w:rPr>
          <w:i/>
          <w:lang w:eastAsia="ja-JP"/>
        </w:rPr>
        <w:t xml:space="preserve">Requirement Reference: </w:t>
      </w:r>
      <w:r w:rsidRPr="00447216">
        <w:rPr>
          <w:iCs/>
          <w:lang w:eastAsia="ja-JP"/>
        </w:rPr>
        <w:t>In accordance with industry best practice</w:t>
      </w:r>
    </w:p>
    <w:p w14:paraId="4F8AF476" w14:textId="77777777" w:rsidR="00CB5358" w:rsidRPr="00FD4A4B" w:rsidRDefault="00CB5358" w:rsidP="00CB5358">
      <w:pPr>
        <w:rPr>
          <w:lang w:eastAsia="ja-JP"/>
        </w:rPr>
      </w:pPr>
      <w:r w:rsidRPr="00FD4A4B">
        <w:rPr>
          <w:i/>
          <w:lang w:eastAsia="ja-JP"/>
        </w:rPr>
        <w:t>Requirement Description:</w:t>
      </w:r>
      <w:r w:rsidRPr="00FD4A4B">
        <w:rPr>
          <w:lang w:eastAsia="ja-JP"/>
        </w:rPr>
        <w:t xml:space="preserve"> An</w:t>
      </w:r>
      <w:r w:rsidRPr="00FD4A4B">
        <w:rPr>
          <w:spacing w:val="2"/>
          <w:lang w:eastAsia="ja-JP"/>
        </w:rPr>
        <w:t xml:space="preserve"> </w:t>
      </w:r>
      <w:r w:rsidRPr="00D43B8A">
        <w:rPr>
          <w:spacing w:val="2"/>
          <w:lang w:eastAsia="ja-JP"/>
        </w:rPr>
        <w:t xml:space="preserve">O&amp;M </w:t>
      </w:r>
      <w:r w:rsidRPr="00FD4A4B">
        <w:rPr>
          <w:spacing w:val="2"/>
          <w:lang w:eastAsia="ja-JP"/>
        </w:rPr>
        <w:t xml:space="preserve">user interactive </w:t>
      </w:r>
      <w:r w:rsidRPr="00FD4A4B">
        <w:rPr>
          <w:spacing w:val="1"/>
          <w:lang w:eastAsia="ja-JP"/>
        </w:rPr>
        <w:t>sessio</w:t>
      </w:r>
      <w:r w:rsidRPr="00FD4A4B">
        <w:rPr>
          <w:lang w:eastAsia="ja-JP"/>
        </w:rPr>
        <w:t>n</w:t>
      </w:r>
      <w:r w:rsidRPr="00E32DBA">
        <w:t xml:space="preserve"> </w:t>
      </w:r>
      <w:r w:rsidRPr="00FD4A4B">
        <w:rPr>
          <w:spacing w:val="1"/>
          <w:lang w:eastAsia="ja-JP"/>
        </w:rPr>
        <w:t>shall</w:t>
      </w:r>
      <w:r w:rsidRPr="00FD4A4B">
        <w:rPr>
          <w:lang w:eastAsia="ja-JP"/>
        </w:rPr>
        <w:t xml:space="preserve"> </w:t>
      </w:r>
      <w:r w:rsidRPr="00FD4A4B">
        <w:rPr>
          <w:spacing w:val="1"/>
          <w:lang w:eastAsia="ja-JP"/>
        </w:rPr>
        <w:t>b</w:t>
      </w:r>
      <w:r w:rsidRPr="00FD4A4B">
        <w:rPr>
          <w:lang w:eastAsia="ja-JP"/>
        </w:rPr>
        <w:t>e</w:t>
      </w:r>
      <w:r w:rsidRPr="00FD4A4B">
        <w:rPr>
          <w:spacing w:val="1"/>
          <w:lang w:eastAsia="ja-JP"/>
        </w:rPr>
        <w:t xml:space="preserve"> terminate</w:t>
      </w:r>
      <w:r w:rsidRPr="00FD4A4B">
        <w:rPr>
          <w:lang w:eastAsia="ja-JP"/>
        </w:rPr>
        <w:t>d</w:t>
      </w:r>
      <w:r w:rsidRPr="00E32DBA">
        <w:t xml:space="preserve"> </w:t>
      </w:r>
      <w:r w:rsidRPr="00FD4A4B">
        <w:rPr>
          <w:spacing w:val="1"/>
          <w:lang w:eastAsia="ja-JP"/>
        </w:rPr>
        <w:t>automaticall</w:t>
      </w:r>
      <w:r w:rsidRPr="00FD4A4B">
        <w:rPr>
          <w:lang w:eastAsia="ja-JP"/>
        </w:rPr>
        <w:t>y</w:t>
      </w:r>
      <w:r w:rsidRPr="00E32DBA">
        <w:t xml:space="preserve"> </w:t>
      </w:r>
      <w:r w:rsidRPr="00FD4A4B">
        <w:rPr>
          <w:spacing w:val="1"/>
          <w:lang w:eastAsia="ja-JP"/>
        </w:rPr>
        <w:t>afte</w:t>
      </w:r>
      <w:r w:rsidRPr="00FD4A4B">
        <w:rPr>
          <w:lang w:eastAsia="ja-JP"/>
        </w:rPr>
        <w:t>r</w:t>
      </w:r>
      <w:r w:rsidRPr="00E32DBA">
        <w:t xml:space="preserve"> </w:t>
      </w:r>
      <w:r w:rsidRPr="00FD4A4B">
        <w:rPr>
          <w:lang w:eastAsia="ja-JP"/>
        </w:rPr>
        <w:t>a</w:t>
      </w:r>
      <w:r w:rsidRPr="00FD4A4B">
        <w:rPr>
          <w:spacing w:val="2"/>
          <w:lang w:eastAsia="ja-JP"/>
        </w:rPr>
        <w:t xml:space="preserve"> </w:t>
      </w:r>
      <w:r w:rsidRPr="00FD4A4B">
        <w:rPr>
          <w:spacing w:val="1"/>
          <w:lang w:eastAsia="ja-JP"/>
        </w:rPr>
        <w:t>specifie</w:t>
      </w:r>
      <w:r w:rsidRPr="00FD4A4B">
        <w:rPr>
          <w:lang w:eastAsia="ja-JP"/>
        </w:rPr>
        <w:t xml:space="preserve">d </w:t>
      </w:r>
      <w:r w:rsidRPr="00FD4A4B">
        <w:rPr>
          <w:spacing w:val="1"/>
          <w:lang w:eastAsia="ja-JP"/>
        </w:rPr>
        <w:t>period</w:t>
      </w:r>
      <w:r w:rsidRPr="00FD4A4B">
        <w:rPr>
          <w:lang w:eastAsia="ja-JP"/>
        </w:rPr>
        <w:t xml:space="preserve"> </w:t>
      </w:r>
      <w:r w:rsidRPr="00FD4A4B">
        <w:rPr>
          <w:spacing w:val="1"/>
          <w:lang w:eastAsia="ja-JP"/>
        </w:rPr>
        <w:t>o</w:t>
      </w:r>
      <w:r w:rsidRPr="00FD4A4B">
        <w:rPr>
          <w:lang w:eastAsia="ja-JP"/>
        </w:rPr>
        <w:t>f</w:t>
      </w:r>
      <w:r w:rsidRPr="00FD4A4B">
        <w:rPr>
          <w:spacing w:val="1"/>
          <w:lang w:eastAsia="ja-JP"/>
        </w:rPr>
        <w:t xml:space="preserve"> inactivity</w:t>
      </w:r>
      <w:r w:rsidRPr="00FD4A4B">
        <w:rPr>
          <w:lang w:eastAsia="ja-JP"/>
        </w:rPr>
        <w:t>. It shall be possible to configure an inactivity time-out period.</w:t>
      </w:r>
    </w:p>
    <w:p w14:paraId="20D1261D" w14:textId="77777777" w:rsidR="00CB5358" w:rsidRDefault="00CB5358" w:rsidP="00CB5358">
      <w:pPr>
        <w:pStyle w:val="NO"/>
        <w:rPr>
          <w:lang w:eastAsia="ja-JP"/>
        </w:rPr>
      </w:pPr>
      <w:r w:rsidRPr="00A00691">
        <w:rPr>
          <w:caps/>
          <w:lang w:eastAsia="ja-JP"/>
        </w:rPr>
        <w:t>Note</w:t>
      </w:r>
      <w:r w:rsidRPr="00FD4A4B">
        <w:rPr>
          <w:lang w:eastAsia="ja-JP"/>
        </w:rPr>
        <w:t xml:space="preserve">: </w:t>
      </w:r>
      <w:r>
        <w:rPr>
          <w:lang w:eastAsia="ja-JP"/>
        </w:rPr>
        <w:tab/>
      </w:r>
      <w:r w:rsidRPr="00FD4A4B">
        <w:rPr>
          <w:lang w:eastAsia="ja-JP"/>
        </w:rPr>
        <w:t>The kind of activity required to reset the timeout timer depends on the type of user session.</w:t>
      </w:r>
    </w:p>
    <w:p w14:paraId="12AFF8CF" w14:textId="77777777" w:rsidR="00CB5358" w:rsidRPr="00FD4A4B" w:rsidRDefault="00CB5358" w:rsidP="00CB5358">
      <w:r w:rsidRPr="00120A14">
        <w:rPr>
          <w:i/>
          <w:iCs/>
        </w:rPr>
        <w:t>Threat References</w:t>
      </w:r>
      <w:r w:rsidRPr="00120A14">
        <w:t>: TR 33.926 [4], clause 5.3.6, Information disclosure</w:t>
      </w:r>
    </w:p>
    <w:p w14:paraId="03E8E19D" w14:textId="77777777" w:rsidR="00CB5358" w:rsidRPr="00FD4A4B" w:rsidRDefault="00CB5358" w:rsidP="00CB5358">
      <w:r w:rsidRPr="00FD4A4B">
        <w:rPr>
          <w:b/>
        </w:rPr>
        <w:t>Test Name</w:t>
      </w:r>
      <w:r w:rsidRPr="009F6462">
        <w:rPr>
          <w:b/>
        </w:rPr>
        <w:t>:</w:t>
      </w:r>
      <w:r w:rsidRPr="00FD4A4B">
        <w:t xml:space="preserve"> TC_</w:t>
      </w:r>
      <w:r w:rsidRPr="00FD4A4B">
        <w:rPr>
          <w:rFonts w:hint="eastAsia"/>
          <w:lang w:eastAsia="zh-CN"/>
        </w:rPr>
        <w:t>PROTECTING</w:t>
      </w:r>
      <w:r w:rsidRPr="00FD4A4B">
        <w:t>_</w:t>
      </w:r>
      <w:r w:rsidRPr="00FD4A4B">
        <w:rPr>
          <w:rFonts w:hint="eastAsia"/>
          <w:lang w:eastAsia="zh-CN"/>
        </w:rPr>
        <w:t>SESSION_ INAC TIMEOUT</w:t>
      </w:r>
    </w:p>
    <w:p w14:paraId="1823F14B" w14:textId="77777777" w:rsidR="00CB5358" w:rsidRPr="00FD4A4B" w:rsidRDefault="00CB5358" w:rsidP="00CB5358">
      <w:pPr>
        <w:keepNext/>
        <w:keepLines/>
        <w:spacing w:before="180"/>
        <w:rPr>
          <w:b/>
          <w:lang w:eastAsia="zh-CN"/>
        </w:rPr>
      </w:pPr>
      <w:r w:rsidRPr="00FD4A4B">
        <w:rPr>
          <w:b/>
          <w:lang w:eastAsia="zh-CN"/>
        </w:rPr>
        <w:t>Purpose:</w:t>
      </w:r>
    </w:p>
    <w:p w14:paraId="35EC98FF" w14:textId="77777777" w:rsidR="00CB5358" w:rsidRPr="00FD4A4B" w:rsidRDefault="00CB5358" w:rsidP="00CB5358">
      <w:pPr>
        <w:rPr>
          <w:lang w:eastAsia="zh-CN"/>
        </w:rPr>
      </w:pPr>
      <w:r w:rsidRPr="00FD4A4B">
        <w:t xml:space="preserve">To ensure </w:t>
      </w:r>
      <w:r w:rsidRPr="00FD4A4B">
        <w:rPr>
          <w:rFonts w:hint="eastAsia"/>
          <w:lang w:eastAsia="zh-CN"/>
        </w:rPr>
        <w:t xml:space="preserve">an </w:t>
      </w:r>
      <w:r w:rsidRPr="00D43B8A">
        <w:rPr>
          <w:lang w:eastAsia="zh-CN"/>
        </w:rPr>
        <w:t xml:space="preserve">O&amp;M </w:t>
      </w:r>
      <w:r w:rsidRPr="00FD4A4B">
        <w:rPr>
          <w:rFonts w:hint="eastAsia"/>
          <w:lang w:eastAsia="zh-CN"/>
        </w:rPr>
        <w:t>user interactive session shall be terminated at inactivity timeout</w:t>
      </w:r>
      <w:r w:rsidRPr="00FD4A4B">
        <w:t>.</w:t>
      </w:r>
    </w:p>
    <w:p w14:paraId="50B644CE" w14:textId="77777777" w:rsidR="00CB5358" w:rsidRPr="00FD4A4B" w:rsidRDefault="00CB5358" w:rsidP="00CB5358">
      <w:pPr>
        <w:keepNext/>
        <w:keepLines/>
        <w:spacing w:before="180"/>
        <w:rPr>
          <w:b/>
          <w:lang w:eastAsia="zh-CN"/>
        </w:rPr>
      </w:pPr>
      <w:r w:rsidRPr="00FD4A4B">
        <w:rPr>
          <w:b/>
          <w:lang w:eastAsia="zh-CN"/>
        </w:rPr>
        <w:t>Procedure and execution steps:</w:t>
      </w:r>
    </w:p>
    <w:p w14:paraId="7B7A6853" w14:textId="77777777" w:rsidR="00CB5358" w:rsidRPr="00FD4A4B" w:rsidRDefault="00CB5358" w:rsidP="00CB5358">
      <w:pPr>
        <w:keepNext/>
        <w:keepLines/>
        <w:spacing w:before="180"/>
        <w:ind w:left="284"/>
        <w:rPr>
          <w:b/>
          <w:lang w:eastAsia="zh-CN"/>
        </w:rPr>
      </w:pPr>
      <w:r w:rsidRPr="00FD4A4B">
        <w:rPr>
          <w:b/>
          <w:lang w:eastAsia="zh-CN"/>
        </w:rPr>
        <w:t>Pre-Conditions:</w:t>
      </w:r>
    </w:p>
    <w:p w14:paraId="22014206"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lang w:eastAsia="zh-CN"/>
        </w:rPr>
        <w:t>create</w:t>
      </w:r>
      <w:r w:rsidRPr="00FD4A4B">
        <w:rPr>
          <w:rFonts w:hint="eastAsia"/>
          <w:lang w:eastAsia="zh-CN"/>
        </w:rPr>
        <w:t xml:space="preserve"> an </w:t>
      </w:r>
      <w:r w:rsidRPr="00D43B8A">
        <w:rPr>
          <w:lang w:eastAsia="zh-CN"/>
        </w:rPr>
        <w:t xml:space="preserve">O&amp;M </w:t>
      </w:r>
      <w:r w:rsidRPr="00FD4A4B">
        <w:rPr>
          <w:rFonts w:hint="eastAsia"/>
          <w:lang w:eastAsia="zh-CN"/>
        </w:rPr>
        <w:t>user interactive session.</w:t>
      </w:r>
    </w:p>
    <w:p w14:paraId="254E9C0D"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privileges </w:t>
      </w:r>
      <w:r w:rsidRPr="00747EEA">
        <w:rPr>
          <w:lang w:val="en-US" w:eastAsia="zh-CN"/>
        </w:rPr>
        <w:t xml:space="preserve">to </w:t>
      </w:r>
      <w:r w:rsidRPr="00FD4A4B">
        <w:rPr>
          <w:spacing w:val="-4"/>
        </w:rPr>
        <w:t>configure</w:t>
      </w:r>
      <w:r w:rsidRPr="00FD4A4B">
        <w:rPr>
          <w:rFonts w:hint="eastAsia"/>
          <w:spacing w:val="-4"/>
          <w:lang w:eastAsia="zh-CN"/>
        </w:rPr>
        <w:t xml:space="preserve"> the</w:t>
      </w:r>
      <w:r w:rsidRPr="00FD4A4B">
        <w:rPr>
          <w:spacing w:val="-4"/>
        </w:rPr>
        <w:t xml:space="preserve"> inactivity time-out period for user</w:t>
      </w:r>
      <w:r w:rsidRPr="00FD4A4B">
        <w:rPr>
          <w:rFonts w:hint="eastAsia"/>
          <w:spacing w:val="-4"/>
          <w:lang w:eastAsia="zh-CN"/>
        </w:rPr>
        <w:t xml:space="preserve"> </w:t>
      </w:r>
      <w:r w:rsidRPr="00FD4A4B">
        <w:rPr>
          <w:spacing w:val="2"/>
        </w:rPr>
        <w:t xml:space="preserve">interactive </w:t>
      </w:r>
      <w:r w:rsidRPr="00FD4A4B">
        <w:rPr>
          <w:spacing w:val="1"/>
        </w:rPr>
        <w:t>sessio</w:t>
      </w:r>
      <w:r w:rsidRPr="00FD4A4B">
        <w:t>n</w:t>
      </w:r>
      <w:r w:rsidRPr="00FD4A4B">
        <w:rPr>
          <w:rFonts w:hint="eastAsia"/>
          <w:spacing w:val="-4"/>
          <w:lang w:eastAsia="zh-CN"/>
        </w:rPr>
        <w:t>.</w:t>
      </w:r>
    </w:p>
    <w:p w14:paraId="53C55738" w14:textId="77777777" w:rsidR="00CB5358" w:rsidRPr="00FD4A4B" w:rsidRDefault="00CB5358" w:rsidP="00CB5358">
      <w:pPr>
        <w:pStyle w:val="B1"/>
        <w:rPr>
          <w:lang w:eastAsia="zh-CN"/>
        </w:rPr>
      </w:pPr>
      <w:r w:rsidRPr="00FD4A4B">
        <w:rPr>
          <w:lang w:eastAsia="zh-CN"/>
        </w:rPr>
        <w:t>-</w:t>
      </w:r>
      <w:r w:rsidRPr="00FD4A4B">
        <w:rPr>
          <w:lang w:eastAsia="zh-CN"/>
        </w:rPr>
        <w:tab/>
        <w:t>S</w:t>
      </w:r>
      <w:r w:rsidRPr="00FD4A4B">
        <w:rPr>
          <w:rFonts w:hint="eastAsia"/>
          <w:lang w:eastAsia="zh-CN"/>
        </w:rPr>
        <w:t>ession log should be enabled.</w:t>
      </w:r>
    </w:p>
    <w:p w14:paraId="54AFD789" w14:textId="77777777" w:rsidR="00CB5358" w:rsidRPr="00FD4A4B" w:rsidRDefault="00CB5358" w:rsidP="00CB5358">
      <w:pPr>
        <w:keepNext/>
        <w:keepLines/>
        <w:spacing w:before="180"/>
        <w:ind w:left="284"/>
        <w:rPr>
          <w:b/>
          <w:lang w:eastAsia="zh-CN"/>
        </w:rPr>
      </w:pPr>
      <w:r w:rsidRPr="00FD4A4B">
        <w:rPr>
          <w:b/>
          <w:lang w:eastAsia="zh-CN"/>
        </w:rPr>
        <w:t>Execution Steps</w:t>
      </w:r>
    </w:p>
    <w:p w14:paraId="78EC7497" w14:textId="77777777" w:rsidR="00CB5358" w:rsidRPr="00FD4A4B" w:rsidRDefault="00CB5358" w:rsidP="00CB5358">
      <w:pPr>
        <w:pStyle w:val="B1"/>
      </w:pPr>
      <w:bookmarkStart w:id="69" w:name="OLE_LINK26"/>
      <w:bookmarkStart w:id="70" w:name="OLE_LINK27"/>
      <w:bookmarkStart w:id="71" w:name="OLE_LINK52"/>
      <w:r w:rsidRPr="00FD4A4B">
        <w:rPr>
          <w:lang w:eastAsia="zh-CN"/>
        </w:rPr>
        <w:t>1.</w:t>
      </w:r>
      <w:r w:rsidRPr="00FD4A4B">
        <w:rPr>
          <w:lang w:eastAsia="zh-CN"/>
        </w:rPr>
        <w:tab/>
      </w:r>
      <w:r w:rsidRPr="00FD4A4B">
        <w:rPr>
          <w:rFonts w:hint="eastAsia"/>
          <w:lang w:eastAsia="zh-CN"/>
        </w:rPr>
        <w:t>The tester</w:t>
      </w:r>
      <w:bookmarkStart w:id="72" w:name="OLE_LINK69"/>
      <w:bookmarkStart w:id="73" w:name="OLE_LINK70"/>
      <w:r w:rsidRPr="00FD4A4B">
        <w:rPr>
          <w:rFonts w:hint="eastAsia"/>
          <w:lang w:eastAsia="zh-CN"/>
        </w:rPr>
        <w:t xml:space="preserve"> </w:t>
      </w:r>
      <w:bookmarkEnd w:id="69"/>
      <w:bookmarkEnd w:id="70"/>
      <w:r w:rsidRPr="00FD4A4B">
        <w:rPr>
          <w:lang w:eastAsia="zh-CN"/>
        </w:rPr>
        <w:t>create</w:t>
      </w:r>
      <w:r w:rsidRPr="00FD4A4B">
        <w:rPr>
          <w:rFonts w:hint="eastAsia"/>
          <w:lang w:eastAsia="zh-CN"/>
        </w:rPr>
        <w:t xml:space="preserve">s </w:t>
      </w:r>
      <w:bookmarkStart w:id="74" w:name="OLE_LINK30"/>
      <w:r w:rsidRPr="00D43B8A">
        <w:rPr>
          <w:lang w:eastAsia="zh-CN"/>
        </w:rPr>
        <w:t xml:space="preserve">O&amp;M </w:t>
      </w:r>
      <w:r w:rsidRPr="00FD4A4B">
        <w:rPr>
          <w:rFonts w:hint="eastAsia"/>
          <w:lang w:eastAsia="zh-CN"/>
        </w:rPr>
        <w:t>user A interaction session</w:t>
      </w:r>
      <w:bookmarkEnd w:id="72"/>
      <w:bookmarkEnd w:id="73"/>
      <w:bookmarkEnd w:id="74"/>
      <w:r w:rsidRPr="00FD4A4B">
        <w:rPr>
          <w:rFonts w:hint="eastAsia"/>
          <w:lang w:eastAsia="zh-CN"/>
        </w:rPr>
        <w:t>.</w:t>
      </w:r>
    </w:p>
    <w:p w14:paraId="2241AC2F" w14:textId="77777777" w:rsidR="00CB5358" w:rsidRPr="00FD4A4B" w:rsidRDefault="00CB5358" w:rsidP="00CB5358">
      <w:pPr>
        <w:pStyle w:val="B1"/>
      </w:pPr>
      <w:bookmarkStart w:id="75" w:name="OLE_LINK15"/>
      <w:bookmarkStart w:id="76" w:name="OLE_LINK71"/>
      <w:bookmarkEnd w:id="71"/>
      <w:r w:rsidRPr="00FD4A4B">
        <w:rPr>
          <w:lang w:eastAsia="zh-CN"/>
        </w:rPr>
        <w:t>2.</w:t>
      </w:r>
      <w:r w:rsidRPr="00FD4A4B">
        <w:rPr>
          <w:lang w:eastAsia="zh-CN"/>
        </w:rPr>
        <w:tab/>
      </w:r>
      <w:r w:rsidRPr="00FD4A4B">
        <w:rPr>
          <w:rFonts w:hint="eastAsia"/>
          <w:lang w:eastAsia="zh-CN"/>
        </w:rPr>
        <w:t xml:space="preserve">The tester </w:t>
      </w:r>
      <w:r w:rsidRPr="00FD4A4B">
        <w:rPr>
          <w:lang w:eastAsia="zh-CN"/>
        </w:rPr>
        <w:t>configures</w:t>
      </w:r>
      <w:r w:rsidRPr="00FD4A4B">
        <w:rPr>
          <w:rFonts w:hint="eastAsia"/>
          <w:lang w:eastAsia="zh-CN"/>
        </w:rPr>
        <w:t xml:space="preserve"> the inactivity time-out period for user A to</w:t>
      </w:r>
      <w:bookmarkStart w:id="77" w:name="OLE_LINK63"/>
      <w:bookmarkStart w:id="78" w:name="OLE_LINK64"/>
      <w:bookmarkEnd w:id="75"/>
      <w:r w:rsidRPr="00FD4A4B">
        <w:rPr>
          <w:rFonts w:hint="eastAsia"/>
          <w:lang w:eastAsia="zh-CN"/>
        </w:rPr>
        <w:t xml:space="preserve"> x minute, for example 1 minute.</w:t>
      </w:r>
    </w:p>
    <w:p w14:paraId="4C774D22" w14:textId="77777777" w:rsidR="00CB5358" w:rsidRPr="00FD4A4B" w:rsidRDefault="00CB5358" w:rsidP="00CB5358">
      <w:pPr>
        <w:pStyle w:val="B1"/>
      </w:pPr>
      <w:r w:rsidRPr="00FD4A4B">
        <w:rPr>
          <w:lang w:eastAsia="zh-CN"/>
        </w:rPr>
        <w:t>3.</w:t>
      </w:r>
      <w:r w:rsidRPr="00FD4A4B">
        <w:rPr>
          <w:lang w:eastAsia="zh-CN"/>
        </w:rPr>
        <w:tab/>
        <w:t xml:space="preserve">The tester </w:t>
      </w:r>
      <w:r>
        <w:rPr>
          <w:rFonts w:hint="eastAsia"/>
          <w:lang w:eastAsia="zh-CN"/>
        </w:rPr>
        <w:t>does not</w:t>
      </w:r>
      <w:r w:rsidRPr="00FD4A4B">
        <w:rPr>
          <w:rFonts w:hint="eastAsia"/>
          <w:lang w:eastAsia="zh-CN"/>
        </w:rPr>
        <w:t xml:space="preserve"> make any actions on the network production in x minutes. </w:t>
      </w:r>
      <w:r w:rsidRPr="00FD4A4B">
        <w:rPr>
          <w:lang w:eastAsia="zh-CN"/>
        </w:rPr>
        <w:t>A</w:t>
      </w:r>
      <w:r w:rsidRPr="00FD4A4B">
        <w:rPr>
          <w:rFonts w:hint="eastAsia"/>
          <w:lang w:eastAsia="zh-CN"/>
        </w:rPr>
        <w:t xml:space="preserve">fter that, the tester checks whether </w:t>
      </w:r>
      <w:bookmarkStart w:id="79" w:name="OLE_LINK35"/>
      <w:bookmarkStart w:id="80" w:name="OLE_LINK36"/>
      <w:r w:rsidRPr="00D43B8A">
        <w:rPr>
          <w:lang w:eastAsia="zh-CN"/>
        </w:rPr>
        <w:t xml:space="preserve">O&amp;M </w:t>
      </w:r>
      <w:r w:rsidRPr="00FD4A4B">
        <w:rPr>
          <w:rFonts w:hint="eastAsia"/>
          <w:lang w:eastAsia="zh-CN"/>
        </w:rPr>
        <w:t>user A interaction session</w:t>
      </w:r>
      <w:r w:rsidRPr="00FD4A4B">
        <w:rPr>
          <w:lang w:eastAsia="zh-CN"/>
        </w:rPr>
        <w:t xml:space="preserve"> </w:t>
      </w:r>
      <w:r w:rsidRPr="00FD4A4B">
        <w:rPr>
          <w:rFonts w:hint="eastAsia"/>
          <w:lang w:eastAsia="zh-CN"/>
        </w:rPr>
        <w:t xml:space="preserve">has been </w:t>
      </w:r>
      <w:bookmarkEnd w:id="77"/>
      <w:bookmarkEnd w:id="78"/>
      <w:r w:rsidRPr="00FD4A4B">
        <w:rPr>
          <w:spacing w:val="1"/>
        </w:rPr>
        <w:t>terminate</w:t>
      </w:r>
      <w:r w:rsidRPr="00FD4A4B">
        <w:t>d</w:t>
      </w:r>
      <w:r w:rsidRPr="00FD4A4B">
        <w:rPr>
          <w:spacing w:val="-6"/>
        </w:rPr>
        <w:t xml:space="preserve"> </w:t>
      </w:r>
      <w:r w:rsidRPr="00FD4A4B">
        <w:rPr>
          <w:spacing w:val="1"/>
        </w:rPr>
        <w:t>automaticall</w:t>
      </w:r>
      <w:r w:rsidRPr="00FD4A4B">
        <w:t>y</w:t>
      </w:r>
      <w:bookmarkEnd w:id="76"/>
      <w:bookmarkEnd w:id="79"/>
      <w:bookmarkEnd w:id="80"/>
      <w:r w:rsidRPr="00FD4A4B">
        <w:rPr>
          <w:rFonts w:hint="eastAsia"/>
          <w:lang w:eastAsia="zh-CN"/>
        </w:rPr>
        <w:t>.</w:t>
      </w:r>
    </w:p>
    <w:p w14:paraId="17D6E4D3" w14:textId="77777777" w:rsidR="00CB5358" w:rsidRPr="00FD4A4B" w:rsidRDefault="00CB5358" w:rsidP="00CB5358">
      <w:pPr>
        <w:keepNext/>
        <w:keepLines/>
        <w:spacing w:before="180"/>
        <w:rPr>
          <w:b/>
          <w:lang w:eastAsia="zh-CN"/>
        </w:rPr>
      </w:pPr>
      <w:r w:rsidRPr="00FD4A4B">
        <w:rPr>
          <w:b/>
          <w:lang w:eastAsia="zh-CN"/>
        </w:rPr>
        <w:t>Expected Results:</w:t>
      </w:r>
    </w:p>
    <w:p w14:paraId="2A153378" w14:textId="77777777" w:rsidR="00CB5358" w:rsidRPr="00FD4A4B" w:rsidRDefault="00CB5358" w:rsidP="00CB5358">
      <w:pPr>
        <w:pStyle w:val="B1"/>
      </w:pPr>
      <w:r w:rsidRPr="00FD4A4B">
        <w:rPr>
          <w:lang w:eastAsia="zh-CN"/>
        </w:rPr>
        <w:t>-</w:t>
      </w:r>
      <w:r w:rsidRPr="00FD4A4B">
        <w:rPr>
          <w:lang w:eastAsia="zh-CN"/>
        </w:rPr>
        <w:tab/>
      </w:r>
      <w:r w:rsidRPr="00FD4A4B">
        <w:rPr>
          <w:rFonts w:hint="eastAsia"/>
          <w:lang w:eastAsia="zh-CN"/>
        </w:rPr>
        <w:t xml:space="preserve">In step 3, </w:t>
      </w:r>
      <w:r w:rsidRPr="00D43B8A">
        <w:rPr>
          <w:lang w:eastAsia="zh-CN"/>
        </w:rPr>
        <w:t xml:space="preserve">O&amp;M </w:t>
      </w:r>
      <w:r w:rsidRPr="00FD4A4B">
        <w:rPr>
          <w:lang w:eastAsia="zh-CN"/>
        </w:rPr>
        <w:t xml:space="preserve">user A interaction session has been </w:t>
      </w:r>
      <w:r w:rsidRPr="00FD4A4B">
        <w:rPr>
          <w:spacing w:val="1"/>
        </w:rPr>
        <w:t>terminate</w:t>
      </w:r>
      <w:r w:rsidRPr="00FD4A4B">
        <w:t>d</w:t>
      </w:r>
      <w:r w:rsidRPr="00FD4A4B">
        <w:rPr>
          <w:spacing w:val="-6"/>
        </w:rPr>
        <w:t xml:space="preserve"> </w:t>
      </w:r>
      <w:r w:rsidRPr="00FD4A4B">
        <w:rPr>
          <w:spacing w:val="1"/>
        </w:rPr>
        <w:t>automaticall</w:t>
      </w:r>
      <w:r w:rsidRPr="00FD4A4B">
        <w:t>y</w:t>
      </w:r>
      <w:r w:rsidRPr="00FD4A4B">
        <w:rPr>
          <w:spacing w:val="-8"/>
        </w:rPr>
        <w:t xml:space="preserve"> </w:t>
      </w:r>
      <w:r w:rsidRPr="00FD4A4B">
        <w:rPr>
          <w:spacing w:val="1"/>
        </w:rPr>
        <w:t>afte</w:t>
      </w:r>
      <w:r w:rsidRPr="00FD4A4B">
        <w:t>r</w:t>
      </w:r>
      <w:r w:rsidRPr="00FD4A4B">
        <w:rPr>
          <w:lang w:eastAsia="zh-CN"/>
        </w:rPr>
        <w:t xml:space="preserve"> </w:t>
      </w:r>
      <w:r w:rsidRPr="00FD4A4B">
        <w:rPr>
          <w:rFonts w:hint="eastAsia"/>
          <w:lang w:eastAsia="zh-CN"/>
        </w:rPr>
        <w:t>x</w:t>
      </w:r>
      <w:r w:rsidRPr="00FD4A4B">
        <w:rPr>
          <w:lang w:eastAsia="zh-CN"/>
        </w:rPr>
        <w:t xml:space="preserve"> minute.</w:t>
      </w:r>
    </w:p>
    <w:p w14:paraId="0A643AA5" w14:textId="77777777" w:rsidR="00CB5358" w:rsidRPr="00FD4A4B" w:rsidRDefault="00CB5358" w:rsidP="00CB5358">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422A7A52" w14:textId="1CF3CCD4" w:rsidR="00CB5358" w:rsidRPr="00FD4A4B" w:rsidDel="00A80E74" w:rsidRDefault="00CB5358" w:rsidP="00CB5358">
      <w:pPr>
        <w:rPr>
          <w:del w:id="81" w:author="Ben Lorenz" w:date="2024-08-12T09:28:00Z" w16du:dateUtc="2024-08-12T07:28:00Z"/>
          <w:lang w:eastAsia="zh-CN"/>
        </w:rPr>
      </w:pPr>
      <w:del w:id="82" w:author="Ben Lorenz" w:date="2024-08-12T09:28:00Z" w16du:dateUtc="2024-08-12T07:28:00Z">
        <w:r w:rsidRPr="00FD4A4B" w:rsidDel="00A80E74">
          <w:delText>A testing report provided by the testing agency which will consist of the following information:</w:delText>
        </w:r>
      </w:del>
    </w:p>
    <w:p w14:paraId="72A38656" w14:textId="77777777" w:rsidR="00CB5358" w:rsidRPr="00FD4A4B" w:rsidRDefault="00CB5358" w:rsidP="00CB5358">
      <w:pPr>
        <w:pStyle w:val="B1"/>
      </w:pPr>
      <w:r w:rsidRPr="00FD4A4B">
        <w:t>-</w:t>
      </w:r>
      <w:r w:rsidRPr="00FD4A4B">
        <w:tab/>
        <w:t>S</w:t>
      </w:r>
      <w:r w:rsidRPr="00FD4A4B">
        <w:rPr>
          <w:rFonts w:hint="eastAsia"/>
        </w:rPr>
        <w:t>ession log</w:t>
      </w:r>
      <w:r w:rsidRPr="00FD4A4B">
        <w:t xml:space="preserve"> </w:t>
      </w:r>
    </w:p>
    <w:p w14:paraId="06657653" w14:textId="77777777" w:rsidR="00CB5358" w:rsidRPr="00FD4A4B" w:rsidRDefault="00CB5358" w:rsidP="00CB5358">
      <w:pPr>
        <w:pStyle w:val="B1"/>
      </w:pPr>
      <w:r w:rsidRPr="00FD4A4B">
        <w:t>-</w:t>
      </w:r>
      <w:r w:rsidRPr="00FD4A4B">
        <w:tab/>
        <w:t>Settings</w:t>
      </w:r>
      <w:r w:rsidRPr="00FD4A4B">
        <w:rPr>
          <w:rFonts w:hint="eastAsia"/>
          <w:lang w:eastAsia="zh-CN"/>
        </w:rPr>
        <w:t>, protocols</w:t>
      </w:r>
      <w:r w:rsidRPr="00FD4A4B">
        <w:t xml:space="preserve"> and configurations used </w:t>
      </w:r>
    </w:p>
    <w:p w14:paraId="7D7902F9" w14:textId="648CBC52" w:rsidR="00CB5358" w:rsidRPr="00FD4A4B" w:rsidDel="004F7738" w:rsidRDefault="00CB5358" w:rsidP="00CB5358">
      <w:pPr>
        <w:pStyle w:val="B1"/>
        <w:rPr>
          <w:del w:id="83" w:author="Ben Lorenz" w:date="2024-08-12T09:41:00Z" w16du:dateUtc="2024-08-12T07:41:00Z"/>
        </w:rPr>
      </w:pPr>
      <w:del w:id="84" w:author="Ben Lorenz" w:date="2024-08-12T09:41:00Z" w16du:dateUtc="2024-08-12T07:41:00Z">
        <w:r w:rsidRPr="00FD4A4B" w:rsidDel="004F7738">
          <w:lastRenderedPageBreak/>
          <w:delText>-</w:delText>
        </w:r>
        <w:r w:rsidRPr="00FD4A4B" w:rsidDel="004F7738">
          <w:tab/>
          <w:delText>Test result (Passed or not)</w:delText>
        </w:r>
      </w:del>
    </w:p>
    <w:p w14:paraId="279B4586" w14:textId="77777777" w:rsidR="007941C9" w:rsidRDefault="007941C9" w:rsidP="00CB5358">
      <w:pPr>
        <w:pStyle w:val="berschrift5"/>
      </w:pPr>
      <w:bookmarkStart w:id="85" w:name="_CR4_2_3_6"/>
      <w:bookmarkStart w:id="86" w:name="_CR4_2_3_6_1"/>
      <w:bookmarkStart w:id="87" w:name="_Toc19542394"/>
      <w:bookmarkStart w:id="88" w:name="_Toc35348396"/>
      <w:bookmarkStart w:id="89" w:name="_Toc161741919"/>
      <w:bookmarkEnd w:id="85"/>
      <w:bookmarkEnd w:id="86"/>
    </w:p>
    <w:p w14:paraId="7BF6EFC6" w14:textId="77777777" w:rsidR="007941C9" w:rsidRPr="00AD7D67" w:rsidRDefault="007941C9" w:rsidP="007941C9">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4D1D2351" w14:textId="711E0463" w:rsidR="00CB5358" w:rsidRPr="00FD4A4B" w:rsidRDefault="00CB5358" w:rsidP="00CB5358">
      <w:pPr>
        <w:pStyle w:val="berschrift5"/>
      </w:pPr>
      <w:r w:rsidRPr="00907F75">
        <w:t>4</w:t>
      </w:r>
      <w:r w:rsidRPr="00FD4A4B">
        <w:t>.2.3.6.1</w:t>
      </w:r>
      <w:r w:rsidRPr="00FD4A4B">
        <w:tab/>
        <w:t>Security event logging</w:t>
      </w:r>
      <w:bookmarkEnd w:id="87"/>
      <w:bookmarkEnd w:id="88"/>
      <w:bookmarkEnd w:id="89"/>
    </w:p>
    <w:p w14:paraId="71E0AF64" w14:textId="77777777" w:rsidR="00CB5358" w:rsidRPr="00FD4A4B" w:rsidRDefault="00CB5358" w:rsidP="00CB5358">
      <w:r w:rsidRPr="00FD4A4B">
        <w:rPr>
          <w:i/>
        </w:rPr>
        <w:t>Requirement Name</w:t>
      </w:r>
      <w:r w:rsidRPr="00FD4A4B">
        <w:t xml:space="preserve">: </w:t>
      </w:r>
      <w:r w:rsidRPr="00FD4A4B">
        <w:rPr>
          <w:lang w:eastAsia="zh-CN"/>
        </w:rPr>
        <w:t>Security event logging</w:t>
      </w:r>
    </w:p>
    <w:p w14:paraId="53B58EC8" w14:textId="77777777" w:rsidR="00CB5358" w:rsidRDefault="00CB5358" w:rsidP="00CB5358">
      <w:pPr>
        <w:rPr>
          <w:i/>
        </w:rPr>
      </w:pPr>
      <w:r w:rsidRPr="000D34C2">
        <w:rPr>
          <w:i/>
        </w:rPr>
        <w:t xml:space="preserve">Requirement Reference: </w:t>
      </w:r>
      <w:r w:rsidRPr="000D34C2">
        <w:rPr>
          <w:iCs/>
        </w:rPr>
        <w:t>In accordance with industry best practice</w:t>
      </w:r>
    </w:p>
    <w:p w14:paraId="77336771" w14:textId="77777777" w:rsidR="00CB5358" w:rsidRPr="00FD4A4B" w:rsidRDefault="00CB5358" w:rsidP="00CB5358">
      <w:r w:rsidRPr="00FD4A4B">
        <w:rPr>
          <w:i/>
        </w:rPr>
        <w:t>Requirement Description</w:t>
      </w:r>
      <w:r w:rsidRPr="00FD4A4B">
        <w:t>: Security events shall be logged together with a unique system reference (e.g. host name, IP or MAC address) and the exact time the incident occurred. For each security event, the log entry shall include user name and/or timestamp and/or performed action and/or result and/or length of session and/or values exceeded and/or value reached.</w:t>
      </w:r>
    </w:p>
    <w:p w14:paraId="0A14639F" w14:textId="77777777" w:rsidR="00CB5358" w:rsidRPr="00FD4A4B" w:rsidRDefault="00CB5358" w:rsidP="00CB5358">
      <w:r w:rsidRPr="00FD4A4B">
        <w:t>IETF RFC 3871</w:t>
      </w:r>
      <w:r>
        <w:t xml:space="preserve"> [</w:t>
      </w:r>
      <w:r w:rsidRPr="00120A14">
        <w:t>3</w:t>
      </w:r>
      <w:r>
        <w:t>]</w:t>
      </w:r>
      <w:r w:rsidRPr="00FD4A4B">
        <w:t xml:space="preserve">, section 2.11.10 specifies the minimum set of security events. Each vendor shall document what security events the product logs so </w:t>
      </w:r>
      <w:r>
        <w:t xml:space="preserve">that </w:t>
      </w:r>
      <w:r w:rsidRPr="00FD4A4B">
        <w:t>it can be verified by testing.</w:t>
      </w:r>
    </w:p>
    <w:p w14:paraId="4B3E911E" w14:textId="77777777" w:rsidR="00CB5358" w:rsidRPr="00FD4A4B" w:rsidRDefault="00CB5358" w:rsidP="00CB5358">
      <w:pPr>
        <w:rPr>
          <w:rFonts w:ascii="Tele-GroteskNor" w:hAnsi="Tele-GroteskNor" w:cs="Tele-GroteskNor"/>
          <w:color w:val="000000"/>
        </w:rPr>
      </w:pPr>
      <w:r w:rsidRPr="00FD4A4B">
        <w:rPr>
          <w:rFonts w:ascii="Tele-GroteskNor" w:hAnsi="Tele-GroteskNor" w:cs="Tele-GroteskNor"/>
          <w:color w:val="000000"/>
        </w:rPr>
        <w:t xml:space="preserve">In particular, it shall be possible to log the following events (which are intended to be supported by the network product and which can be enabled by default at manufacturing time or at a later time by the </w:t>
      </w:r>
      <w:r w:rsidRPr="00D43B8A">
        <w:rPr>
          <w:rFonts w:ascii="Tele-GroteskNor" w:hAnsi="Tele-GroteskNor" w:cs="Tele-GroteskNor"/>
          <w:color w:val="000000"/>
        </w:rPr>
        <w:t xml:space="preserve">network </w:t>
      </w:r>
      <w:r w:rsidRPr="00FD4A4B">
        <w:rPr>
          <w:rFonts w:ascii="Tele-GroteskNor" w:hAnsi="Tele-GroteskNor" w:cs="Tele-GroteskNor"/>
          <w:color w:val="000000"/>
        </w:rPr>
        <w:t>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CB5358" w:rsidRPr="000024F2" w14:paraId="5797EA7C" w14:textId="77777777" w:rsidTr="00DD7611">
        <w:trPr>
          <w:jc w:val="center"/>
        </w:trPr>
        <w:tc>
          <w:tcPr>
            <w:tcW w:w="1980" w:type="dxa"/>
            <w:tcBorders>
              <w:top w:val="single" w:sz="4" w:space="0" w:color="000000"/>
              <w:left w:val="single" w:sz="4" w:space="0" w:color="000000"/>
              <w:bottom w:val="double" w:sz="4" w:space="0" w:color="auto"/>
              <w:right w:val="single" w:sz="4" w:space="0" w:color="000000"/>
            </w:tcBorders>
          </w:tcPr>
          <w:p w14:paraId="3A521B3E" w14:textId="77777777" w:rsidR="00CB5358" w:rsidRPr="000024F2" w:rsidRDefault="00CB5358" w:rsidP="00DD7611">
            <w:pPr>
              <w:pStyle w:val="TAH"/>
              <w:rPr>
                <w:sz w:val="24"/>
                <w:szCs w:val="24"/>
              </w:rPr>
            </w:pPr>
            <w:proofErr w:type="spellStart"/>
            <w:r w:rsidRPr="000024F2">
              <w:t>EventTypes</w:t>
            </w:r>
            <w:proofErr w:type="spellEnd"/>
          </w:p>
        </w:tc>
        <w:tc>
          <w:tcPr>
            <w:tcW w:w="2970" w:type="dxa"/>
            <w:tcBorders>
              <w:top w:val="single" w:sz="4" w:space="0" w:color="000000"/>
              <w:left w:val="single" w:sz="4" w:space="0" w:color="000000"/>
              <w:bottom w:val="double" w:sz="4" w:space="0" w:color="auto"/>
              <w:right w:val="single" w:sz="4" w:space="0" w:color="000000"/>
            </w:tcBorders>
          </w:tcPr>
          <w:p w14:paraId="7AEBF036" w14:textId="77777777" w:rsidR="00CB5358" w:rsidRPr="000024F2" w:rsidRDefault="00CB5358" w:rsidP="00DD7611">
            <w:pPr>
              <w:pStyle w:val="TAH"/>
            </w:pPr>
            <w:r w:rsidRPr="000024F2">
              <w:t>Description</w:t>
            </w:r>
          </w:p>
        </w:tc>
        <w:tc>
          <w:tcPr>
            <w:tcW w:w="3836" w:type="dxa"/>
            <w:tcBorders>
              <w:top w:val="single" w:sz="4" w:space="0" w:color="000000"/>
              <w:left w:val="single" w:sz="4" w:space="0" w:color="000000"/>
              <w:bottom w:val="double" w:sz="4" w:space="0" w:color="auto"/>
              <w:right w:val="single" w:sz="4" w:space="0" w:color="000000"/>
            </w:tcBorders>
          </w:tcPr>
          <w:p w14:paraId="486B4DE3" w14:textId="77777777" w:rsidR="00CB5358" w:rsidRPr="000024F2" w:rsidRDefault="00CB5358" w:rsidP="00DD7611">
            <w:pPr>
              <w:pStyle w:val="TAH"/>
              <w:rPr>
                <w:sz w:val="24"/>
                <w:szCs w:val="24"/>
              </w:rPr>
            </w:pPr>
            <w:r w:rsidRPr="000024F2">
              <w:t>Event data to be logged</w:t>
            </w:r>
          </w:p>
        </w:tc>
      </w:tr>
      <w:tr w:rsidR="00CB5358" w:rsidRPr="000024F2" w14:paraId="3428E69C"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7A0B7BE6" w14:textId="77777777" w:rsidR="00CB5358" w:rsidRPr="000024F2" w:rsidRDefault="00CB5358" w:rsidP="00DD7611">
            <w:pPr>
              <w:pStyle w:val="TAL"/>
              <w:rPr>
                <w:sz w:val="24"/>
                <w:szCs w:val="24"/>
              </w:rPr>
            </w:pPr>
            <w:r w:rsidRPr="000024F2">
              <w:t>Incorrect</w:t>
            </w:r>
            <w:r w:rsidRPr="000024F2">
              <w:rPr>
                <w:spacing w:val="-7"/>
              </w:rPr>
              <w:t xml:space="preserve"> </w:t>
            </w:r>
            <w:r w:rsidRPr="000024F2">
              <w:t>login</w:t>
            </w:r>
            <w:r w:rsidRPr="000024F2">
              <w:rPr>
                <w:spacing w:val="-4"/>
              </w:rPr>
              <w:t xml:space="preserve"> </w:t>
            </w:r>
            <w:r w:rsidRPr="000024F2">
              <w:t>attempts</w:t>
            </w:r>
          </w:p>
        </w:tc>
        <w:tc>
          <w:tcPr>
            <w:tcW w:w="2970" w:type="dxa"/>
            <w:tcBorders>
              <w:top w:val="single" w:sz="4" w:space="0" w:color="000000"/>
              <w:left w:val="single" w:sz="4" w:space="0" w:color="000000"/>
              <w:bottom w:val="single" w:sz="4" w:space="0" w:color="000000"/>
              <w:right w:val="single" w:sz="4" w:space="0" w:color="000000"/>
            </w:tcBorders>
          </w:tcPr>
          <w:p w14:paraId="259D1321" w14:textId="77777777" w:rsidR="00CB5358" w:rsidRPr="000024F2" w:rsidRDefault="00CB5358" w:rsidP="00DD7611">
            <w:pPr>
              <w:pStyle w:val="TAL"/>
            </w:pPr>
            <w:r w:rsidRPr="000024F2">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15F3941C" w14:textId="77777777" w:rsidR="00CB5358" w:rsidRPr="000024F2" w:rsidRDefault="00CB5358" w:rsidP="00DD7611">
            <w:pPr>
              <w:pStyle w:val="TAL"/>
            </w:pPr>
            <w:r w:rsidRPr="000024F2">
              <w:t>•</w:t>
            </w:r>
            <w:r w:rsidRPr="000024F2">
              <w:rPr>
                <w:spacing w:val="10"/>
              </w:rPr>
              <w:t xml:space="preserve"> </w:t>
            </w:r>
            <w:r w:rsidRPr="000024F2">
              <w:t>Username,</w:t>
            </w:r>
          </w:p>
          <w:p w14:paraId="3C85B5B6" w14:textId="77777777" w:rsidR="00CB5358" w:rsidRPr="000024F2" w:rsidRDefault="00CB5358" w:rsidP="00DD7611">
            <w:pPr>
              <w:pStyle w:val="TAL"/>
              <w:rPr>
                <w:position w:val="-1"/>
              </w:rPr>
            </w:pPr>
            <w:r w:rsidRPr="000024F2">
              <w:t>•</w:t>
            </w:r>
            <w:r w:rsidRPr="000024F2">
              <w:rPr>
                <w:spacing w:val="10"/>
              </w:rPr>
              <w:t xml:space="preserve"> </w:t>
            </w:r>
            <w:r w:rsidRPr="000024F2">
              <w:rPr>
                <w:position w:val="-1"/>
              </w:rPr>
              <w:t>Source</w:t>
            </w:r>
            <w:r w:rsidRPr="000024F2">
              <w:rPr>
                <w:spacing w:val="-6"/>
                <w:position w:val="-1"/>
              </w:rPr>
              <w:t xml:space="preserve"> </w:t>
            </w:r>
            <w:r w:rsidRPr="000024F2">
              <w:rPr>
                <w:position w:val="-1"/>
              </w:rPr>
              <w:t>(IP</w:t>
            </w:r>
            <w:r w:rsidRPr="000024F2">
              <w:rPr>
                <w:spacing w:val="-2"/>
                <w:position w:val="-1"/>
              </w:rPr>
              <w:t xml:space="preserve"> </w:t>
            </w:r>
            <w:r w:rsidRPr="000024F2">
              <w:rPr>
                <w:position w:val="-1"/>
              </w:rPr>
              <w:t>address)</w:t>
            </w:r>
            <w:r w:rsidRPr="000024F2">
              <w:rPr>
                <w:spacing w:val="-7"/>
                <w:position w:val="-1"/>
              </w:rPr>
              <w:t xml:space="preserve"> </w:t>
            </w:r>
            <w:r w:rsidRPr="000024F2">
              <w:rPr>
                <w:position w:val="-1"/>
              </w:rPr>
              <w:t>if</w:t>
            </w:r>
            <w:r w:rsidRPr="000024F2">
              <w:rPr>
                <w:spacing w:val="-2"/>
                <w:position w:val="-1"/>
              </w:rPr>
              <w:t xml:space="preserve"> </w:t>
            </w:r>
            <w:r w:rsidRPr="000024F2">
              <w:rPr>
                <w:position w:val="-1"/>
              </w:rPr>
              <w:t>remote</w:t>
            </w:r>
            <w:r w:rsidRPr="000024F2">
              <w:rPr>
                <w:spacing w:val="-6"/>
                <w:position w:val="-1"/>
              </w:rPr>
              <w:t xml:space="preserve"> </w:t>
            </w:r>
            <w:r w:rsidRPr="000024F2">
              <w:rPr>
                <w:position w:val="-1"/>
              </w:rPr>
              <w:t>access</w:t>
            </w:r>
          </w:p>
          <w:p w14:paraId="7098E227" w14:textId="77777777" w:rsidR="00CB5358" w:rsidRPr="000024F2" w:rsidRDefault="00CB5358" w:rsidP="00DD7611">
            <w:pPr>
              <w:pStyle w:val="TAL"/>
            </w:pPr>
            <w:r w:rsidRPr="000024F2">
              <w:t>•</w:t>
            </w:r>
            <w:r w:rsidRPr="000024F2">
              <w:rPr>
                <w:spacing w:val="10"/>
              </w:rPr>
              <w:t xml:space="preserve"> T</w:t>
            </w:r>
            <w:r w:rsidRPr="000024F2">
              <w:t>imestamp</w:t>
            </w:r>
          </w:p>
        </w:tc>
      </w:tr>
      <w:tr w:rsidR="00CB5358" w:rsidRPr="000024F2" w14:paraId="1823D395"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2023ACA4" w14:textId="77777777" w:rsidR="00CB5358" w:rsidRPr="000024F2" w:rsidRDefault="00CB5358" w:rsidP="00DD7611">
            <w:pPr>
              <w:pStyle w:val="TAL"/>
              <w:rPr>
                <w:sz w:val="24"/>
                <w:szCs w:val="24"/>
              </w:rPr>
            </w:pPr>
            <w:r w:rsidRPr="000024F2">
              <w:t>Administrator</w:t>
            </w:r>
            <w:r w:rsidRPr="000024F2">
              <w:rPr>
                <w:spacing w:val="-10"/>
              </w:rPr>
              <w:t xml:space="preserve"> </w:t>
            </w:r>
            <w:r w:rsidRPr="000024F2">
              <w:t>access</w:t>
            </w:r>
          </w:p>
        </w:tc>
        <w:tc>
          <w:tcPr>
            <w:tcW w:w="2970" w:type="dxa"/>
            <w:tcBorders>
              <w:top w:val="single" w:sz="4" w:space="0" w:color="000000"/>
              <w:left w:val="single" w:sz="4" w:space="0" w:color="000000"/>
              <w:bottom w:val="single" w:sz="4" w:space="0" w:color="000000"/>
              <w:right w:val="single" w:sz="4" w:space="0" w:color="000000"/>
            </w:tcBorders>
          </w:tcPr>
          <w:p w14:paraId="13A2CB60" w14:textId="77777777" w:rsidR="00CB5358" w:rsidRPr="000024F2" w:rsidRDefault="00CB5358" w:rsidP="00DD7611">
            <w:pPr>
              <w:pStyle w:val="TAL"/>
            </w:pPr>
            <w:r w:rsidRPr="000024F2">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6760D367" w14:textId="77777777" w:rsidR="00CB5358" w:rsidRPr="000024F2" w:rsidRDefault="00CB5358" w:rsidP="00DD7611">
            <w:pPr>
              <w:pStyle w:val="TAL"/>
            </w:pPr>
            <w:r w:rsidRPr="000024F2">
              <w:t>•</w:t>
            </w:r>
            <w:r w:rsidRPr="000024F2">
              <w:rPr>
                <w:spacing w:val="10"/>
              </w:rPr>
              <w:t xml:space="preserve"> </w:t>
            </w:r>
            <w:r w:rsidRPr="000024F2">
              <w:t>Username,</w:t>
            </w:r>
          </w:p>
          <w:p w14:paraId="089AF2BC" w14:textId="77777777" w:rsidR="00CB5358" w:rsidRPr="000024F2" w:rsidRDefault="00CB5358" w:rsidP="00DD7611">
            <w:pPr>
              <w:pStyle w:val="TAL"/>
            </w:pPr>
            <w:r w:rsidRPr="000024F2">
              <w:t>•</w:t>
            </w:r>
            <w:r w:rsidRPr="000024F2">
              <w:rPr>
                <w:spacing w:val="10"/>
              </w:rPr>
              <w:t xml:space="preserve"> </w:t>
            </w:r>
            <w:r w:rsidRPr="000024F2">
              <w:t>Timestamp,</w:t>
            </w:r>
          </w:p>
          <w:p w14:paraId="3B5EC162" w14:textId="77777777" w:rsidR="00CB5358" w:rsidRPr="000024F2" w:rsidRDefault="00CB5358" w:rsidP="00DD7611">
            <w:pPr>
              <w:pStyle w:val="TAL"/>
            </w:pPr>
            <w:r w:rsidRPr="000024F2">
              <w:t>•</w:t>
            </w:r>
            <w:r w:rsidRPr="000024F2">
              <w:rPr>
                <w:spacing w:val="10"/>
              </w:rPr>
              <w:t xml:space="preserve"> </w:t>
            </w:r>
            <w:r w:rsidRPr="000024F2">
              <w:t>Length</w:t>
            </w:r>
            <w:r w:rsidRPr="000024F2">
              <w:rPr>
                <w:spacing w:val="-6"/>
              </w:rPr>
              <w:t xml:space="preserve"> </w:t>
            </w:r>
            <w:r w:rsidRPr="000024F2">
              <w:t>of</w:t>
            </w:r>
            <w:r w:rsidRPr="000024F2">
              <w:rPr>
                <w:spacing w:val="-2"/>
              </w:rPr>
              <w:t xml:space="preserve"> </w:t>
            </w:r>
            <w:r w:rsidRPr="000024F2">
              <w:t>session,</w:t>
            </w:r>
          </w:p>
          <w:p w14:paraId="3D2D9116" w14:textId="77777777" w:rsidR="00CB5358" w:rsidRPr="000024F2" w:rsidRDefault="00CB5358" w:rsidP="00DD7611">
            <w:pPr>
              <w:pStyle w:val="TAL"/>
              <w:rPr>
                <w:sz w:val="24"/>
                <w:szCs w:val="24"/>
              </w:rPr>
            </w:pPr>
            <w:r w:rsidRPr="000024F2">
              <w:rPr>
                <w:position w:val="-2"/>
              </w:rPr>
              <w:t>•</w:t>
            </w:r>
            <w:r w:rsidRPr="000024F2">
              <w:rPr>
                <w:spacing w:val="10"/>
                <w:position w:val="-2"/>
              </w:rPr>
              <w:t xml:space="preserve"> </w:t>
            </w:r>
            <w:r w:rsidRPr="000024F2">
              <w:rPr>
                <w:position w:val="-2"/>
              </w:rPr>
              <w:t>Source</w:t>
            </w:r>
            <w:r w:rsidRPr="000024F2">
              <w:rPr>
                <w:spacing w:val="-6"/>
                <w:position w:val="-2"/>
              </w:rPr>
              <w:t xml:space="preserve"> </w:t>
            </w:r>
            <w:r w:rsidRPr="000024F2">
              <w:rPr>
                <w:position w:val="-2"/>
              </w:rPr>
              <w:t>(IP</w:t>
            </w:r>
            <w:r w:rsidRPr="000024F2">
              <w:rPr>
                <w:spacing w:val="-2"/>
                <w:position w:val="-2"/>
              </w:rPr>
              <w:t xml:space="preserve"> </w:t>
            </w:r>
            <w:r w:rsidRPr="000024F2">
              <w:rPr>
                <w:position w:val="-2"/>
              </w:rPr>
              <w:t>address)</w:t>
            </w:r>
            <w:r w:rsidRPr="000024F2">
              <w:rPr>
                <w:spacing w:val="-7"/>
                <w:position w:val="-2"/>
              </w:rPr>
              <w:t xml:space="preserve"> </w:t>
            </w:r>
            <w:r w:rsidRPr="000024F2">
              <w:rPr>
                <w:position w:val="-2"/>
              </w:rPr>
              <w:t>if</w:t>
            </w:r>
            <w:r w:rsidRPr="000024F2">
              <w:rPr>
                <w:spacing w:val="-2"/>
                <w:position w:val="-2"/>
              </w:rPr>
              <w:t xml:space="preserve"> </w:t>
            </w:r>
            <w:r w:rsidRPr="000024F2">
              <w:rPr>
                <w:position w:val="-2"/>
              </w:rPr>
              <w:t>remote</w:t>
            </w:r>
            <w:r w:rsidRPr="000024F2">
              <w:rPr>
                <w:spacing w:val="-6"/>
                <w:position w:val="-2"/>
              </w:rPr>
              <w:t xml:space="preserve"> </w:t>
            </w:r>
            <w:r w:rsidRPr="000024F2">
              <w:rPr>
                <w:position w:val="-2"/>
              </w:rPr>
              <w:t>access</w:t>
            </w:r>
          </w:p>
        </w:tc>
      </w:tr>
      <w:tr w:rsidR="00CB5358" w:rsidRPr="000024F2" w14:paraId="78440363"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3178C5C2" w14:textId="77777777" w:rsidR="00CB5358" w:rsidRPr="000024F2" w:rsidRDefault="00CB5358" w:rsidP="00DD7611">
            <w:pPr>
              <w:pStyle w:val="TAL"/>
              <w:rPr>
                <w:sz w:val="24"/>
                <w:szCs w:val="24"/>
              </w:rPr>
            </w:pPr>
            <w:r w:rsidRPr="000024F2">
              <w:t>Account</w:t>
            </w:r>
            <w:r w:rsidRPr="000024F2">
              <w:rPr>
                <w:spacing w:val="-7"/>
              </w:rPr>
              <w:t xml:space="preserve"> </w:t>
            </w:r>
            <w:r w:rsidRPr="000024F2">
              <w:t>administration</w:t>
            </w:r>
          </w:p>
        </w:tc>
        <w:tc>
          <w:tcPr>
            <w:tcW w:w="2970" w:type="dxa"/>
            <w:tcBorders>
              <w:top w:val="single" w:sz="4" w:space="0" w:color="000000"/>
              <w:left w:val="single" w:sz="4" w:space="0" w:color="000000"/>
              <w:bottom w:val="single" w:sz="4" w:space="0" w:color="000000"/>
              <w:right w:val="single" w:sz="4" w:space="0" w:color="000000"/>
            </w:tcBorders>
          </w:tcPr>
          <w:p w14:paraId="01477A06" w14:textId="77777777" w:rsidR="00CB5358" w:rsidRPr="000024F2" w:rsidRDefault="00CB5358" w:rsidP="00DD7611">
            <w:pPr>
              <w:pStyle w:val="TAL"/>
            </w:pPr>
            <w:r w:rsidRPr="000024F2">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2E20E3CA" w14:textId="77777777" w:rsidR="00CB5358" w:rsidRPr="000024F2" w:rsidRDefault="00CB5358" w:rsidP="00DD7611">
            <w:pPr>
              <w:pStyle w:val="TAL"/>
            </w:pPr>
            <w:r w:rsidRPr="000024F2">
              <w:t>•</w:t>
            </w:r>
            <w:r w:rsidRPr="000024F2">
              <w:rPr>
                <w:spacing w:val="10"/>
              </w:rPr>
              <w:t xml:space="preserve"> </w:t>
            </w:r>
            <w:r w:rsidRPr="000024F2">
              <w:t>Administrator</w:t>
            </w:r>
            <w:r w:rsidRPr="000024F2">
              <w:rPr>
                <w:spacing w:val="-11"/>
              </w:rPr>
              <w:t xml:space="preserve"> username</w:t>
            </w:r>
            <w:r w:rsidRPr="000024F2">
              <w:t>,</w:t>
            </w:r>
          </w:p>
          <w:p w14:paraId="3ECF8B49" w14:textId="77777777" w:rsidR="00CB5358" w:rsidRPr="000024F2" w:rsidRDefault="00CB5358" w:rsidP="00DD7611">
            <w:pPr>
              <w:pStyle w:val="TAL"/>
            </w:pPr>
            <w:r w:rsidRPr="000024F2">
              <w:t>•</w:t>
            </w:r>
            <w:r w:rsidRPr="000024F2">
              <w:rPr>
                <w:spacing w:val="10"/>
              </w:rPr>
              <w:t xml:space="preserve"> </w:t>
            </w:r>
            <w:r w:rsidRPr="000024F2">
              <w:t>Administered</w:t>
            </w:r>
            <w:r w:rsidRPr="000024F2">
              <w:rPr>
                <w:spacing w:val="-11"/>
              </w:rPr>
              <w:t xml:space="preserve"> </w:t>
            </w:r>
            <w:r w:rsidRPr="000024F2">
              <w:t>account,</w:t>
            </w:r>
          </w:p>
          <w:p w14:paraId="3B1F38C3" w14:textId="77777777" w:rsidR="00CB5358" w:rsidRPr="000024F2" w:rsidRDefault="00CB5358" w:rsidP="00DD7611">
            <w:pPr>
              <w:pStyle w:val="TAL"/>
              <w:rPr>
                <w:w w:val="99"/>
                <w:position w:val="-1"/>
              </w:rPr>
            </w:pPr>
            <w:r w:rsidRPr="000024F2">
              <w:t>•</w:t>
            </w:r>
            <w:r w:rsidRPr="000024F2">
              <w:rPr>
                <w:spacing w:val="10"/>
              </w:rPr>
              <w:t xml:space="preserve"> </w:t>
            </w:r>
            <w:r w:rsidRPr="000024F2">
              <w:t>Activity</w:t>
            </w:r>
            <w:r w:rsidRPr="000024F2">
              <w:rPr>
                <w:spacing w:val="-6"/>
              </w:rPr>
              <w:t xml:space="preserve"> </w:t>
            </w:r>
            <w:r w:rsidRPr="000024F2">
              <w:t>performed</w:t>
            </w:r>
            <w:r w:rsidRPr="000024F2">
              <w:rPr>
                <w:spacing w:val="-8"/>
              </w:rPr>
              <w:t xml:space="preserve"> </w:t>
            </w:r>
            <w:r w:rsidRPr="000024F2">
              <w:t>(configure,</w:t>
            </w:r>
            <w:r w:rsidRPr="000024F2">
              <w:rPr>
                <w:spacing w:val="-9"/>
              </w:rPr>
              <w:t xml:space="preserve"> </w:t>
            </w:r>
            <w:r w:rsidRPr="000024F2">
              <w:t>delete,</w:t>
            </w:r>
            <w:r w:rsidRPr="000024F2">
              <w:rPr>
                <w:spacing w:val="-5"/>
              </w:rPr>
              <w:t xml:space="preserve"> </w:t>
            </w:r>
            <w:r w:rsidRPr="000024F2">
              <w:t>enable</w:t>
            </w:r>
            <w:r w:rsidRPr="000024F2">
              <w:rPr>
                <w:spacing w:val="-5"/>
              </w:rPr>
              <w:t xml:space="preserve"> </w:t>
            </w:r>
            <w:r w:rsidRPr="000024F2">
              <w:t xml:space="preserve">and </w:t>
            </w:r>
            <w:r w:rsidRPr="000024F2">
              <w:rPr>
                <w:w w:val="99"/>
                <w:position w:val="-1"/>
              </w:rPr>
              <w:t>disable)</w:t>
            </w:r>
          </w:p>
          <w:p w14:paraId="37D16CB4" w14:textId="77777777" w:rsidR="00CB5358" w:rsidRPr="000024F2" w:rsidRDefault="00CB5358" w:rsidP="00DD7611">
            <w:pPr>
              <w:pStyle w:val="TAL"/>
              <w:rPr>
                <w:sz w:val="24"/>
                <w:szCs w:val="24"/>
              </w:rPr>
            </w:pPr>
            <w:r w:rsidRPr="000024F2">
              <w:t>•</w:t>
            </w:r>
            <w:r w:rsidRPr="000024F2">
              <w:rPr>
                <w:spacing w:val="10"/>
              </w:rPr>
              <w:t xml:space="preserve"> T</w:t>
            </w:r>
            <w:r w:rsidRPr="000024F2">
              <w:t>imestamp</w:t>
            </w:r>
          </w:p>
        </w:tc>
      </w:tr>
      <w:tr w:rsidR="00CB5358" w:rsidRPr="000024F2" w14:paraId="27A08EB7"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6442F089" w14:textId="77777777" w:rsidR="00CB5358" w:rsidRPr="000024F2" w:rsidRDefault="00CB5358" w:rsidP="00DD7611">
            <w:pPr>
              <w:pStyle w:val="TAL"/>
              <w:rPr>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7712B678" w14:textId="77777777" w:rsidR="00CB5358" w:rsidRPr="000024F2" w:rsidRDefault="00CB5358" w:rsidP="00DD7611">
            <w:pPr>
              <w:pStyle w:val="TAL"/>
            </w:pPr>
          </w:p>
        </w:tc>
        <w:tc>
          <w:tcPr>
            <w:tcW w:w="3836" w:type="dxa"/>
            <w:tcBorders>
              <w:top w:val="single" w:sz="4" w:space="0" w:color="000000"/>
              <w:left w:val="single" w:sz="4" w:space="0" w:color="000000"/>
              <w:bottom w:val="single" w:sz="4" w:space="0" w:color="000000"/>
              <w:right w:val="single" w:sz="4" w:space="0" w:color="000000"/>
            </w:tcBorders>
          </w:tcPr>
          <w:p w14:paraId="23EF1FB8" w14:textId="77777777" w:rsidR="00CB5358" w:rsidRPr="000024F2" w:rsidRDefault="00CB5358" w:rsidP="00DD7611">
            <w:pPr>
              <w:pStyle w:val="TAL"/>
              <w:rPr>
                <w:sz w:val="24"/>
                <w:szCs w:val="24"/>
              </w:rPr>
            </w:pPr>
          </w:p>
        </w:tc>
      </w:tr>
      <w:tr w:rsidR="00CB5358" w:rsidRPr="000024F2" w14:paraId="7A2DAB6E"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558FD726" w14:textId="77777777" w:rsidR="00CB5358" w:rsidRPr="000024F2" w:rsidRDefault="00CB5358" w:rsidP="00DD7611">
            <w:pPr>
              <w:pStyle w:val="TAL"/>
              <w:rPr>
                <w:sz w:val="24"/>
                <w:szCs w:val="24"/>
              </w:rPr>
            </w:pPr>
            <w:r w:rsidRPr="000024F2">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0A3DB063" w14:textId="77777777" w:rsidR="00CB5358" w:rsidRPr="000024F2" w:rsidRDefault="00CB5358" w:rsidP="00DD7611">
            <w:pPr>
              <w:pStyle w:val="TAL"/>
            </w:pPr>
            <w:r w:rsidRPr="000024F2">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7BA488CC" w14:textId="77777777" w:rsidR="00CB5358" w:rsidRPr="000024F2" w:rsidRDefault="00CB5358" w:rsidP="00DD7611">
            <w:pPr>
              <w:pStyle w:val="TAL"/>
            </w:pPr>
            <w:r w:rsidRPr="000024F2">
              <w:t>•</w:t>
            </w:r>
            <w:r w:rsidRPr="000024F2">
              <w:rPr>
                <w:spacing w:val="10"/>
              </w:rPr>
              <w:t xml:space="preserve"> </w:t>
            </w:r>
            <w:r w:rsidRPr="000024F2">
              <w:t>Value</w:t>
            </w:r>
            <w:r w:rsidRPr="000024F2">
              <w:rPr>
                <w:spacing w:val="-4"/>
              </w:rPr>
              <w:t xml:space="preserve"> </w:t>
            </w:r>
            <w:r w:rsidRPr="000024F2">
              <w:t>exceeded,</w:t>
            </w:r>
          </w:p>
          <w:p w14:paraId="7220FB35" w14:textId="77777777" w:rsidR="00CB5358" w:rsidRPr="000024F2" w:rsidRDefault="00CB5358" w:rsidP="00DD7611">
            <w:pPr>
              <w:pStyle w:val="TAL"/>
            </w:pPr>
            <w:r w:rsidRPr="000024F2">
              <w:t>•</w:t>
            </w:r>
            <w:r w:rsidRPr="000024F2">
              <w:rPr>
                <w:spacing w:val="10"/>
              </w:rPr>
              <w:t xml:space="preserve"> </w:t>
            </w:r>
            <w:r w:rsidRPr="000024F2">
              <w:t>Value</w:t>
            </w:r>
            <w:r w:rsidRPr="000024F2">
              <w:rPr>
                <w:spacing w:val="-4"/>
              </w:rPr>
              <w:t xml:space="preserve"> </w:t>
            </w:r>
            <w:r w:rsidRPr="000024F2">
              <w:t>reached</w:t>
            </w:r>
          </w:p>
          <w:p w14:paraId="76521F41" w14:textId="77777777" w:rsidR="00CB5358" w:rsidRPr="000024F2" w:rsidRDefault="00CB5358" w:rsidP="00DD7611">
            <w:pPr>
              <w:pStyle w:val="TAL"/>
            </w:pPr>
            <w:r w:rsidRPr="000024F2">
              <w:t>(Here</w:t>
            </w:r>
            <w:r w:rsidRPr="000024F2">
              <w:rPr>
                <w:spacing w:val="-4"/>
              </w:rPr>
              <w:t xml:space="preserve"> </w:t>
            </w:r>
            <w:r w:rsidRPr="000024F2">
              <w:t>suitable</w:t>
            </w:r>
            <w:r w:rsidRPr="000024F2">
              <w:rPr>
                <w:spacing w:val="-6"/>
              </w:rPr>
              <w:t xml:space="preserve"> </w:t>
            </w:r>
            <w:r w:rsidRPr="000024F2">
              <w:t>threshold</w:t>
            </w:r>
            <w:r w:rsidRPr="000024F2">
              <w:rPr>
                <w:spacing w:val="-7"/>
              </w:rPr>
              <w:t xml:space="preserve"> </w:t>
            </w:r>
            <w:r w:rsidRPr="000024F2">
              <w:t>values</w:t>
            </w:r>
            <w:r w:rsidRPr="000024F2">
              <w:rPr>
                <w:spacing w:val="-5"/>
              </w:rPr>
              <w:t xml:space="preserve"> </w:t>
            </w:r>
            <w:r w:rsidRPr="000024F2">
              <w:t>shall</w:t>
            </w:r>
            <w:r w:rsidRPr="000024F2">
              <w:rPr>
                <w:spacing w:val="-4"/>
              </w:rPr>
              <w:t xml:space="preserve"> </w:t>
            </w:r>
            <w:r w:rsidRPr="000024F2">
              <w:t>be</w:t>
            </w:r>
            <w:r w:rsidRPr="000024F2">
              <w:rPr>
                <w:spacing w:val="-2"/>
              </w:rPr>
              <w:t xml:space="preserve"> </w:t>
            </w:r>
            <w:r w:rsidRPr="000024F2">
              <w:t>defined</w:t>
            </w:r>
            <w:r w:rsidRPr="000024F2">
              <w:rPr>
                <w:spacing w:val="-6"/>
              </w:rPr>
              <w:t xml:space="preserve"> </w:t>
            </w:r>
            <w:r w:rsidRPr="000024F2">
              <w:t>depending on the individual system.)</w:t>
            </w:r>
          </w:p>
          <w:p w14:paraId="4785FC52" w14:textId="77777777" w:rsidR="00CB5358" w:rsidRPr="000024F2" w:rsidRDefault="00CB5358" w:rsidP="00DD7611">
            <w:pPr>
              <w:pStyle w:val="TAL"/>
              <w:rPr>
                <w:sz w:val="24"/>
                <w:szCs w:val="24"/>
              </w:rPr>
            </w:pPr>
            <w:r w:rsidRPr="000024F2">
              <w:t>•</w:t>
            </w:r>
            <w:r w:rsidRPr="000024F2">
              <w:rPr>
                <w:spacing w:val="10"/>
              </w:rPr>
              <w:t xml:space="preserve"> T</w:t>
            </w:r>
            <w:r w:rsidRPr="000024F2">
              <w:t>imestamp</w:t>
            </w:r>
          </w:p>
        </w:tc>
      </w:tr>
      <w:tr w:rsidR="00CB5358" w:rsidRPr="000024F2" w14:paraId="7749C6C6"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45168C67" w14:textId="77777777" w:rsidR="00CB5358" w:rsidRPr="000024F2" w:rsidRDefault="00CB5358" w:rsidP="00DD7611">
            <w:pPr>
              <w:pStyle w:val="TAL"/>
            </w:pPr>
            <w:r w:rsidRPr="000024F2">
              <w:rPr>
                <w:rFonts w:cs="Arial"/>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0D15258F" w14:textId="77777777" w:rsidR="00CB5358" w:rsidRPr="000024F2" w:rsidRDefault="00CB5358" w:rsidP="00DD7611">
            <w:pPr>
              <w:pStyle w:val="TAL"/>
            </w:pPr>
            <w:r w:rsidRPr="000024F2">
              <w:rPr>
                <w:rFonts w:cs="Arial"/>
                <w:szCs w:val="18"/>
              </w:rPr>
              <w:t>Changes</w:t>
            </w:r>
            <w:r w:rsidRPr="000024F2">
              <w:rPr>
                <w:rFonts w:cs="Arial"/>
                <w:spacing w:val="-7"/>
                <w:szCs w:val="18"/>
              </w:rPr>
              <w:t xml:space="preserve"> </w:t>
            </w:r>
            <w:r w:rsidRPr="000024F2">
              <w:rPr>
                <w:rFonts w:cs="Arial"/>
                <w:szCs w:val="18"/>
              </w:rPr>
              <w:t>to</w:t>
            </w:r>
            <w:r w:rsidRPr="000024F2">
              <w:rPr>
                <w:rFonts w:cs="Arial"/>
                <w:spacing w:val="-2"/>
                <w:szCs w:val="18"/>
              </w:rPr>
              <w:t xml:space="preserve"> </w:t>
            </w:r>
            <w:r w:rsidRPr="000024F2">
              <w:rPr>
                <w:rFonts w:cs="Arial"/>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7F4EA621" w14:textId="77777777" w:rsidR="00CB5358" w:rsidRPr="000024F2" w:rsidRDefault="00CB5358" w:rsidP="00DD7611">
            <w:pPr>
              <w:pStyle w:val="TAL"/>
              <w:rPr>
                <w:rFonts w:cs="Arial"/>
                <w:szCs w:val="18"/>
              </w:rPr>
            </w:pPr>
            <w:r w:rsidRPr="000024F2">
              <w:t xml:space="preserve">• </w:t>
            </w:r>
            <w:r w:rsidRPr="000024F2">
              <w:rPr>
                <w:rFonts w:cs="Arial"/>
                <w:szCs w:val="18"/>
              </w:rPr>
              <w:t>Change</w:t>
            </w:r>
            <w:r w:rsidRPr="000024F2">
              <w:rPr>
                <w:rFonts w:cs="Arial"/>
                <w:spacing w:val="-6"/>
                <w:szCs w:val="18"/>
              </w:rPr>
              <w:t xml:space="preserve"> </w:t>
            </w:r>
            <w:r w:rsidRPr="000024F2">
              <w:rPr>
                <w:rFonts w:cs="Arial"/>
                <w:szCs w:val="18"/>
              </w:rPr>
              <w:t>made</w:t>
            </w:r>
          </w:p>
          <w:p w14:paraId="07482F43" w14:textId="77777777" w:rsidR="00CB5358" w:rsidRPr="000024F2" w:rsidRDefault="00CB5358" w:rsidP="00DD7611">
            <w:pPr>
              <w:pStyle w:val="TAL"/>
            </w:pPr>
            <w:r w:rsidRPr="000024F2">
              <w:t xml:space="preserve">• </w:t>
            </w:r>
            <w:r w:rsidRPr="000024F2">
              <w:rPr>
                <w:rFonts w:cs="Arial"/>
                <w:position w:val="-2"/>
                <w:szCs w:val="18"/>
              </w:rPr>
              <w:t>Username</w:t>
            </w:r>
          </w:p>
        </w:tc>
      </w:tr>
      <w:tr w:rsidR="00CB5358" w:rsidRPr="000024F2" w14:paraId="676AA7F5"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645B84ED" w14:textId="77777777" w:rsidR="00CB5358" w:rsidRPr="000024F2" w:rsidRDefault="00CB5358" w:rsidP="00DD7611">
            <w:pPr>
              <w:pStyle w:val="TAL"/>
            </w:pPr>
            <w:r w:rsidRPr="000024F2">
              <w:rPr>
                <w:rFonts w:cs="Arial"/>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260760A0" w14:textId="77777777" w:rsidR="00CB5358" w:rsidRPr="000024F2" w:rsidRDefault="00CB5358" w:rsidP="00DD7611">
            <w:pPr>
              <w:pStyle w:val="TAL"/>
            </w:pPr>
            <w:r w:rsidRPr="000024F2">
              <w:rPr>
                <w:rFonts w:cs="Arial"/>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04129C84" w14:textId="77777777" w:rsidR="00CB5358" w:rsidRPr="000024F2" w:rsidRDefault="00CB5358" w:rsidP="00DD7611">
            <w:pPr>
              <w:pStyle w:val="TAL"/>
              <w:rPr>
                <w:rFonts w:cs="Arial"/>
                <w:szCs w:val="18"/>
              </w:rPr>
            </w:pPr>
            <w:r w:rsidRPr="000024F2">
              <w:t xml:space="preserve">• </w:t>
            </w:r>
            <w:r w:rsidRPr="000024F2">
              <w:rPr>
                <w:rFonts w:cs="Arial"/>
                <w:szCs w:val="18"/>
              </w:rPr>
              <w:t>Action</w:t>
            </w:r>
            <w:r w:rsidRPr="000024F2">
              <w:rPr>
                <w:rFonts w:cs="Arial"/>
                <w:spacing w:val="-5"/>
                <w:szCs w:val="18"/>
              </w:rPr>
              <w:t xml:space="preserve"> </w:t>
            </w:r>
            <w:r w:rsidRPr="000024F2">
              <w:rPr>
                <w:rFonts w:cs="Arial"/>
                <w:szCs w:val="18"/>
              </w:rPr>
              <w:t>performed</w:t>
            </w:r>
            <w:r w:rsidRPr="000024F2">
              <w:rPr>
                <w:rFonts w:cs="Arial"/>
                <w:spacing w:val="-8"/>
                <w:szCs w:val="18"/>
              </w:rPr>
              <w:t xml:space="preserve"> </w:t>
            </w:r>
            <w:r w:rsidRPr="000024F2">
              <w:rPr>
                <w:rFonts w:cs="Arial"/>
                <w:szCs w:val="18"/>
              </w:rPr>
              <w:t>(reboot,</w:t>
            </w:r>
            <w:r w:rsidRPr="000024F2">
              <w:rPr>
                <w:rFonts w:cs="Arial"/>
                <w:spacing w:val="-6"/>
                <w:szCs w:val="18"/>
              </w:rPr>
              <w:t xml:space="preserve"> </w:t>
            </w:r>
            <w:r w:rsidRPr="000024F2">
              <w:rPr>
                <w:rFonts w:cs="Arial"/>
                <w:szCs w:val="18"/>
              </w:rPr>
              <w:t>shutdown,</w:t>
            </w:r>
            <w:r w:rsidRPr="000024F2">
              <w:rPr>
                <w:rFonts w:cs="Arial"/>
                <w:spacing w:val="-8"/>
                <w:szCs w:val="18"/>
              </w:rPr>
              <w:t xml:space="preserve"> </w:t>
            </w:r>
            <w:r w:rsidRPr="000024F2">
              <w:rPr>
                <w:rFonts w:cs="Arial"/>
                <w:szCs w:val="18"/>
              </w:rPr>
              <w:t>etc.)</w:t>
            </w:r>
          </w:p>
          <w:p w14:paraId="590B24E1" w14:textId="77777777" w:rsidR="00CB5358" w:rsidRPr="000024F2" w:rsidRDefault="00CB5358" w:rsidP="00DD7611">
            <w:pPr>
              <w:pStyle w:val="TAL"/>
              <w:rPr>
                <w:rFonts w:cs="Arial"/>
                <w:position w:val="-2"/>
                <w:szCs w:val="18"/>
              </w:rPr>
            </w:pPr>
            <w:r w:rsidRPr="000024F2">
              <w:t xml:space="preserve">• </w:t>
            </w:r>
            <w:r w:rsidRPr="000024F2">
              <w:rPr>
                <w:rFonts w:cs="Arial"/>
                <w:position w:val="-2"/>
                <w:szCs w:val="18"/>
              </w:rPr>
              <w:t>Username</w:t>
            </w:r>
            <w:r w:rsidRPr="000024F2">
              <w:rPr>
                <w:rFonts w:cs="Arial"/>
                <w:spacing w:val="-4"/>
                <w:position w:val="-2"/>
                <w:szCs w:val="18"/>
              </w:rPr>
              <w:t xml:space="preserve"> </w:t>
            </w:r>
            <w:r w:rsidRPr="000024F2">
              <w:rPr>
                <w:rFonts w:cs="Arial"/>
                <w:position w:val="-2"/>
                <w:szCs w:val="18"/>
              </w:rPr>
              <w:t>(for</w:t>
            </w:r>
            <w:r w:rsidRPr="000024F2">
              <w:rPr>
                <w:rFonts w:cs="Arial"/>
                <w:spacing w:val="-3"/>
                <w:position w:val="-2"/>
                <w:szCs w:val="18"/>
              </w:rPr>
              <w:t xml:space="preserve"> </w:t>
            </w:r>
            <w:r w:rsidRPr="000024F2">
              <w:rPr>
                <w:rFonts w:cs="Arial"/>
                <w:position w:val="-2"/>
                <w:szCs w:val="18"/>
              </w:rPr>
              <w:t>intentional</w:t>
            </w:r>
            <w:r w:rsidRPr="000024F2">
              <w:rPr>
                <w:rFonts w:cs="Arial"/>
                <w:spacing w:val="-8"/>
                <w:position w:val="-2"/>
                <w:szCs w:val="18"/>
              </w:rPr>
              <w:t xml:space="preserve"> </w:t>
            </w:r>
            <w:r w:rsidRPr="000024F2">
              <w:rPr>
                <w:rFonts w:cs="Arial"/>
                <w:position w:val="-2"/>
                <w:szCs w:val="18"/>
              </w:rPr>
              <w:t>actions)</w:t>
            </w:r>
          </w:p>
          <w:p w14:paraId="1B92BD08" w14:textId="77777777" w:rsidR="00CB5358" w:rsidRPr="000024F2" w:rsidRDefault="00CB5358" w:rsidP="00DD7611">
            <w:pPr>
              <w:pStyle w:val="TAL"/>
            </w:pPr>
            <w:r w:rsidRPr="000024F2">
              <w:t>•</w:t>
            </w:r>
            <w:r w:rsidRPr="000024F2">
              <w:rPr>
                <w:spacing w:val="10"/>
              </w:rPr>
              <w:t xml:space="preserve"> T</w:t>
            </w:r>
            <w:r w:rsidRPr="000024F2">
              <w:t>imestamp</w:t>
            </w:r>
          </w:p>
        </w:tc>
      </w:tr>
      <w:tr w:rsidR="00CB5358" w:rsidRPr="000024F2" w14:paraId="60ABD7E9"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01BA49DC" w14:textId="77777777" w:rsidR="00CB5358" w:rsidRPr="000024F2" w:rsidRDefault="00CB5358" w:rsidP="00DD7611">
            <w:pPr>
              <w:pStyle w:val="TAL"/>
            </w:pPr>
            <w:r w:rsidRPr="000024F2">
              <w:rPr>
                <w:rFonts w:cs="Arial"/>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62B026F4" w14:textId="77777777" w:rsidR="00CB5358" w:rsidRPr="000024F2" w:rsidRDefault="00CB5358" w:rsidP="00DD7611">
            <w:pPr>
              <w:pStyle w:val="TAL"/>
            </w:pPr>
            <w:r w:rsidRPr="000024F2">
              <w:rPr>
                <w:rFonts w:cs="Arial"/>
                <w:szCs w:val="18"/>
              </w:rPr>
              <w:t>Change</w:t>
            </w:r>
            <w:r w:rsidRPr="000024F2">
              <w:rPr>
                <w:rFonts w:cs="Arial"/>
                <w:spacing w:val="-6"/>
                <w:szCs w:val="18"/>
              </w:rPr>
              <w:t xml:space="preserve"> </w:t>
            </w:r>
            <w:r w:rsidRPr="000024F2">
              <w:rPr>
                <w:rFonts w:cs="Arial"/>
                <w:szCs w:val="18"/>
              </w:rPr>
              <w:t>to</w:t>
            </w:r>
            <w:r w:rsidRPr="000024F2">
              <w:rPr>
                <w:rFonts w:cs="Arial"/>
                <w:spacing w:val="-2"/>
                <w:szCs w:val="18"/>
              </w:rPr>
              <w:t xml:space="preserve"> </w:t>
            </w:r>
            <w:r w:rsidRPr="000024F2">
              <w:rPr>
                <w:rFonts w:cs="Arial"/>
                <w:szCs w:val="18"/>
              </w:rPr>
              <w:t>the</w:t>
            </w:r>
            <w:r w:rsidRPr="000024F2">
              <w:rPr>
                <w:rFonts w:cs="Arial"/>
                <w:spacing w:val="-3"/>
                <w:szCs w:val="18"/>
              </w:rPr>
              <w:t xml:space="preserve"> </w:t>
            </w:r>
            <w:r w:rsidRPr="000024F2">
              <w:rPr>
                <w:rFonts w:cs="Arial"/>
                <w:szCs w:val="18"/>
              </w:rPr>
              <w:t>status</w:t>
            </w:r>
            <w:r w:rsidRPr="000024F2">
              <w:rPr>
                <w:rFonts w:cs="Arial"/>
                <w:spacing w:val="-5"/>
                <w:szCs w:val="18"/>
              </w:rPr>
              <w:t xml:space="preserve"> </w:t>
            </w:r>
            <w:r w:rsidRPr="000024F2">
              <w:rPr>
                <w:rFonts w:cs="Arial"/>
                <w:szCs w:val="18"/>
              </w:rPr>
              <w:t>of interfaces on the network device</w:t>
            </w:r>
            <w:r w:rsidRPr="000024F2">
              <w:rPr>
                <w:rFonts w:cs="Arial"/>
                <w:spacing w:val="-8"/>
                <w:szCs w:val="18"/>
              </w:rPr>
              <w:t xml:space="preserve"> </w:t>
            </w:r>
            <w:r w:rsidRPr="000024F2">
              <w:rPr>
                <w:rFonts w:cs="Arial"/>
                <w:szCs w:val="18"/>
              </w:rPr>
              <w:t>(e.g.</w:t>
            </w:r>
            <w:r w:rsidRPr="000024F2">
              <w:rPr>
                <w:rFonts w:cs="Arial"/>
                <w:spacing w:val="-4"/>
                <w:szCs w:val="18"/>
              </w:rPr>
              <w:t xml:space="preserve"> </w:t>
            </w:r>
            <w:r w:rsidRPr="000024F2">
              <w:rPr>
                <w:rFonts w:cs="Arial"/>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1AD35B07" w14:textId="77777777" w:rsidR="00CB5358" w:rsidRPr="000024F2" w:rsidRDefault="00CB5358" w:rsidP="00DD7611">
            <w:pPr>
              <w:pStyle w:val="TAL"/>
              <w:rPr>
                <w:rFonts w:cs="Arial"/>
                <w:szCs w:val="18"/>
              </w:rPr>
            </w:pPr>
            <w:r w:rsidRPr="000024F2">
              <w:t xml:space="preserve">• </w:t>
            </w:r>
            <w:r w:rsidRPr="000024F2">
              <w:rPr>
                <w:rFonts w:cs="Arial"/>
                <w:szCs w:val="18"/>
              </w:rPr>
              <w:t>Interface</w:t>
            </w:r>
            <w:r w:rsidRPr="000024F2">
              <w:rPr>
                <w:rFonts w:cs="Arial"/>
                <w:spacing w:val="-7"/>
                <w:szCs w:val="18"/>
              </w:rPr>
              <w:t xml:space="preserve"> </w:t>
            </w:r>
            <w:r w:rsidRPr="000024F2">
              <w:rPr>
                <w:rFonts w:cs="Arial"/>
                <w:szCs w:val="18"/>
              </w:rPr>
              <w:t>name</w:t>
            </w:r>
            <w:r w:rsidRPr="000024F2">
              <w:rPr>
                <w:rFonts w:cs="Arial"/>
                <w:spacing w:val="-4"/>
                <w:szCs w:val="18"/>
              </w:rPr>
              <w:t xml:space="preserve"> </w:t>
            </w:r>
            <w:r w:rsidRPr="000024F2">
              <w:rPr>
                <w:rFonts w:cs="Arial"/>
                <w:szCs w:val="18"/>
              </w:rPr>
              <w:t>and</w:t>
            </w:r>
            <w:r w:rsidRPr="000024F2">
              <w:rPr>
                <w:rFonts w:cs="Arial"/>
                <w:spacing w:val="-3"/>
                <w:szCs w:val="18"/>
              </w:rPr>
              <w:t xml:space="preserve"> </w:t>
            </w:r>
            <w:r w:rsidRPr="000024F2">
              <w:rPr>
                <w:rFonts w:cs="Arial"/>
                <w:szCs w:val="18"/>
              </w:rPr>
              <w:t>type</w:t>
            </w:r>
          </w:p>
          <w:p w14:paraId="3957D3BD" w14:textId="77777777" w:rsidR="00CB5358" w:rsidRPr="000024F2" w:rsidRDefault="00CB5358" w:rsidP="00DD7611">
            <w:pPr>
              <w:pStyle w:val="TAL"/>
              <w:rPr>
                <w:rFonts w:cs="Arial"/>
                <w:position w:val="-2"/>
                <w:szCs w:val="18"/>
              </w:rPr>
            </w:pPr>
            <w:r w:rsidRPr="000024F2">
              <w:t xml:space="preserve">• </w:t>
            </w:r>
            <w:r w:rsidRPr="000024F2">
              <w:rPr>
                <w:rFonts w:cs="Arial"/>
                <w:position w:val="-2"/>
                <w:szCs w:val="18"/>
              </w:rPr>
              <w:t>Status</w:t>
            </w:r>
            <w:r w:rsidRPr="000024F2">
              <w:rPr>
                <w:rFonts w:cs="Arial"/>
                <w:spacing w:val="-5"/>
                <w:position w:val="-2"/>
                <w:szCs w:val="18"/>
              </w:rPr>
              <w:t xml:space="preserve"> </w:t>
            </w:r>
            <w:r w:rsidRPr="000024F2">
              <w:rPr>
                <w:rFonts w:cs="Arial"/>
                <w:position w:val="-2"/>
                <w:szCs w:val="18"/>
              </w:rPr>
              <w:t>(shutdown,</w:t>
            </w:r>
            <w:r w:rsidRPr="000024F2">
              <w:rPr>
                <w:rFonts w:cs="Arial"/>
                <w:spacing w:val="-9"/>
                <w:position w:val="-2"/>
                <w:szCs w:val="18"/>
              </w:rPr>
              <w:t xml:space="preserve"> </w:t>
            </w:r>
            <w:r w:rsidRPr="000024F2">
              <w:rPr>
                <w:rFonts w:cs="Arial"/>
                <w:position w:val="-2"/>
                <w:szCs w:val="18"/>
              </w:rPr>
              <w:t>missing</w:t>
            </w:r>
            <w:r w:rsidRPr="000024F2">
              <w:rPr>
                <w:rFonts w:cs="Arial"/>
                <w:spacing w:val="-6"/>
                <w:position w:val="-2"/>
                <w:szCs w:val="18"/>
              </w:rPr>
              <w:t xml:space="preserve"> </w:t>
            </w:r>
            <w:r w:rsidRPr="000024F2">
              <w:rPr>
                <w:rFonts w:cs="Arial"/>
                <w:position w:val="-2"/>
                <w:szCs w:val="18"/>
              </w:rPr>
              <w:t>link,</w:t>
            </w:r>
            <w:r w:rsidRPr="000024F2">
              <w:rPr>
                <w:rFonts w:cs="Arial"/>
                <w:spacing w:val="-3"/>
                <w:position w:val="-2"/>
                <w:szCs w:val="18"/>
              </w:rPr>
              <w:t xml:space="preserve"> </w:t>
            </w:r>
            <w:r w:rsidRPr="000024F2">
              <w:rPr>
                <w:rFonts w:cs="Arial"/>
                <w:position w:val="-2"/>
                <w:szCs w:val="18"/>
              </w:rPr>
              <w:t>etc.)</w:t>
            </w:r>
          </w:p>
          <w:p w14:paraId="7962DC56" w14:textId="77777777" w:rsidR="00CB5358" w:rsidRPr="000024F2" w:rsidRDefault="00CB5358" w:rsidP="00DD7611">
            <w:pPr>
              <w:pStyle w:val="TAL"/>
            </w:pPr>
            <w:r w:rsidRPr="000024F2">
              <w:t>•</w:t>
            </w:r>
            <w:r w:rsidRPr="000024F2">
              <w:rPr>
                <w:spacing w:val="10"/>
              </w:rPr>
              <w:t xml:space="preserve"> T</w:t>
            </w:r>
            <w:r w:rsidRPr="000024F2">
              <w:t>imestamp</w:t>
            </w:r>
          </w:p>
        </w:tc>
      </w:tr>
    </w:tbl>
    <w:p w14:paraId="3B86EB79" w14:textId="77777777" w:rsidR="00CB5358" w:rsidRDefault="00CB5358" w:rsidP="00CB5358"/>
    <w:p w14:paraId="42045507" w14:textId="77777777" w:rsidR="00CB5358" w:rsidRPr="00FD4A4B" w:rsidRDefault="00CB5358" w:rsidP="00CB5358">
      <w:r w:rsidRPr="00FD4A4B">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CB5358" w:rsidRPr="000024F2" w14:paraId="2789BBE9" w14:textId="77777777" w:rsidTr="00DD7611">
        <w:trPr>
          <w:jc w:val="center"/>
        </w:trPr>
        <w:tc>
          <w:tcPr>
            <w:tcW w:w="1980" w:type="dxa"/>
            <w:tcBorders>
              <w:top w:val="single" w:sz="4" w:space="0" w:color="000000"/>
              <w:left w:val="single" w:sz="4" w:space="0" w:color="000000"/>
              <w:bottom w:val="double" w:sz="4" w:space="0" w:color="auto"/>
              <w:right w:val="single" w:sz="4" w:space="0" w:color="000000"/>
            </w:tcBorders>
          </w:tcPr>
          <w:p w14:paraId="3B3EBFBD" w14:textId="77777777" w:rsidR="00CB5358" w:rsidRPr="000024F2" w:rsidRDefault="00CB5358" w:rsidP="00DD7611">
            <w:pPr>
              <w:pStyle w:val="TAH"/>
              <w:rPr>
                <w:sz w:val="24"/>
                <w:szCs w:val="24"/>
              </w:rPr>
            </w:pPr>
            <w:proofErr w:type="spellStart"/>
            <w:r w:rsidRPr="000024F2">
              <w:t>EventTypes</w:t>
            </w:r>
            <w:proofErr w:type="spellEnd"/>
          </w:p>
        </w:tc>
        <w:tc>
          <w:tcPr>
            <w:tcW w:w="2970" w:type="dxa"/>
            <w:tcBorders>
              <w:top w:val="single" w:sz="4" w:space="0" w:color="000000"/>
              <w:left w:val="single" w:sz="4" w:space="0" w:color="000000"/>
              <w:bottom w:val="double" w:sz="4" w:space="0" w:color="auto"/>
              <w:right w:val="single" w:sz="4" w:space="0" w:color="000000"/>
            </w:tcBorders>
          </w:tcPr>
          <w:p w14:paraId="714E9976" w14:textId="77777777" w:rsidR="00CB5358" w:rsidRPr="000024F2" w:rsidRDefault="00CB5358" w:rsidP="00DD7611">
            <w:pPr>
              <w:pStyle w:val="TAH"/>
            </w:pPr>
            <w:r w:rsidRPr="000024F2">
              <w:t>Description</w:t>
            </w:r>
          </w:p>
        </w:tc>
        <w:tc>
          <w:tcPr>
            <w:tcW w:w="3836" w:type="dxa"/>
            <w:tcBorders>
              <w:top w:val="single" w:sz="4" w:space="0" w:color="000000"/>
              <w:left w:val="single" w:sz="4" w:space="0" w:color="000000"/>
              <w:bottom w:val="double" w:sz="4" w:space="0" w:color="auto"/>
              <w:right w:val="single" w:sz="4" w:space="0" w:color="000000"/>
            </w:tcBorders>
          </w:tcPr>
          <w:p w14:paraId="6F6241F8" w14:textId="77777777" w:rsidR="00CB5358" w:rsidRPr="000024F2" w:rsidRDefault="00CB5358" w:rsidP="00DD7611">
            <w:pPr>
              <w:pStyle w:val="TAH"/>
              <w:rPr>
                <w:sz w:val="24"/>
                <w:szCs w:val="24"/>
              </w:rPr>
            </w:pPr>
            <w:r w:rsidRPr="000024F2">
              <w:t>Event data to be logged</w:t>
            </w:r>
          </w:p>
        </w:tc>
      </w:tr>
      <w:tr w:rsidR="00CB5358" w:rsidRPr="000024F2" w14:paraId="5D32369D" w14:textId="77777777" w:rsidTr="00DD7611">
        <w:trPr>
          <w:jc w:val="center"/>
        </w:trPr>
        <w:tc>
          <w:tcPr>
            <w:tcW w:w="1980" w:type="dxa"/>
            <w:tcBorders>
              <w:top w:val="single" w:sz="4" w:space="0" w:color="000000"/>
              <w:left w:val="single" w:sz="4" w:space="0" w:color="000000"/>
              <w:bottom w:val="single" w:sz="4" w:space="0" w:color="000000"/>
              <w:right w:val="single" w:sz="4" w:space="0" w:color="000000"/>
            </w:tcBorders>
          </w:tcPr>
          <w:p w14:paraId="69FA9403" w14:textId="77777777" w:rsidR="00CB5358" w:rsidRPr="000024F2" w:rsidRDefault="00CB5358" w:rsidP="00DD7611">
            <w:pPr>
              <w:pStyle w:val="TAL"/>
              <w:rPr>
                <w:sz w:val="24"/>
                <w:szCs w:val="24"/>
              </w:rPr>
            </w:pPr>
            <w:r w:rsidRPr="000024F2">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4D0D2409" w14:textId="77777777" w:rsidR="00CB5358" w:rsidRPr="000024F2" w:rsidRDefault="00CB5358" w:rsidP="00DD7611">
            <w:pPr>
              <w:pStyle w:val="TAL"/>
            </w:pPr>
            <w:r w:rsidRPr="000024F2">
              <w:rPr>
                <w:rFonts w:cs="Arial"/>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0C2C4B28" w14:textId="77777777" w:rsidR="00CB5358" w:rsidRPr="000024F2" w:rsidRDefault="00CB5358" w:rsidP="00DD7611">
            <w:pPr>
              <w:widowControl w:val="0"/>
              <w:spacing w:before="4" w:after="0" w:line="130" w:lineRule="exact"/>
              <w:rPr>
                <w:rFonts w:ascii="Arial" w:hAnsi="Arial" w:cs="Arial"/>
                <w:sz w:val="13"/>
                <w:szCs w:val="13"/>
              </w:rPr>
            </w:pPr>
          </w:p>
          <w:p w14:paraId="1A4C07DD" w14:textId="77777777" w:rsidR="00CB5358" w:rsidRPr="000024F2" w:rsidRDefault="00CB5358" w:rsidP="00DD7611">
            <w:pPr>
              <w:pStyle w:val="TAL"/>
            </w:pPr>
            <w:r w:rsidRPr="000024F2">
              <w:t>• Administrator username,</w:t>
            </w:r>
          </w:p>
          <w:p w14:paraId="71D663F4" w14:textId="77777777" w:rsidR="00CB5358" w:rsidRPr="000024F2" w:rsidRDefault="00CB5358" w:rsidP="00DD7611">
            <w:pPr>
              <w:pStyle w:val="TAL"/>
            </w:pPr>
            <w:r w:rsidRPr="000024F2">
              <w:t>• Administered account,</w:t>
            </w:r>
          </w:p>
          <w:p w14:paraId="48C56A19" w14:textId="77777777" w:rsidR="00CB5358" w:rsidRPr="000024F2" w:rsidRDefault="00CB5358" w:rsidP="00DD7611">
            <w:pPr>
              <w:pStyle w:val="TAL"/>
            </w:pPr>
            <w:r w:rsidRPr="000024F2">
              <w:t>• Activity performed (group added or removed)</w:t>
            </w:r>
          </w:p>
          <w:p w14:paraId="58840EA2" w14:textId="77777777" w:rsidR="00CB5358" w:rsidRPr="000024F2" w:rsidRDefault="00CB5358" w:rsidP="00DD7611">
            <w:pPr>
              <w:pStyle w:val="TAL"/>
            </w:pPr>
            <w:r w:rsidRPr="000024F2">
              <w:t>• Timestamp.</w:t>
            </w:r>
          </w:p>
        </w:tc>
      </w:tr>
    </w:tbl>
    <w:p w14:paraId="6A66161A" w14:textId="77777777" w:rsidR="00CB5358" w:rsidRPr="00FD4A4B" w:rsidRDefault="00CB5358" w:rsidP="00CB5358"/>
    <w:p w14:paraId="696AC0F4" w14:textId="77777777" w:rsidR="00CB5358" w:rsidRDefault="00CB5358" w:rsidP="00CB5358">
      <w:pPr>
        <w:rPr>
          <w:i/>
        </w:rPr>
      </w:pPr>
      <w:r w:rsidRPr="000D34C2">
        <w:rPr>
          <w:i/>
        </w:rPr>
        <w:t xml:space="preserve">Threat References: </w:t>
      </w:r>
      <w:r w:rsidRPr="00120A14">
        <w:rPr>
          <w:iCs/>
        </w:rPr>
        <w:t>TR 33.926 [4], clause 5.3.4.4, Log Tampering</w:t>
      </w:r>
    </w:p>
    <w:p w14:paraId="3F7944DB" w14:textId="77777777" w:rsidR="00CB5358" w:rsidRPr="00FD4A4B" w:rsidRDefault="00CB5358" w:rsidP="00CB5358">
      <w:r w:rsidRPr="00FD4A4B">
        <w:rPr>
          <w:i/>
        </w:rPr>
        <w:t>Test case</w:t>
      </w:r>
      <w:r w:rsidRPr="00FD4A4B">
        <w:t xml:space="preserve">: </w:t>
      </w:r>
    </w:p>
    <w:p w14:paraId="2A5354D6" w14:textId="77777777" w:rsidR="00CB5358" w:rsidRPr="00FD4A4B" w:rsidRDefault="00CB5358" w:rsidP="00CB5358">
      <w:pPr>
        <w:rPr>
          <w:b/>
        </w:rPr>
      </w:pPr>
      <w:r w:rsidRPr="00FD4A4B">
        <w:rPr>
          <w:b/>
          <w:i/>
        </w:rPr>
        <w:lastRenderedPageBreak/>
        <w:t>Test Name</w:t>
      </w:r>
      <w:r w:rsidRPr="00FD4A4B">
        <w:rPr>
          <w:b/>
        </w:rPr>
        <w:t xml:space="preserve">: </w:t>
      </w:r>
      <w:r w:rsidRPr="00FD4A4B">
        <w:t>TC_SECURITY_EVENT_LOGGING</w:t>
      </w:r>
    </w:p>
    <w:p w14:paraId="59EA4FF6" w14:textId="77777777" w:rsidR="00CB5358" w:rsidRPr="00FD4A4B" w:rsidRDefault="00CB5358" w:rsidP="00CB5358">
      <w:pPr>
        <w:keepNext/>
        <w:keepLines/>
        <w:spacing w:before="180"/>
        <w:rPr>
          <w:b/>
          <w:lang w:eastAsia="zh-CN"/>
        </w:rPr>
      </w:pPr>
      <w:r w:rsidRPr="00FD4A4B">
        <w:rPr>
          <w:b/>
          <w:lang w:eastAsia="zh-CN"/>
        </w:rPr>
        <w:t>Purpose:</w:t>
      </w:r>
    </w:p>
    <w:p w14:paraId="0D0A6F61" w14:textId="77777777" w:rsidR="00CB5358" w:rsidRPr="00FD4A4B" w:rsidRDefault="00CB5358" w:rsidP="00CB5358">
      <w:r w:rsidRPr="00FD4A4B">
        <w:t>To verify that the network product correctly logs all required security event types.</w:t>
      </w:r>
    </w:p>
    <w:p w14:paraId="645F9C00" w14:textId="77777777" w:rsidR="00CB5358" w:rsidRPr="00FD4A4B" w:rsidRDefault="00CB5358" w:rsidP="00CB5358">
      <w:pPr>
        <w:keepNext/>
        <w:keepLines/>
        <w:spacing w:before="180"/>
        <w:rPr>
          <w:b/>
          <w:lang w:eastAsia="zh-CN"/>
        </w:rPr>
      </w:pPr>
      <w:r w:rsidRPr="00FD4A4B">
        <w:rPr>
          <w:b/>
          <w:lang w:eastAsia="zh-CN"/>
        </w:rPr>
        <w:t>Procedure and execution steps:</w:t>
      </w:r>
    </w:p>
    <w:p w14:paraId="42F09BF1" w14:textId="77777777" w:rsidR="00CB5358" w:rsidRPr="00FD4A4B" w:rsidRDefault="00CB5358" w:rsidP="00CB5358">
      <w:pPr>
        <w:keepNext/>
        <w:keepLines/>
        <w:spacing w:before="180"/>
        <w:ind w:left="284"/>
        <w:rPr>
          <w:b/>
          <w:lang w:eastAsia="zh-CN"/>
        </w:rPr>
      </w:pPr>
      <w:r w:rsidRPr="00FD4A4B">
        <w:rPr>
          <w:b/>
          <w:lang w:eastAsia="zh-CN"/>
        </w:rPr>
        <w:t>Pre-Conditions:</w:t>
      </w:r>
    </w:p>
    <w:p w14:paraId="239B54A1" w14:textId="77777777" w:rsidR="00CB5358" w:rsidRPr="00FD4A4B" w:rsidRDefault="00CB5358" w:rsidP="00CB5358">
      <w:pPr>
        <w:pStyle w:val="B1"/>
        <w:ind w:left="284"/>
      </w:pPr>
      <w:r w:rsidRPr="00FD4A4B">
        <w:t>-</w:t>
      </w:r>
      <w:r w:rsidRPr="00FD4A4B">
        <w:tab/>
        <w:t>The following information shall be provided by the documentation accompanying the network product:</w:t>
      </w:r>
    </w:p>
    <w:p w14:paraId="190A636E" w14:textId="77777777" w:rsidR="00CB5358" w:rsidRPr="00FD4A4B" w:rsidRDefault="00CB5358" w:rsidP="00CB5358">
      <w:pPr>
        <w:pStyle w:val="B2"/>
      </w:pPr>
      <w:r w:rsidRPr="00FD4A4B">
        <w:t>-</w:t>
      </w:r>
      <w:r w:rsidRPr="00FD4A4B">
        <w:tab/>
        <w:t>The log where the event is recorded and how it can be accessed (e.g. the complete path).</w:t>
      </w:r>
    </w:p>
    <w:p w14:paraId="3E953C9E" w14:textId="77777777" w:rsidR="00CB5358" w:rsidRPr="00FD4A4B" w:rsidRDefault="00CB5358" w:rsidP="00CB5358">
      <w:pPr>
        <w:pStyle w:val="B2"/>
      </w:pPr>
      <w:r w:rsidRPr="00FD4A4B">
        <w:t>-</w:t>
      </w:r>
      <w:r w:rsidRPr="00FD4A4B">
        <w:tab/>
        <w:t>If the event type is enabled by default or how to enable it.</w:t>
      </w:r>
    </w:p>
    <w:p w14:paraId="7E434213" w14:textId="77777777" w:rsidR="00CB5358" w:rsidRPr="00FD4A4B" w:rsidRDefault="00CB5358" w:rsidP="00CB5358">
      <w:pPr>
        <w:pStyle w:val="B2"/>
      </w:pPr>
      <w:r w:rsidRPr="00FD4A4B">
        <w:t>-</w:t>
      </w:r>
      <w:r w:rsidRPr="00FD4A4B">
        <w:tab/>
        <w:t xml:space="preserve">What O&amp;M services can be used on the Network Product in the configuration according to the pre-requisites for testing in clause </w:t>
      </w:r>
      <w:r>
        <w:t>4</w:t>
      </w:r>
      <w:r w:rsidRPr="00FD4A4B">
        <w:t>.1 and how to use them.</w:t>
      </w:r>
    </w:p>
    <w:p w14:paraId="754ADA72" w14:textId="77777777" w:rsidR="00CB5358" w:rsidRPr="00FD4A4B" w:rsidRDefault="00CB5358" w:rsidP="00CB5358">
      <w:pPr>
        <w:pStyle w:val="B1"/>
        <w:ind w:left="284"/>
      </w:pPr>
      <w:r w:rsidRPr="00FD4A4B">
        <w:t>-</w:t>
      </w:r>
      <w:r w:rsidRPr="00FD4A4B">
        <w:tab/>
        <w:t>The t</w:t>
      </w:r>
      <w:r w:rsidRPr="00FD4A4B">
        <w:rPr>
          <w:rFonts w:hint="eastAsia"/>
        </w:rPr>
        <w:t xml:space="preserve">ester has </w:t>
      </w:r>
      <w:r w:rsidRPr="00FD4A4B">
        <w:t>the needed administrative privileges to sufficiently perform the tests</w:t>
      </w:r>
    </w:p>
    <w:p w14:paraId="53AB37E1" w14:textId="77777777" w:rsidR="00CB5358" w:rsidRPr="00FD4A4B" w:rsidRDefault="00CB5358" w:rsidP="00CB5358">
      <w:pPr>
        <w:pStyle w:val="B1"/>
        <w:ind w:left="284"/>
      </w:pPr>
      <w:r w:rsidRPr="00FD4A4B">
        <w:t>-</w:t>
      </w:r>
      <w:r w:rsidRPr="00FD4A4B">
        <w:tab/>
        <w:t>If needed for testing specific O&amp;M services, a tester machine is available.</w:t>
      </w:r>
    </w:p>
    <w:p w14:paraId="6A8BA54D" w14:textId="77777777" w:rsidR="00CB5358" w:rsidRPr="00FD4A4B" w:rsidRDefault="00CB5358" w:rsidP="00CB5358">
      <w:pPr>
        <w:keepNext/>
        <w:keepLines/>
        <w:spacing w:before="180"/>
        <w:ind w:left="284"/>
        <w:rPr>
          <w:b/>
          <w:lang w:eastAsia="zh-CN"/>
        </w:rPr>
      </w:pPr>
      <w:r w:rsidRPr="00FD4A4B">
        <w:rPr>
          <w:b/>
          <w:lang w:eastAsia="zh-CN"/>
        </w:rPr>
        <w:t>Execution Steps</w:t>
      </w:r>
    </w:p>
    <w:p w14:paraId="0A5170C3" w14:textId="77777777" w:rsidR="00CB5358" w:rsidRPr="00FD4A4B" w:rsidRDefault="00CB5358" w:rsidP="00CB5358">
      <w:pPr>
        <w:keepNext/>
        <w:keepLines/>
        <w:spacing w:before="180"/>
        <w:ind w:left="284"/>
        <w:rPr>
          <w:lang w:eastAsia="zh-CN"/>
        </w:rPr>
      </w:pPr>
      <w:r w:rsidRPr="00FD4A4B">
        <w:rPr>
          <w:lang w:eastAsia="zh-CN"/>
        </w:rPr>
        <w:t>For each O&amp;M service perform the following test steps</w:t>
      </w:r>
    </w:p>
    <w:p w14:paraId="715FB0FE" w14:textId="77777777" w:rsidR="00CB5358" w:rsidRPr="00FD4A4B" w:rsidRDefault="00CB5358" w:rsidP="00CB5358">
      <w:pPr>
        <w:pStyle w:val="B1"/>
        <w:rPr>
          <w:lang w:eastAsia="zh-CN"/>
        </w:rPr>
      </w:pPr>
      <w:r w:rsidRPr="00FD4A4B">
        <w:rPr>
          <w:lang w:eastAsia="zh-CN"/>
        </w:rPr>
        <w:t>-</w:t>
      </w:r>
      <w:r w:rsidRPr="00FD4A4B">
        <w:rPr>
          <w:lang w:eastAsia="zh-CN"/>
        </w:rPr>
        <w:tab/>
        <w:t xml:space="preserve">The Tester sequentially triggers each security event listed in the requirement, while covering each option detailed in the individual security event descriptions. </w:t>
      </w:r>
    </w:p>
    <w:p w14:paraId="7F15FD66" w14:textId="77777777" w:rsidR="00CB5358" w:rsidRPr="00FD4A4B" w:rsidRDefault="00CB5358" w:rsidP="00CB5358">
      <w:pPr>
        <w:pStyle w:val="B1"/>
        <w:rPr>
          <w:lang w:eastAsia="zh-CN"/>
        </w:rPr>
      </w:pPr>
      <w:r w:rsidRPr="00FD4A4B">
        <w:rPr>
          <w:lang w:eastAsia="zh-CN"/>
        </w:rPr>
        <w:t>-</w:t>
      </w:r>
      <w:r w:rsidRPr="00FD4A4B">
        <w:rPr>
          <w:lang w:eastAsia="zh-CN"/>
        </w:rPr>
        <w:tab/>
        <w:t>The Tester verifies whether the security events, and their individual options, were correctly logged. In particular it is verified whether they include at least the event data specified as required to be logged.</w:t>
      </w:r>
    </w:p>
    <w:p w14:paraId="09A73F73" w14:textId="77777777" w:rsidR="00CB5358" w:rsidRPr="00FD4A4B" w:rsidRDefault="00CB5358" w:rsidP="00CB5358">
      <w:pPr>
        <w:keepNext/>
        <w:keepLines/>
        <w:spacing w:before="180"/>
        <w:rPr>
          <w:b/>
          <w:lang w:eastAsia="zh-CN"/>
        </w:rPr>
      </w:pPr>
      <w:r w:rsidRPr="00FD4A4B">
        <w:rPr>
          <w:b/>
          <w:lang w:eastAsia="zh-CN"/>
        </w:rPr>
        <w:t>Expected Results:</w:t>
      </w:r>
    </w:p>
    <w:p w14:paraId="7039C8F6" w14:textId="77777777" w:rsidR="00CB5358" w:rsidRPr="00FD4A4B" w:rsidRDefault="00CB5358" w:rsidP="00CB5358">
      <w:pPr>
        <w:keepNext/>
        <w:keepLines/>
        <w:spacing w:before="180"/>
        <w:rPr>
          <w:lang w:eastAsia="ja-JP"/>
        </w:rPr>
      </w:pPr>
      <w:r w:rsidRPr="00FD4A4B">
        <w:rPr>
          <w:lang w:eastAsia="ja-JP"/>
        </w:rPr>
        <w:t xml:space="preserve">All security events are appropriately logged, </w:t>
      </w:r>
      <w:r w:rsidRPr="00FD4A4B">
        <w:rPr>
          <w:lang w:eastAsia="zh-CN"/>
        </w:rPr>
        <w:t>including all required event data.</w:t>
      </w:r>
    </w:p>
    <w:p w14:paraId="73DF6952" w14:textId="77777777" w:rsidR="00CB5358" w:rsidRPr="00FD4A4B" w:rsidRDefault="00CB5358" w:rsidP="00CB5358">
      <w:pPr>
        <w:keepNext/>
        <w:keepLines/>
        <w:spacing w:before="180"/>
        <w:rPr>
          <w:b/>
          <w:lang w:eastAsia="zh-CN"/>
        </w:rPr>
      </w:pPr>
      <w:r w:rsidRPr="00FD4A4B">
        <w:rPr>
          <w:b/>
          <w:lang w:eastAsia="zh-CN"/>
        </w:rPr>
        <w:t>Expected format of evidence:</w:t>
      </w:r>
    </w:p>
    <w:p w14:paraId="5CD8549D" w14:textId="728C0355" w:rsidR="00CB5358" w:rsidRPr="00FD4A4B" w:rsidDel="00A80E74" w:rsidRDefault="00CB5358" w:rsidP="00CB5358">
      <w:pPr>
        <w:spacing w:after="0"/>
        <w:rPr>
          <w:del w:id="90" w:author="Ben Lorenz" w:date="2024-08-12T09:28:00Z" w16du:dateUtc="2024-08-12T07:28:00Z"/>
        </w:rPr>
      </w:pPr>
      <w:del w:id="91" w:author="Ben Lorenz" w:date="2024-08-12T09:28:00Z" w16du:dateUtc="2024-08-12T07:28:00Z">
        <w:r w:rsidRPr="00FD4A4B" w:rsidDel="00A80E74">
          <w:delText>The testing report contains the following information for each security event:</w:delText>
        </w:r>
      </w:del>
    </w:p>
    <w:p w14:paraId="7233058A" w14:textId="77777777" w:rsidR="00CB5358" w:rsidRPr="00FD4A4B" w:rsidRDefault="00CB5358" w:rsidP="00CB5358">
      <w:pPr>
        <w:pStyle w:val="B1"/>
      </w:pPr>
      <w:r w:rsidRPr="00FD4A4B">
        <w:t>-</w:t>
      </w:r>
      <w:r w:rsidRPr="00FD4A4B">
        <w:tab/>
        <w:t>List of O&amp;M services</w:t>
      </w:r>
    </w:p>
    <w:p w14:paraId="2A687EAA" w14:textId="77777777" w:rsidR="00CB5358" w:rsidRPr="00FD4A4B" w:rsidRDefault="00CB5358" w:rsidP="00CB5358">
      <w:pPr>
        <w:pStyle w:val="B1"/>
      </w:pPr>
      <w:r w:rsidRPr="00FD4A4B">
        <w:t>-</w:t>
      </w:r>
      <w:r w:rsidRPr="00FD4A4B">
        <w:tab/>
        <w:t>Commands executed per O&amp;M services</w:t>
      </w:r>
    </w:p>
    <w:p w14:paraId="05CFF93B" w14:textId="77777777" w:rsidR="00CB5358" w:rsidRPr="00FD4A4B" w:rsidRDefault="00CB5358" w:rsidP="00CB5358">
      <w:pPr>
        <w:pStyle w:val="B1"/>
      </w:pPr>
      <w:r w:rsidRPr="00FD4A4B">
        <w:t>-</w:t>
      </w:r>
      <w:r w:rsidRPr="00FD4A4B">
        <w:tab/>
        <w:t>The relevant parts of the logs in appropriate form (e.g. file, screenshot)</w:t>
      </w:r>
    </w:p>
    <w:p w14:paraId="16990C20" w14:textId="3FEC04B3" w:rsidR="00CB5358" w:rsidRPr="00FD4A4B" w:rsidDel="004F7738" w:rsidRDefault="00CB5358" w:rsidP="00CB5358">
      <w:pPr>
        <w:pStyle w:val="B1"/>
        <w:rPr>
          <w:del w:id="92" w:author="Ben Lorenz" w:date="2024-08-12T09:41:00Z" w16du:dateUtc="2024-08-12T07:41:00Z"/>
        </w:rPr>
      </w:pPr>
      <w:del w:id="93" w:author="Ben Lorenz" w:date="2024-08-12T09:41:00Z" w16du:dateUtc="2024-08-12T07:41:00Z">
        <w:r w:rsidRPr="00FD4A4B" w:rsidDel="004F7738">
          <w:delText>-</w:delText>
        </w:r>
        <w:r w:rsidRPr="00FD4A4B" w:rsidDel="004F7738">
          <w:tab/>
          <w:delText>Test result (Passed or not)</w:delText>
        </w:r>
      </w:del>
    </w:p>
    <w:p w14:paraId="3D79979A" w14:textId="77777777" w:rsidR="00093F1D" w:rsidRDefault="00093F1D" w:rsidP="00CB5358">
      <w:pPr>
        <w:pStyle w:val="berschrift5"/>
      </w:pPr>
      <w:bookmarkStart w:id="94" w:name="_CR4_2_3_6_2"/>
      <w:bookmarkStart w:id="95" w:name="_Toc19542395"/>
      <w:bookmarkStart w:id="96" w:name="_Toc35348397"/>
      <w:bookmarkStart w:id="97" w:name="_Toc161741920"/>
      <w:bookmarkEnd w:id="94"/>
    </w:p>
    <w:p w14:paraId="1391FBC0" w14:textId="77777777" w:rsidR="00093F1D" w:rsidRPr="00AD7D67" w:rsidRDefault="00093F1D" w:rsidP="00093F1D">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0872EA3D" w14:textId="0728A61F" w:rsidR="00CB5358" w:rsidRPr="00FD4A4B" w:rsidRDefault="00CB5358" w:rsidP="00CB5358">
      <w:pPr>
        <w:pStyle w:val="berschrift5"/>
      </w:pPr>
      <w:r w:rsidRPr="00907F75">
        <w:t>4</w:t>
      </w:r>
      <w:r w:rsidRPr="00FD4A4B">
        <w:t>.2.3.6.2</w:t>
      </w:r>
      <w:r w:rsidRPr="00FD4A4B">
        <w:tab/>
        <w:t>Log transfer to centralized storage</w:t>
      </w:r>
      <w:bookmarkEnd w:id="95"/>
      <w:bookmarkEnd w:id="96"/>
      <w:bookmarkEnd w:id="97"/>
    </w:p>
    <w:p w14:paraId="3B90EBFE" w14:textId="77777777" w:rsidR="00CB5358" w:rsidRPr="00FD4A4B" w:rsidRDefault="00CB5358" w:rsidP="00CB5358">
      <w:r w:rsidRPr="00FD4A4B">
        <w:rPr>
          <w:i/>
        </w:rPr>
        <w:t>Requirement Name</w:t>
      </w:r>
      <w:r w:rsidRPr="00FD4A4B">
        <w:t xml:space="preserve">: </w:t>
      </w:r>
      <w:r w:rsidRPr="00FD4A4B">
        <w:rPr>
          <w:lang w:eastAsia="zh-CN"/>
        </w:rPr>
        <w:t>Log transfer to centralized storage</w:t>
      </w:r>
    </w:p>
    <w:p w14:paraId="41BA5434" w14:textId="77777777" w:rsidR="00CB5358" w:rsidRDefault="00CB5358" w:rsidP="00CB5358">
      <w:pPr>
        <w:rPr>
          <w:i/>
        </w:rPr>
      </w:pPr>
      <w:r w:rsidRPr="000D34C2">
        <w:rPr>
          <w:i/>
        </w:rPr>
        <w:t xml:space="preserve">Requirement Reference: </w:t>
      </w:r>
      <w:r w:rsidRPr="000D34C2">
        <w:rPr>
          <w:iCs/>
        </w:rPr>
        <w:t>In accordance with industry best practice</w:t>
      </w:r>
    </w:p>
    <w:p w14:paraId="243D1C12" w14:textId="77777777" w:rsidR="00CB5358" w:rsidRPr="00FD4A4B" w:rsidRDefault="00CB5358" w:rsidP="00CB5358">
      <w:r w:rsidRPr="00FD4A4B">
        <w:rPr>
          <w:i/>
        </w:rPr>
        <w:t>Requirement Description</w:t>
      </w:r>
      <w:r w:rsidRPr="00FD4A4B">
        <w:t xml:space="preserve">: </w:t>
      </w:r>
    </w:p>
    <w:p w14:paraId="576A9576" w14:textId="77777777" w:rsidR="00CB5358" w:rsidRPr="00FD4A4B" w:rsidRDefault="00CB5358" w:rsidP="00CB5358">
      <w:pPr>
        <w:pStyle w:val="B1"/>
      </w:pPr>
      <w:r w:rsidRPr="00FD4A4B">
        <w:t>a)</w:t>
      </w:r>
      <w:r w:rsidRPr="00FD4A4B">
        <w:tab/>
        <w:t>The Network Product shall support forward</w:t>
      </w:r>
      <w:proofErr w:type="spellStart"/>
      <w:r w:rsidRPr="00747EEA">
        <w:rPr>
          <w:lang w:val="en-US"/>
        </w:rPr>
        <w:t>ing</w:t>
      </w:r>
      <w:proofErr w:type="spellEnd"/>
      <w:r w:rsidRPr="00FD4A4B">
        <w:t xml:space="preserve"> of security event logging data to an external system. Secure transport protocols in accordance with clause </w:t>
      </w:r>
      <w:r w:rsidRPr="00907F75">
        <w:t>4</w:t>
      </w:r>
      <w:r w:rsidRPr="00FD4A4B">
        <w:t>.2.3.2.4, shall be used.</w:t>
      </w:r>
    </w:p>
    <w:p w14:paraId="2EF4AF2D" w14:textId="77777777" w:rsidR="00CB5358" w:rsidRPr="00FD4A4B" w:rsidRDefault="00CB5358" w:rsidP="00CB5358">
      <w:pPr>
        <w:pStyle w:val="B1"/>
      </w:pPr>
      <w:r w:rsidRPr="00FD4A4B">
        <w:rPr>
          <w:lang w:eastAsia="zh-CN"/>
        </w:rPr>
        <w:t>b)</w:t>
      </w:r>
      <w:r w:rsidRPr="00FD4A4B">
        <w:rPr>
          <w:lang w:eastAsia="zh-CN"/>
        </w:rPr>
        <w:tab/>
        <w:t>Log functions should support secure uploading of log files to a central location or to a</w:t>
      </w:r>
      <w:r w:rsidRPr="00747EEA">
        <w:rPr>
          <w:lang w:val="en-US" w:eastAsia="zh-CN"/>
        </w:rPr>
        <w:t>n external</w:t>
      </w:r>
      <w:r w:rsidRPr="00FD4A4B">
        <w:rPr>
          <w:lang w:eastAsia="zh-CN"/>
        </w:rPr>
        <w:t xml:space="preserve"> system for the Network Product that is logging.</w:t>
      </w:r>
    </w:p>
    <w:p w14:paraId="7BF12CFB" w14:textId="77777777" w:rsidR="00CB5358" w:rsidRDefault="00CB5358" w:rsidP="00CB5358">
      <w:pPr>
        <w:rPr>
          <w:iCs/>
        </w:rPr>
      </w:pPr>
      <w:r w:rsidRPr="000D34C2">
        <w:rPr>
          <w:i/>
        </w:rPr>
        <w:t xml:space="preserve">Threat References: </w:t>
      </w:r>
      <w:r w:rsidRPr="00076EAC">
        <w:rPr>
          <w:iCs/>
        </w:rPr>
        <w:t>TR 33.926 [4]</w:t>
      </w:r>
      <w:r w:rsidRPr="00120A14">
        <w:rPr>
          <w:iCs/>
        </w:rPr>
        <w:t>, clause 5.3.4.4, Log Tampering</w:t>
      </w:r>
    </w:p>
    <w:p w14:paraId="6E579F01" w14:textId="77777777" w:rsidR="00CB5358" w:rsidRPr="00FD4A4B" w:rsidRDefault="00CB5358" w:rsidP="00CB5358">
      <w:r w:rsidRPr="00FD4A4B">
        <w:rPr>
          <w:b/>
        </w:rPr>
        <w:lastRenderedPageBreak/>
        <w:t>Test Name</w:t>
      </w:r>
      <w:r w:rsidRPr="00FD4A4B">
        <w:t>: TC_</w:t>
      </w:r>
      <w:r w:rsidRPr="00FD4A4B">
        <w:rPr>
          <w:rFonts w:hint="eastAsia"/>
          <w:lang w:eastAsia="zh-CN"/>
        </w:rPr>
        <w:t>LOG TRANS</w:t>
      </w:r>
      <w:r w:rsidRPr="00FD4A4B">
        <w:t>_</w:t>
      </w:r>
      <w:r w:rsidRPr="00FD4A4B">
        <w:rPr>
          <w:rFonts w:hint="eastAsia"/>
          <w:lang w:eastAsia="zh-CN"/>
        </w:rPr>
        <w:t>TO_CENTR STORAGE</w:t>
      </w:r>
    </w:p>
    <w:p w14:paraId="327BD317" w14:textId="77777777" w:rsidR="00CB5358" w:rsidRPr="00FD4A4B" w:rsidRDefault="00CB5358" w:rsidP="00CB5358">
      <w:pPr>
        <w:keepNext/>
        <w:keepLines/>
        <w:spacing w:before="180"/>
        <w:rPr>
          <w:b/>
          <w:lang w:eastAsia="zh-CN"/>
        </w:rPr>
      </w:pPr>
      <w:r w:rsidRPr="00FD4A4B">
        <w:rPr>
          <w:b/>
          <w:lang w:eastAsia="zh-CN"/>
        </w:rPr>
        <w:t>Purpose:</w:t>
      </w:r>
    </w:p>
    <w:p w14:paraId="535DD838" w14:textId="77777777" w:rsidR="00CB5358" w:rsidRPr="00FD4A4B" w:rsidRDefault="00CB5358" w:rsidP="00CB5358">
      <w:pPr>
        <w:rPr>
          <w:lang w:eastAsia="zh-CN"/>
        </w:rPr>
      </w:pPr>
      <w:r w:rsidRPr="00FD4A4B">
        <w:t xml:space="preserve">To ensure </w:t>
      </w:r>
      <w:r w:rsidRPr="00FD4A4B">
        <w:rPr>
          <w:rFonts w:hint="eastAsia"/>
          <w:lang w:eastAsia="zh-CN"/>
        </w:rPr>
        <w:t xml:space="preserve">log shall be </w:t>
      </w:r>
      <w:r w:rsidRPr="00FD4A4B">
        <w:rPr>
          <w:lang w:eastAsia="zh-CN"/>
        </w:rPr>
        <w:t>transferred</w:t>
      </w:r>
      <w:r w:rsidRPr="00FD4A4B">
        <w:rPr>
          <w:rFonts w:hint="eastAsia"/>
          <w:lang w:eastAsia="zh-CN"/>
        </w:rPr>
        <w:t xml:space="preserve"> to centralized storage</w:t>
      </w:r>
      <w:r w:rsidRPr="00FD4A4B">
        <w:t>.</w:t>
      </w:r>
    </w:p>
    <w:p w14:paraId="523CC564" w14:textId="77777777" w:rsidR="00CB5358" w:rsidRPr="00FD4A4B" w:rsidRDefault="00CB5358" w:rsidP="00CB5358">
      <w:pPr>
        <w:keepNext/>
        <w:keepLines/>
        <w:spacing w:before="180"/>
        <w:rPr>
          <w:b/>
          <w:lang w:eastAsia="zh-CN"/>
        </w:rPr>
      </w:pPr>
      <w:r w:rsidRPr="00FD4A4B">
        <w:rPr>
          <w:b/>
          <w:lang w:eastAsia="zh-CN"/>
        </w:rPr>
        <w:t>Procedure and execution steps:</w:t>
      </w:r>
    </w:p>
    <w:p w14:paraId="006D807F" w14:textId="77777777" w:rsidR="00CB5358" w:rsidRPr="00FD4A4B" w:rsidRDefault="00CB5358" w:rsidP="00CB5358">
      <w:pPr>
        <w:keepNext/>
        <w:keepLines/>
        <w:spacing w:before="180"/>
        <w:ind w:left="284"/>
        <w:rPr>
          <w:b/>
          <w:lang w:eastAsia="zh-CN"/>
        </w:rPr>
      </w:pPr>
      <w:r w:rsidRPr="00FD4A4B">
        <w:rPr>
          <w:b/>
          <w:lang w:eastAsia="zh-CN"/>
        </w:rPr>
        <w:t>Pre-Conditions:</w:t>
      </w:r>
    </w:p>
    <w:p w14:paraId="03E74296"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w:t>
      </w:r>
      <w:r w:rsidRPr="00A0243F">
        <w:rPr>
          <w:lang w:eastAsia="zh-CN"/>
        </w:rPr>
        <w:t xml:space="preserve">vendor </w:t>
      </w:r>
      <w:r w:rsidRPr="00FD4A4B">
        <w:rPr>
          <w:rFonts w:hint="eastAsia"/>
          <w:lang w:eastAsia="zh-CN"/>
        </w:rPr>
        <w:t>shall</w:t>
      </w:r>
      <w:bookmarkStart w:id="98" w:name="OLE_LINK49"/>
      <w:bookmarkStart w:id="99" w:name="OLE_LINK50"/>
      <w:r w:rsidRPr="00FD4A4B">
        <w:rPr>
          <w:rFonts w:hint="eastAsia"/>
          <w:lang w:eastAsia="zh-CN"/>
        </w:rPr>
        <w:t xml:space="preserve"> list</w:t>
      </w:r>
      <w:bookmarkStart w:id="100" w:name="OLE_LINK61"/>
      <w:bookmarkStart w:id="101" w:name="OLE_LINK62"/>
      <w:r w:rsidRPr="00FD4A4B">
        <w:rPr>
          <w:rFonts w:hint="eastAsia"/>
          <w:lang w:eastAsia="zh-CN"/>
        </w:rPr>
        <w:t xml:space="preserve"> the </w:t>
      </w:r>
      <w:r w:rsidRPr="00FD4A4B">
        <w:rPr>
          <w:lang w:eastAsia="zh-CN"/>
        </w:rPr>
        <w:t>protocol</w:t>
      </w:r>
      <w:r w:rsidRPr="00FD4A4B">
        <w:rPr>
          <w:rFonts w:hint="eastAsia"/>
          <w:lang w:eastAsia="zh-CN"/>
        </w:rPr>
        <w:t xml:space="preserve">s which transfer </w:t>
      </w:r>
      <w:r w:rsidRPr="00FD4A4B">
        <w:t>security event logging data</w:t>
      </w:r>
      <w:bookmarkEnd w:id="100"/>
      <w:bookmarkEnd w:id="101"/>
      <w:r w:rsidRPr="00405432">
        <w:t xml:space="preserve"> (in accordance with clause 4.2.3.2.4)</w:t>
      </w:r>
      <w:r w:rsidRPr="00FD4A4B">
        <w:rPr>
          <w:rFonts w:hint="eastAsia"/>
          <w:lang w:eastAsia="zh-CN"/>
        </w:rPr>
        <w:t>.</w:t>
      </w:r>
      <w:bookmarkEnd w:id="98"/>
      <w:bookmarkEnd w:id="99"/>
      <w:r w:rsidRPr="00FD4A4B">
        <w:rPr>
          <w:rFonts w:hint="eastAsia"/>
          <w:lang w:eastAsia="zh-CN"/>
        </w:rPr>
        <w:t xml:space="preserve"> </w:t>
      </w:r>
    </w:p>
    <w:p w14:paraId="59F21BAE"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session between network product and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been set up.</w:t>
      </w:r>
    </w:p>
    <w:p w14:paraId="381CC779"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tester has privilege to operate network product and related logs can be </w:t>
      </w:r>
      <w:r w:rsidRPr="00FD4A4B">
        <w:rPr>
          <w:lang w:eastAsia="zh-CN"/>
        </w:rPr>
        <w:t>outputted</w:t>
      </w:r>
      <w:r w:rsidRPr="00FD4A4B">
        <w:rPr>
          <w:rFonts w:hint="eastAsia"/>
          <w:lang w:eastAsia="zh-CN"/>
        </w:rPr>
        <w:t>.</w:t>
      </w:r>
    </w:p>
    <w:p w14:paraId="431D3EB4" w14:textId="77777777" w:rsidR="00CB5358" w:rsidRPr="00FD4A4B" w:rsidRDefault="00CB5358" w:rsidP="00CB5358">
      <w:pPr>
        <w:keepNext/>
        <w:keepLines/>
        <w:spacing w:before="180"/>
        <w:ind w:left="284"/>
        <w:rPr>
          <w:b/>
          <w:lang w:eastAsia="zh-CN"/>
        </w:rPr>
      </w:pPr>
      <w:r w:rsidRPr="00FD4A4B">
        <w:rPr>
          <w:b/>
          <w:lang w:eastAsia="zh-CN"/>
        </w:rPr>
        <w:t>Execution Steps</w:t>
      </w:r>
    </w:p>
    <w:p w14:paraId="53FB5FBF" w14:textId="77777777" w:rsidR="00CB5358" w:rsidRPr="00FD4A4B" w:rsidRDefault="00CB5358" w:rsidP="00CB5358">
      <w:pPr>
        <w:pStyle w:val="B1"/>
      </w:pPr>
      <w:r w:rsidRPr="00FD4A4B">
        <w:t>1.</w:t>
      </w:r>
      <w:r w:rsidRPr="00FD4A4B">
        <w:tab/>
        <w:t xml:space="preserve">The tester </w:t>
      </w:r>
      <w:r w:rsidRPr="00FD4A4B">
        <w:rPr>
          <w:lang w:eastAsia="zh-CN"/>
        </w:rPr>
        <w:t xml:space="preserve">configures the </w:t>
      </w:r>
      <w:r w:rsidRPr="00FD4A4B">
        <w:rPr>
          <w:rFonts w:hint="eastAsia"/>
          <w:lang w:eastAsia="zh-CN"/>
        </w:rPr>
        <w:t xml:space="preserve">network product </w:t>
      </w:r>
      <w:r w:rsidRPr="00FD4A4B">
        <w:rPr>
          <w:lang w:eastAsia="zh-CN"/>
        </w:rPr>
        <w:t xml:space="preserve">to forward event logs to an external system (according to bullet a) of requirement) </w:t>
      </w:r>
      <w:r w:rsidRPr="00FD4A4B">
        <w:rPr>
          <w:rFonts w:hint="eastAsia"/>
          <w:lang w:eastAsia="zh-CN"/>
        </w:rPr>
        <w:t xml:space="preserve">and related logs are </w:t>
      </w:r>
      <w:r w:rsidRPr="00FD4A4B">
        <w:rPr>
          <w:lang w:eastAsia="zh-CN"/>
        </w:rPr>
        <w:t xml:space="preserve">sent </w:t>
      </w:r>
      <w:r w:rsidRPr="00FD4A4B">
        <w:rPr>
          <w:rFonts w:hint="eastAsia"/>
          <w:lang w:eastAsia="zh-CN"/>
        </w:rPr>
        <w:t xml:space="preserve">out. </w:t>
      </w:r>
    </w:p>
    <w:p w14:paraId="6D9512DA" w14:textId="77777777" w:rsidR="00CB5358" w:rsidRPr="00FD4A4B" w:rsidRDefault="00CB5358" w:rsidP="00CB5358">
      <w:pPr>
        <w:pStyle w:val="B1"/>
      </w:pPr>
      <w:bookmarkStart w:id="102" w:name="OLE_LINK16"/>
      <w:bookmarkStart w:id="103" w:name="OLE_LINK17"/>
      <w:r w:rsidRPr="00FD4A4B">
        <w:rPr>
          <w:lang w:eastAsia="zh-CN"/>
        </w:rPr>
        <w:t>2.</w:t>
      </w:r>
      <w:r w:rsidRPr="00FD4A4B">
        <w:rPr>
          <w:lang w:eastAsia="zh-CN"/>
        </w:rPr>
        <w:tab/>
      </w:r>
      <w:r w:rsidRPr="00FD4A4B">
        <w:rPr>
          <w:rFonts w:hint="eastAsia"/>
          <w:lang w:eastAsia="zh-CN"/>
        </w:rPr>
        <w:t>The tester checks</w:t>
      </w:r>
      <w:bookmarkEnd w:id="102"/>
      <w:bookmarkEnd w:id="103"/>
      <w:r w:rsidRPr="00FD4A4B">
        <w:rPr>
          <w:rFonts w:hint="eastAsia"/>
          <w:lang w:eastAsia="zh-CN"/>
        </w:rPr>
        <w:t xml:space="preserve"> whether the used </w:t>
      </w:r>
      <w:r w:rsidRPr="00FD4A4B">
        <w:rPr>
          <w:lang w:eastAsia="zh-CN"/>
        </w:rPr>
        <w:t>transport</w:t>
      </w:r>
      <w:r w:rsidRPr="00FD4A4B">
        <w:rPr>
          <w:rFonts w:hint="eastAsia"/>
          <w:lang w:eastAsia="zh-CN"/>
        </w:rPr>
        <w:t xml:space="preserve"> protocol is </w:t>
      </w:r>
      <w:r w:rsidRPr="00FD4A4B">
        <w:t xml:space="preserve">secure </w:t>
      </w:r>
      <w:r w:rsidRPr="00FD4A4B">
        <w:rPr>
          <w:rFonts w:hint="eastAsia"/>
          <w:lang w:eastAsia="zh-CN"/>
        </w:rPr>
        <w:t>protocol</w:t>
      </w:r>
      <w:r w:rsidRPr="00405432">
        <w:rPr>
          <w:lang w:eastAsia="zh-CN"/>
        </w:rPr>
        <w:t xml:space="preserve"> (in accordance with clause 4.2.3.2.4)</w:t>
      </w:r>
      <w:r w:rsidRPr="00FD4A4B">
        <w:rPr>
          <w:rFonts w:hint="eastAsia"/>
          <w:lang w:eastAsia="zh-CN"/>
        </w:rPr>
        <w:t>.</w:t>
      </w:r>
    </w:p>
    <w:p w14:paraId="0B0127B0" w14:textId="77777777" w:rsidR="00CB5358" w:rsidRPr="00FD4A4B" w:rsidRDefault="00CB5358" w:rsidP="00CB5358">
      <w:pPr>
        <w:pStyle w:val="B1"/>
      </w:pPr>
      <w:r w:rsidRPr="00FD4A4B">
        <w:rPr>
          <w:lang w:eastAsia="zh-CN"/>
        </w:rPr>
        <w:t>3.</w:t>
      </w:r>
      <w:r w:rsidRPr="00FD4A4B">
        <w:rPr>
          <w:lang w:eastAsia="zh-CN"/>
        </w:rPr>
        <w:tab/>
      </w:r>
      <w:r w:rsidRPr="00FD4A4B">
        <w:rPr>
          <w:rFonts w:hint="eastAsia"/>
          <w:lang w:eastAsia="zh-CN"/>
        </w:rPr>
        <w:t xml:space="preserve">The tester checks whether </w:t>
      </w:r>
      <w:bookmarkStart w:id="104" w:name="OLE_LINK25"/>
      <w:r w:rsidRPr="00FD4A4B">
        <w:rPr>
          <w:rFonts w:hint="eastAsia"/>
          <w:lang w:eastAsia="zh-CN"/>
        </w:rPr>
        <w:t xml:space="preserve">the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stored the related logs</w:t>
      </w:r>
      <w:bookmarkEnd w:id="104"/>
      <w:r w:rsidRPr="00FD4A4B">
        <w:rPr>
          <w:rFonts w:hint="eastAsia"/>
          <w:lang w:eastAsia="zh-CN"/>
        </w:rPr>
        <w:t>.</w:t>
      </w:r>
      <w:r w:rsidRPr="00FD4A4B">
        <w:t xml:space="preserve"> </w:t>
      </w:r>
    </w:p>
    <w:p w14:paraId="465C5365" w14:textId="77777777" w:rsidR="00CB5358" w:rsidRPr="00FD4A4B" w:rsidRDefault="00CB5358" w:rsidP="00CB5358">
      <w:pPr>
        <w:pStyle w:val="B1"/>
      </w:pPr>
      <w:r w:rsidRPr="00FD4A4B">
        <w:t>4.</w:t>
      </w:r>
      <w:r w:rsidRPr="00FD4A4B">
        <w:tab/>
        <w:t xml:space="preserve">The tester </w:t>
      </w:r>
      <w:r w:rsidRPr="00FD4A4B">
        <w:rPr>
          <w:lang w:eastAsia="zh-CN"/>
        </w:rPr>
        <w:t xml:space="preserve">configures the </w:t>
      </w:r>
      <w:r w:rsidRPr="00FD4A4B">
        <w:rPr>
          <w:rFonts w:hint="eastAsia"/>
          <w:lang w:eastAsia="zh-CN"/>
        </w:rPr>
        <w:t xml:space="preserve">network product </w:t>
      </w:r>
      <w:r w:rsidRPr="00FD4A4B">
        <w:rPr>
          <w:lang w:eastAsia="zh-CN"/>
        </w:rPr>
        <w:t xml:space="preserve">for secure upload of event log files to an external system (according to bullet b) of requirement) </w:t>
      </w:r>
      <w:r w:rsidRPr="00FD4A4B">
        <w:rPr>
          <w:rFonts w:hint="eastAsia"/>
          <w:lang w:eastAsia="zh-CN"/>
        </w:rPr>
        <w:t xml:space="preserve">and </w:t>
      </w:r>
      <w:r w:rsidRPr="00FD4A4B">
        <w:rPr>
          <w:lang w:eastAsia="zh-CN"/>
        </w:rPr>
        <w:t>performs a log file upload</w:t>
      </w:r>
      <w:r w:rsidRPr="00FD4A4B">
        <w:rPr>
          <w:rFonts w:hint="eastAsia"/>
          <w:lang w:eastAsia="zh-CN"/>
        </w:rPr>
        <w:t xml:space="preserve">. </w:t>
      </w:r>
    </w:p>
    <w:p w14:paraId="5EF815F8" w14:textId="77777777" w:rsidR="00CB5358" w:rsidRPr="00FD4A4B" w:rsidRDefault="00CB5358" w:rsidP="00CB5358">
      <w:pPr>
        <w:pStyle w:val="B1"/>
      </w:pPr>
      <w:r w:rsidRPr="00FD4A4B">
        <w:rPr>
          <w:lang w:eastAsia="zh-CN"/>
        </w:rPr>
        <w:t>5.</w:t>
      </w:r>
      <w:r w:rsidRPr="00FD4A4B">
        <w:tab/>
      </w:r>
      <w:r w:rsidRPr="00FD4A4B">
        <w:rPr>
          <w:lang w:eastAsia="zh-CN"/>
        </w:rPr>
        <w:t>The tester checks whether the used transport protocol for log file upload is a secure protocol</w:t>
      </w:r>
      <w:r w:rsidRPr="00405432">
        <w:rPr>
          <w:lang w:eastAsia="zh-CN"/>
        </w:rPr>
        <w:t xml:space="preserve"> (in accordance with clause 4.2.3.2.4)</w:t>
      </w:r>
      <w:r w:rsidRPr="00FD4A4B">
        <w:rPr>
          <w:lang w:eastAsia="zh-CN"/>
        </w:rPr>
        <w:t xml:space="preserve">. </w:t>
      </w:r>
    </w:p>
    <w:p w14:paraId="6E6FA17C" w14:textId="77777777" w:rsidR="00CB5358" w:rsidRPr="00FD4A4B" w:rsidRDefault="00CB5358" w:rsidP="00CB5358">
      <w:pPr>
        <w:pStyle w:val="B1"/>
        <w:rPr>
          <w:lang w:eastAsia="zh-CN"/>
        </w:rPr>
      </w:pPr>
      <w:r w:rsidRPr="00FD4A4B">
        <w:rPr>
          <w:lang w:eastAsia="zh-CN"/>
        </w:rPr>
        <w:t>6.</w:t>
      </w:r>
      <w:r w:rsidRPr="00FD4A4B">
        <w:rPr>
          <w:lang w:eastAsia="zh-CN"/>
        </w:rPr>
        <w:tab/>
      </w:r>
      <w:r w:rsidRPr="00FD4A4B">
        <w:rPr>
          <w:rFonts w:hint="eastAsia"/>
          <w:lang w:eastAsia="zh-CN"/>
        </w:rPr>
        <w:t xml:space="preserve">The tester checks whether the </w:t>
      </w:r>
      <w:r w:rsidRPr="00FD4A4B">
        <w:rPr>
          <w:lang w:eastAsia="zh-CN"/>
        </w:rPr>
        <w:t xml:space="preserve">central location or </w:t>
      </w:r>
      <w:r w:rsidRPr="00747EEA">
        <w:rPr>
          <w:lang w:val="en-US" w:eastAsia="zh-CN"/>
        </w:rPr>
        <w:t xml:space="preserve">external </w:t>
      </w:r>
      <w:r w:rsidRPr="00FD4A4B">
        <w:rPr>
          <w:lang w:eastAsia="zh-CN"/>
        </w:rPr>
        <w:t>system for network product log functions ha</w:t>
      </w:r>
      <w:r w:rsidRPr="00FD4A4B">
        <w:rPr>
          <w:rFonts w:hint="eastAsia"/>
          <w:lang w:eastAsia="zh-CN"/>
        </w:rPr>
        <w:t>s stored the related logs.</w:t>
      </w:r>
      <w:r w:rsidRPr="00FD4A4B">
        <w:rPr>
          <w:lang w:eastAsia="zh-CN"/>
        </w:rPr>
        <w:t xml:space="preserve"> </w:t>
      </w:r>
    </w:p>
    <w:p w14:paraId="4B92FC72" w14:textId="77777777" w:rsidR="00CB5358" w:rsidRPr="00FD4A4B" w:rsidRDefault="00CB5358" w:rsidP="00CB5358">
      <w:pPr>
        <w:keepNext/>
        <w:keepLines/>
        <w:spacing w:before="180"/>
        <w:rPr>
          <w:b/>
          <w:lang w:eastAsia="zh-CN"/>
        </w:rPr>
      </w:pPr>
      <w:r w:rsidRPr="00FD4A4B">
        <w:rPr>
          <w:b/>
          <w:lang w:eastAsia="zh-CN"/>
        </w:rPr>
        <w:t>Expected Results:</w:t>
      </w:r>
    </w:p>
    <w:p w14:paraId="60EB788E" w14:textId="77777777" w:rsidR="00CB5358" w:rsidRPr="00FD4A4B" w:rsidRDefault="00CB5358" w:rsidP="00CB5358">
      <w:pPr>
        <w:pStyle w:val="B1"/>
        <w:rPr>
          <w:lang w:eastAsia="zh-CN"/>
        </w:rPr>
      </w:pPr>
      <w:r w:rsidRPr="00FD4A4B">
        <w:rPr>
          <w:lang w:eastAsia="zh-CN"/>
        </w:rPr>
        <w:t>-</w:t>
      </w:r>
      <w:r w:rsidRPr="00FD4A4B">
        <w:rPr>
          <w:lang w:eastAsia="zh-CN"/>
        </w:rPr>
        <w:tab/>
      </w:r>
      <w:r w:rsidRPr="00FD4A4B">
        <w:rPr>
          <w:rFonts w:hint="eastAsia"/>
          <w:lang w:eastAsia="zh-CN"/>
        </w:rPr>
        <w:t xml:space="preserve">The listed </w:t>
      </w:r>
      <w:r w:rsidRPr="00FD4A4B">
        <w:t xml:space="preserve">transport </w:t>
      </w:r>
      <w:r w:rsidRPr="00FD4A4B">
        <w:rPr>
          <w:lang w:eastAsia="zh-CN"/>
        </w:rPr>
        <w:t>protocol</w:t>
      </w:r>
      <w:r w:rsidRPr="00FD4A4B">
        <w:rPr>
          <w:rFonts w:hint="eastAsia"/>
          <w:lang w:eastAsia="zh-CN"/>
        </w:rPr>
        <w:t>s a</w:t>
      </w:r>
      <w:r w:rsidRPr="00FD4A4B">
        <w:rPr>
          <w:lang w:eastAsia="zh-CN"/>
        </w:rPr>
        <w:t xml:space="preserve">re </w:t>
      </w:r>
      <w:r w:rsidRPr="00FD4A4B">
        <w:t xml:space="preserve">secure </w:t>
      </w:r>
      <w:r w:rsidRPr="00FD4A4B">
        <w:rPr>
          <w:lang w:eastAsia="zh-CN"/>
        </w:rPr>
        <w:t>protocols.</w:t>
      </w:r>
    </w:p>
    <w:p w14:paraId="447CC2F1" w14:textId="77777777" w:rsidR="00CB5358" w:rsidRPr="00FD4A4B" w:rsidRDefault="00CB5358" w:rsidP="00CB5358">
      <w:pPr>
        <w:pStyle w:val="B1"/>
      </w:pPr>
      <w:r w:rsidRPr="00FD4A4B">
        <w:t>-</w:t>
      </w:r>
      <w:r w:rsidRPr="00FD4A4B">
        <w:tab/>
        <w:t>The used transport protocol for log file upload is a secure standard protocol.</w:t>
      </w:r>
    </w:p>
    <w:p w14:paraId="014F6BD9" w14:textId="77777777" w:rsidR="00CB5358" w:rsidRPr="00FD4A4B" w:rsidRDefault="00CB5358" w:rsidP="00CB5358">
      <w:pPr>
        <w:pStyle w:val="B1"/>
      </w:pPr>
      <w:r w:rsidRPr="00FD4A4B">
        <w:rPr>
          <w:lang w:eastAsia="zh-CN"/>
        </w:rPr>
        <w:t>-</w:t>
      </w:r>
      <w:r w:rsidRPr="00FD4A4B">
        <w:rPr>
          <w:lang w:eastAsia="zh-CN"/>
        </w:rPr>
        <w:tab/>
        <w:t>T</w:t>
      </w:r>
      <w:r w:rsidRPr="00FD4A4B">
        <w:rPr>
          <w:rFonts w:hint="eastAsia"/>
          <w:lang w:eastAsia="zh-CN"/>
        </w:rPr>
        <w:t xml:space="preserve">he tester finds that the </w:t>
      </w:r>
      <w:r w:rsidRPr="00FD4A4B">
        <w:rPr>
          <w:lang w:eastAsia="zh-CN"/>
        </w:rPr>
        <w:t xml:space="preserve">central location or </w:t>
      </w:r>
      <w:r w:rsidRPr="00747EEA">
        <w:rPr>
          <w:lang w:val="en-US" w:eastAsia="zh-CN"/>
        </w:rPr>
        <w:t xml:space="preserve">external </w:t>
      </w:r>
      <w:r w:rsidRPr="00FD4A4B">
        <w:rPr>
          <w:lang w:eastAsia="zh-CN"/>
        </w:rPr>
        <w:t xml:space="preserve">system for </w:t>
      </w:r>
      <w:r w:rsidRPr="00FD4A4B">
        <w:rPr>
          <w:rFonts w:hint="eastAsia"/>
          <w:lang w:eastAsia="zh-CN"/>
        </w:rPr>
        <w:t>network product</w:t>
      </w:r>
      <w:r w:rsidRPr="00FD4A4B">
        <w:rPr>
          <w:lang w:eastAsia="zh-CN"/>
        </w:rPr>
        <w:t xml:space="preserve"> log functions</w:t>
      </w:r>
      <w:r w:rsidRPr="00FD4A4B">
        <w:rPr>
          <w:rFonts w:hint="eastAsia"/>
          <w:lang w:eastAsia="zh-CN"/>
        </w:rPr>
        <w:t xml:space="preserve"> has stored the related logs</w:t>
      </w:r>
      <w:r w:rsidRPr="00FD4A4B">
        <w:rPr>
          <w:lang w:eastAsia="zh-CN"/>
        </w:rPr>
        <w:t>.</w:t>
      </w:r>
    </w:p>
    <w:p w14:paraId="5EE92492" w14:textId="77777777" w:rsidR="00CB5358" w:rsidRPr="00FD4A4B" w:rsidRDefault="00CB5358" w:rsidP="00CB5358">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312CCC7C" w14:textId="01AA80CA" w:rsidR="00CB5358" w:rsidRPr="00FD4A4B" w:rsidDel="00A80E74" w:rsidRDefault="00CB5358" w:rsidP="00CB5358">
      <w:pPr>
        <w:spacing w:after="0"/>
        <w:rPr>
          <w:del w:id="105" w:author="Ben Lorenz" w:date="2024-08-12T09:28:00Z" w16du:dateUtc="2024-08-12T07:28:00Z"/>
        </w:rPr>
      </w:pPr>
      <w:del w:id="106" w:author="Ben Lorenz" w:date="2024-08-12T09:28:00Z" w16du:dateUtc="2024-08-12T07:28:00Z">
        <w:r w:rsidRPr="00FD4A4B" w:rsidDel="00A80E74">
          <w:delText>A testing report provided by the testing agency which will consist of the following information:</w:delText>
        </w:r>
      </w:del>
    </w:p>
    <w:p w14:paraId="1EAD6F04" w14:textId="77777777" w:rsidR="00CB5358" w:rsidRPr="00FD4A4B" w:rsidRDefault="00CB5358" w:rsidP="00CB5358">
      <w:pPr>
        <w:pStyle w:val="B1"/>
      </w:pPr>
      <w:r w:rsidRPr="00FD4A4B">
        <w:t>-</w:t>
      </w:r>
      <w:r w:rsidRPr="00FD4A4B">
        <w:tab/>
        <w:t>Settings</w:t>
      </w:r>
      <w:r w:rsidRPr="00FD4A4B">
        <w:rPr>
          <w:rFonts w:hint="eastAsia"/>
          <w:lang w:eastAsia="zh-CN"/>
        </w:rPr>
        <w:t>, protocols</w:t>
      </w:r>
      <w:r w:rsidRPr="00FD4A4B">
        <w:t xml:space="preserve"> and configurations used, </w:t>
      </w:r>
    </w:p>
    <w:p w14:paraId="7E88A83E" w14:textId="77777777" w:rsidR="00CB5358" w:rsidRPr="00FD4A4B" w:rsidRDefault="00CB5358" w:rsidP="00CB5358">
      <w:pPr>
        <w:pStyle w:val="B1"/>
      </w:pPr>
      <w:r w:rsidRPr="00FD4A4B">
        <w:t>-</w:t>
      </w:r>
      <w:r w:rsidRPr="00FD4A4B">
        <w:tab/>
        <w:t>Screenshot</w:t>
      </w:r>
    </w:p>
    <w:p w14:paraId="5BAB50C7" w14:textId="679BE821" w:rsidR="00CB5358" w:rsidRPr="00FD4A4B" w:rsidDel="004F7738" w:rsidRDefault="00CB5358" w:rsidP="00CB5358">
      <w:pPr>
        <w:pStyle w:val="B1"/>
        <w:rPr>
          <w:del w:id="107" w:author="Ben Lorenz" w:date="2024-08-12T09:41:00Z" w16du:dateUtc="2024-08-12T07:41:00Z"/>
        </w:rPr>
      </w:pPr>
      <w:del w:id="108" w:author="Ben Lorenz" w:date="2024-08-12T09:41:00Z" w16du:dateUtc="2024-08-12T07:41:00Z">
        <w:r w:rsidRPr="00FD4A4B" w:rsidDel="004F7738">
          <w:delText>-</w:delText>
        </w:r>
        <w:r w:rsidRPr="00FD4A4B" w:rsidDel="004F7738">
          <w:tab/>
          <w:delText>Test result (Passed or not)</w:delText>
        </w:r>
      </w:del>
    </w:p>
    <w:p w14:paraId="5E3347C6" w14:textId="77777777" w:rsidR="006A2242" w:rsidRDefault="006A2242" w:rsidP="00CB5358">
      <w:pPr>
        <w:pStyle w:val="berschrift5"/>
      </w:pPr>
      <w:bookmarkStart w:id="109" w:name="_CR4_2_3_6_3"/>
      <w:bookmarkStart w:id="110" w:name="_Toc19542396"/>
      <w:bookmarkStart w:id="111" w:name="_Toc35348398"/>
      <w:bookmarkStart w:id="112" w:name="_Toc161741921"/>
      <w:bookmarkEnd w:id="109"/>
    </w:p>
    <w:p w14:paraId="45217C0C" w14:textId="77777777" w:rsidR="006A2242" w:rsidRPr="00AD7D67" w:rsidRDefault="006A2242" w:rsidP="006A2242">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5646BEAE" w14:textId="0426C3D4" w:rsidR="00CB5358" w:rsidRPr="00FD4A4B" w:rsidRDefault="00CB5358" w:rsidP="00CB5358">
      <w:pPr>
        <w:pStyle w:val="berschrift5"/>
      </w:pPr>
      <w:r w:rsidRPr="00907F75">
        <w:t>4</w:t>
      </w:r>
      <w:r w:rsidRPr="00FD4A4B">
        <w:t>.2.3.6.3</w:t>
      </w:r>
      <w:r w:rsidRPr="00FD4A4B">
        <w:tab/>
        <w:t>Protection of security event log files</w:t>
      </w:r>
      <w:bookmarkEnd w:id="110"/>
      <w:bookmarkEnd w:id="111"/>
      <w:bookmarkEnd w:id="112"/>
    </w:p>
    <w:p w14:paraId="730DF1A0" w14:textId="77777777" w:rsidR="00CB5358" w:rsidRPr="00FD4A4B" w:rsidRDefault="00CB5358" w:rsidP="00CB5358">
      <w:r w:rsidRPr="00FD4A4B">
        <w:rPr>
          <w:i/>
        </w:rPr>
        <w:t>Requirement Name</w:t>
      </w:r>
      <w:r w:rsidRPr="00FD4A4B">
        <w:t xml:space="preserve">: </w:t>
      </w:r>
      <w:r w:rsidRPr="00FD4A4B">
        <w:rPr>
          <w:lang w:eastAsia="zh-CN"/>
        </w:rPr>
        <w:t>Protection of security event log files</w:t>
      </w:r>
    </w:p>
    <w:p w14:paraId="78FB6DD9" w14:textId="77777777" w:rsidR="00CB5358" w:rsidRDefault="00CB5358" w:rsidP="00CB5358">
      <w:pPr>
        <w:rPr>
          <w:i/>
        </w:rPr>
      </w:pPr>
      <w:r w:rsidRPr="00981B58">
        <w:rPr>
          <w:i/>
        </w:rPr>
        <w:t xml:space="preserve">Requirement References: </w:t>
      </w:r>
      <w:r w:rsidRPr="00981B58">
        <w:rPr>
          <w:iCs/>
        </w:rPr>
        <w:t>In accordance with industry best practice</w:t>
      </w:r>
    </w:p>
    <w:p w14:paraId="60B21F3B" w14:textId="77777777" w:rsidR="00CB5358" w:rsidRPr="00FD4A4B" w:rsidRDefault="00CB5358" w:rsidP="00CB5358">
      <w:r w:rsidRPr="00FD4A4B">
        <w:rPr>
          <w:i/>
        </w:rPr>
        <w:t>Requirement Description</w:t>
      </w:r>
      <w:r w:rsidRPr="00FD4A4B">
        <w:t xml:space="preserve">: The security event log shall be </w:t>
      </w:r>
      <w:proofErr w:type="gramStart"/>
      <w:r w:rsidRPr="00FD4A4B">
        <w:t>access</w:t>
      </w:r>
      <w:proofErr w:type="gramEnd"/>
      <w:r w:rsidRPr="00FD4A4B">
        <w:t xml:space="preserve"> controlled (file access rights) so only privilege</w:t>
      </w:r>
      <w:r>
        <w:t>d</w:t>
      </w:r>
      <w:r w:rsidRPr="00FD4A4B">
        <w:t xml:space="preserve"> users have access to the log files.</w:t>
      </w:r>
    </w:p>
    <w:p w14:paraId="2C650EF3" w14:textId="77777777" w:rsidR="00CB5358" w:rsidRDefault="00CB5358" w:rsidP="00CB5358">
      <w:pPr>
        <w:rPr>
          <w:i/>
        </w:rPr>
      </w:pPr>
      <w:r>
        <w:rPr>
          <w:i/>
        </w:rPr>
        <w:lastRenderedPageBreak/>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20A14">
        <w:rPr>
          <w:rFonts w:ascii="Tele-GroteskNor" w:eastAsia="SimSun" w:hAnsi="Tele-GroteskNor" w:cs="Tele-GroteskNor"/>
          <w:color w:val="000000"/>
          <w:lang w:val="en-US" w:eastAsia="zh-CN"/>
        </w:rPr>
        <w:t>, clause 5.3.6.12, Log Disclosure</w:t>
      </w:r>
    </w:p>
    <w:p w14:paraId="3BFB4510" w14:textId="77777777" w:rsidR="00CB5358" w:rsidRPr="00FD4A4B" w:rsidRDefault="00CB5358" w:rsidP="00CB5358"/>
    <w:p w14:paraId="319546E9" w14:textId="77777777" w:rsidR="00CB5358" w:rsidRPr="00FD4A4B" w:rsidRDefault="00CB5358" w:rsidP="00CB5358">
      <w:r w:rsidRPr="00FD4A4B">
        <w:rPr>
          <w:i/>
        </w:rPr>
        <w:t>Test case</w:t>
      </w:r>
      <w:r w:rsidRPr="00FD4A4B">
        <w:t xml:space="preserve">: </w:t>
      </w:r>
    </w:p>
    <w:p w14:paraId="46CE3927" w14:textId="77777777" w:rsidR="00CB5358" w:rsidRPr="00FD4A4B" w:rsidRDefault="00CB5358" w:rsidP="00CB5358">
      <w:pPr>
        <w:keepNext/>
        <w:keepLines/>
        <w:spacing w:before="180"/>
        <w:rPr>
          <w:b/>
          <w:lang w:eastAsia="zh-CN"/>
        </w:rPr>
      </w:pPr>
      <w:r w:rsidRPr="00FD4A4B">
        <w:rPr>
          <w:b/>
          <w:lang w:eastAsia="zh-CN"/>
        </w:rPr>
        <w:t>Purpose:</w:t>
      </w:r>
    </w:p>
    <w:p w14:paraId="70736535" w14:textId="77777777" w:rsidR="00CB5358" w:rsidRPr="00FD4A4B" w:rsidRDefault="00CB5358" w:rsidP="00CB5358">
      <w:pPr>
        <w:rPr>
          <w:b/>
          <w:lang w:eastAsia="zh-CN"/>
        </w:rPr>
      </w:pPr>
      <w:r w:rsidRPr="00FD4A4B">
        <w:t>Verify that the log(s) is(are) only accessible by privileged user(s).</w:t>
      </w:r>
      <w:r w:rsidRPr="00FD4A4B">
        <w:rPr>
          <w:b/>
          <w:lang w:eastAsia="zh-CN"/>
        </w:rPr>
        <w:t xml:space="preserve"> </w:t>
      </w:r>
    </w:p>
    <w:p w14:paraId="15FE8C81" w14:textId="77777777" w:rsidR="00CB5358" w:rsidRPr="00FD4A4B" w:rsidRDefault="00CB5358" w:rsidP="00CB5358">
      <w:pPr>
        <w:keepNext/>
        <w:keepLines/>
        <w:spacing w:before="180"/>
        <w:rPr>
          <w:b/>
          <w:lang w:eastAsia="zh-CN"/>
        </w:rPr>
      </w:pPr>
      <w:r w:rsidRPr="00FD4A4B">
        <w:rPr>
          <w:b/>
          <w:lang w:eastAsia="zh-CN"/>
        </w:rPr>
        <w:t>Procedure and execution steps:</w:t>
      </w:r>
    </w:p>
    <w:p w14:paraId="6160FA37" w14:textId="77777777" w:rsidR="00CB5358" w:rsidRPr="00FD4A4B" w:rsidRDefault="00CB5358" w:rsidP="00CB5358">
      <w:pPr>
        <w:keepNext/>
        <w:keepLines/>
        <w:spacing w:before="180"/>
        <w:rPr>
          <w:b/>
          <w:lang w:eastAsia="zh-CN"/>
        </w:rPr>
      </w:pPr>
      <w:r w:rsidRPr="00FD4A4B">
        <w:rPr>
          <w:b/>
          <w:lang w:eastAsia="zh-CN"/>
        </w:rPr>
        <w:t>Pre-Conditions:</w:t>
      </w:r>
    </w:p>
    <w:p w14:paraId="606C0983" w14:textId="77777777" w:rsidR="00CB5358" w:rsidRPr="00FD4A4B" w:rsidRDefault="00CB5358" w:rsidP="00CB5358">
      <w:pPr>
        <w:pStyle w:val="B1"/>
      </w:pPr>
      <w:r w:rsidRPr="00FD4A4B">
        <w:t>-</w:t>
      </w:r>
      <w:r w:rsidRPr="00FD4A4B">
        <w:tab/>
        <w:t>Documentation describing where logs are stored and how these logs are accessed and the Network Product interfaces that these logs can be access from.</w:t>
      </w:r>
    </w:p>
    <w:p w14:paraId="2BB5D842" w14:textId="77777777" w:rsidR="00CB5358" w:rsidRPr="00FD4A4B" w:rsidRDefault="00CB5358" w:rsidP="00CB5358">
      <w:pPr>
        <w:keepNext/>
        <w:keepLines/>
        <w:spacing w:before="180"/>
        <w:rPr>
          <w:b/>
          <w:lang w:eastAsia="zh-CN"/>
        </w:rPr>
      </w:pPr>
      <w:r w:rsidRPr="00FD4A4B">
        <w:rPr>
          <w:b/>
          <w:lang w:eastAsia="zh-CN"/>
        </w:rPr>
        <w:t>Execution Steps</w:t>
      </w:r>
    </w:p>
    <w:p w14:paraId="7A362481" w14:textId="77777777" w:rsidR="00CB5358" w:rsidRPr="00FD4A4B" w:rsidRDefault="00CB5358" w:rsidP="00CB5358">
      <w:pPr>
        <w:pStyle w:val="B1"/>
      </w:pPr>
      <w:r w:rsidRPr="00FD4A4B">
        <w:t xml:space="preserve">1. </w:t>
      </w:r>
      <w:r w:rsidRPr="00FD4A4B">
        <w:tab/>
        <w:t>The tester attempts to access log files using users accounts with and without the correct permissions for accessing log files.</w:t>
      </w:r>
    </w:p>
    <w:p w14:paraId="0A23627A" w14:textId="77777777" w:rsidR="00CB5358" w:rsidRPr="00FD4A4B" w:rsidRDefault="00CB5358" w:rsidP="00CB5358">
      <w:pPr>
        <w:pStyle w:val="B1"/>
      </w:pPr>
      <w:r w:rsidRPr="00FD4A4B">
        <w:t>2.</w:t>
      </w:r>
      <w:r>
        <w:t xml:space="preserve"> </w:t>
      </w:r>
      <w:r w:rsidRPr="00FD4A4B">
        <w:t>Repeat the test as described in step 1 using each of the interfaces as described in the Network Product documentation.</w:t>
      </w:r>
    </w:p>
    <w:p w14:paraId="0A858E4F" w14:textId="77777777" w:rsidR="00CB5358" w:rsidRPr="00FD4A4B" w:rsidRDefault="00CB5358" w:rsidP="00CB5358">
      <w:pPr>
        <w:keepNext/>
        <w:keepLines/>
        <w:spacing w:before="180"/>
        <w:rPr>
          <w:b/>
          <w:lang w:eastAsia="zh-CN"/>
        </w:rPr>
      </w:pPr>
      <w:r w:rsidRPr="00FD4A4B">
        <w:rPr>
          <w:b/>
          <w:lang w:eastAsia="zh-CN"/>
        </w:rPr>
        <w:t>Expected Results:</w:t>
      </w:r>
    </w:p>
    <w:p w14:paraId="40B111B7" w14:textId="77777777" w:rsidR="00CB5358" w:rsidRPr="00FD4A4B" w:rsidRDefault="00CB5358" w:rsidP="00CB5358">
      <w:pPr>
        <w:pStyle w:val="B1"/>
        <w:rPr>
          <w:b/>
          <w:lang w:eastAsia="zh-CN"/>
        </w:rPr>
      </w:pPr>
      <w:r w:rsidRPr="00FD4A4B">
        <w:t>The tester checks that log files are accessible when a user with the appropriate authorisation attempts to access them and fails when a user without the correct permissions attempts to access them</w:t>
      </w:r>
      <w:r w:rsidRPr="00FD4A4B">
        <w:rPr>
          <w:b/>
          <w:lang w:eastAsia="zh-CN"/>
        </w:rPr>
        <w:t xml:space="preserve"> </w:t>
      </w:r>
    </w:p>
    <w:p w14:paraId="640168FA" w14:textId="77777777" w:rsidR="00CB5358" w:rsidRPr="00FD4A4B" w:rsidRDefault="00CB5358" w:rsidP="00CB5358">
      <w:pPr>
        <w:keepNext/>
        <w:keepLines/>
        <w:spacing w:before="180"/>
        <w:rPr>
          <w:b/>
          <w:lang w:eastAsia="zh-CN"/>
        </w:rPr>
      </w:pPr>
      <w:r w:rsidRPr="00FD4A4B">
        <w:rPr>
          <w:b/>
          <w:lang w:eastAsia="zh-CN"/>
        </w:rPr>
        <w:t>Expected format of evidence:</w:t>
      </w:r>
    </w:p>
    <w:p w14:paraId="2525344F" w14:textId="4EC15068" w:rsidR="00CB5358" w:rsidRPr="00FD4A4B" w:rsidDel="00A80E74" w:rsidRDefault="00A80E74" w:rsidP="00CB5358">
      <w:pPr>
        <w:rPr>
          <w:del w:id="113" w:author="Ben Lorenz" w:date="2024-08-12T09:28:00Z" w16du:dateUtc="2024-08-12T07:28:00Z"/>
          <w:lang w:eastAsia="zh-CN"/>
        </w:rPr>
      </w:pPr>
      <w:ins w:id="114" w:author="Ben Lorenz" w:date="2024-08-12T09:28:00Z" w16du:dateUtc="2024-08-12T07:28:00Z">
        <w:r>
          <w:rPr>
            <w:lang w:eastAsia="zh-CN"/>
          </w:rPr>
          <w:t>Evidence containing the results of all access attempts, e.g. screenshots, log files, packet captures, error messages.</w:t>
        </w:r>
      </w:ins>
      <w:del w:id="115" w:author="Ben Lorenz" w:date="2024-08-12T09:28:00Z" w16du:dateUtc="2024-08-12T07:28:00Z">
        <w:r w:rsidR="00CB5358" w:rsidRPr="00FD4A4B" w:rsidDel="00A80E74">
          <w:rPr>
            <w:lang w:eastAsia="zh-CN"/>
          </w:rPr>
          <w:delText>Pass/fail result as recorded by the tester.</w:delText>
        </w:r>
      </w:del>
    </w:p>
    <w:p w14:paraId="08622275" w14:textId="77777777" w:rsidR="00926D74" w:rsidRDefault="00926D74" w:rsidP="00CB5358">
      <w:pPr>
        <w:pStyle w:val="berschrift6"/>
      </w:pPr>
      <w:bookmarkStart w:id="116" w:name="_CR4_2_4"/>
      <w:bookmarkStart w:id="117" w:name="_Toc161741926"/>
      <w:bookmarkStart w:id="118" w:name="_CR4_2_4_1_1_2"/>
      <w:bookmarkEnd w:id="116"/>
    </w:p>
    <w:p w14:paraId="579CC837" w14:textId="77777777" w:rsidR="00926D74" w:rsidRPr="00AD7D67" w:rsidRDefault="00926D74" w:rsidP="00926D74">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5A838664" w14:textId="37AD249B" w:rsidR="00CB5358" w:rsidRPr="00FD4A4B" w:rsidRDefault="00CB5358" w:rsidP="00CB5358">
      <w:pPr>
        <w:pStyle w:val="berschrift6"/>
      </w:pPr>
      <w:r w:rsidRPr="00907F75">
        <w:t>4</w:t>
      </w:r>
      <w:r w:rsidRPr="00FD4A4B">
        <w:t>.2.4.1.1.2</w:t>
      </w:r>
      <w:r w:rsidRPr="00FD4A4B">
        <w:tab/>
        <w:t>Handling of ICMP</w:t>
      </w:r>
      <w:bookmarkEnd w:id="117"/>
    </w:p>
    <w:bookmarkEnd w:id="118"/>
    <w:p w14:paraId="02C78991" w14:textId="77777777" w:rsidR="00CB5358" w:rsidRPr="00FD4A4B" w:rsidRDefault="00CB5358" w:rsidP="00CB5358">
      <w:r w:rsidRPr="00FD4A4B">
        <w:rPr>
          <w:i/>
        </w:rPr>
        <w:t>Requirement Name</w:t>
      </w:r>
      <w:r w:rsidRPr="00FD4A4B">
        <w:t>: Processing of ICMPv4 and ICMPv6 packets</w:t>
      </w:r>
    </w:p>
    <w:p w14:paraId="3BF52DFB" w14:textId="77777777" w:rsidR="00CB5358" w:rsidRDefault="00CB5358" w:rsidP="00CB5358">
      <w:pPr>
        <w:rPr>
          <w:i/>
        </w:rPr>
      </w:pPr>
      <w:r>
        <w:rPr>
          <w:i/>
        </w:rPr>
        <w:t xml:space="preserve">Requirement Reference: </w:t>
      </w:r>
      <w:r>
        <w:t>In accordance with industry best practice</w:t>
      </w:r>
    </w:p>
    <w:p w14:paraId="47F1D9C4" w14:textId="77777777" w:rsidR="00CB5358" w:rsidRPr="00FD4A4B" w:rsidRDefault="00CB5358" w:rsidP="00CB5358">
      <w:r w:rsidRPr="00FD4A4B">
        <w:rPr>
          <w:i/>
        </w:rPr>
        <w:t>Requirement Description</w:t>
      </w:r>
      <w:r w:rsidRPr="00FD4A4B">
        <w:t xml:space="preserve">: </w:t>
      </w:r>
    </w:p>
    <w:p w14:paraId="243C0E0B" w14:textId="77777777" w:rsidR="00CB5358" w:rsidRPr="00FD4A4B" w:rsidRDefault="00CB5358" w:rsidP="00CB5358">
      <w:r w:rsidRPr="00FD4A4B">
        <w:t xml:space="preserve">Processing of ICMPv4 and ICMPv6 packets which are not required for operation shall be disabled on the network product. In particular, there are certain types of ICMP4 and ICMPv6 that are not used in most networks, but represent a risk. </w:t>
      </w:r>
    </w:p>
    <w:p w14:paraId="2EF38DAB" w14:textId="77777777" w:rsidR="00CB5358" w:rsidRPr="00FD4A4B" w:rsidRDefault="00CB5358" w:rsidP="00CB5358">
      <w:r w:rsidRPr="00FD4A4B">
        <w:t>ICMP message types which on receipt lead to responses or to configuration changes are not mentioned in this requirement, but they may be necessary to support relevant and specified networking features. Th</w:t>
      </w:r>
      <w:r w:rsidRPr="004E60C6">
        <w:t xml:space="preserve">ose </w:t>
      </w:r>
      <w:r w:rsidRPr="009F47D7">
        <w:t xml:space="preserve">shall </w:t>
      </w:r>
      <w:r w:rsidRPr="00FD4A4B">
        <w:t>be documented.</w:t>
      </w:r>
    </w:p>
    <w:p w14:paraId="508EB283" w14:textId="77777777" w:rsidR="00CB5358" w:rsidRPr="00FD4A4B" w:rsidRDefault="00CB5358" w:rsidP="00CB5358">
      <w:r w:rsidRPr="00FD4A4B">
        <w:t xml:space="preserve">Certain ICMP types are generally permitted and do not need to be specifically documented. Those are marked as </w:t>
      </w:r>
      <w:r>
        <w:t>"</w:t>
      </w:r>
      <w:r w:rsidRPr="00FD4A4B">
        <w:t>Permitted</w:t>
      </w:r>
      <w:r>
        <w:t>"</w:t>
      </w:r>
      <w:r w:rsidRPr="00FD4A4B">
        <w:t xml:space="preserve"> in below table. </w:t>
      </w:r>
    </w:p>
    <w:p w14:paraId="0D6319D2" w14:textId="77777777" w:rsidR="00CB5358" w:rsidRPr="00FD4A4B" w:rsidRDefault="00CB5358" w:rsidP="00CB5358">
      <w:r w:rsidRPr="00FD4A4B">
        <w:t xml:space="preserve">The network product shall not send certain ICMP types by default, but it may support the option to enable utilization of these types (e.g. for debugging). This is marked as </w:t>
      </w:r>
      <w:r>
        <w:t>"</w:t>
      </w:r>
      <w:r w:rsidRPr="00FD4A4B">
        <w:t>Optional</w:t>
      </w:r>
      <w:r>
        <w:t>"</w:t>
      </w:r>
      <w:r w:rsidRPr="00FD4A4B">
        <w:t xml:space="preserve">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CB5358" w:rsidRPr="000024F2" w14:paraId="1D80B80D"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2DE232AE" w14:textId="77777777" w:rsidR="00CB5358" w:rsidRPr="000024F2" w:rsidRDefault="00CB5358" w:rsidP="00DD7611">
            <w:pPr>
              <w:pStyle w:val="TAH"/>
            </w:pPr>
            <w:r w:rsidRPr="000024F2">
              <w:lastRenderedPageBreak/>
              <w:t>Type (IPv4)</w:t>
            </w:r>
          </w:p>
        </w:tc>
        <w:tc>
          <w:tcPr>
            <w:tcW w:w="1481" w:type="dxa"/>
            <w:tcBorders>
              <w:top w:val="single" w:sz="4" w:space="0" w:color="auto"/>
              <w:left w:val="single" w:sz="4" w:space="0" w:color="auto"/>
              <w:bottom w:val="single" w:sz="4" w:space="0" w:color="auto"/>
              <w:right w:val="single" w:sz="4" w:space="0" w:color="auto"/>
            </w:tcBorders>
            <w:hideMark/>
          </w:tcPr>
          <w:p w14:paraId="59BF0930" w14:textId="77777777" w:rsidR="00CB5358" w:rsidRPr="000024F2" w:rsidRDefault="00CB5358" w:rsidP="00DD7611">
            <w:pPr>
              <w:pStyle w:val="TAH"/>
            </w:pPr>
            <w:r w:rsidRPr="000024F2">
              <w:t>Type (IPv6)</w:t>
            </w:r>
          </w:p>
        </w:tc>
        <w:tc>
          <w:tcPr>
            <w:tcW w:w="1752" w:type="dxa"/>
            <w:tcBorders>
              <w:top w:val="single" w:sz="4" w:space="0" w:color="auto"/>
              <w:left w:val="single" w:sz="4" w:space="0" w:color="auto"/>
              <w:bottom w:val="single" w:sz="4" w:space="0" w:color="auto"/>
              <w:right w:val="single" w:sz="4" w:space="0" w:color="auto"/>
            </w:tcBorders>
            <w:hideMark/>
          </w:tcPr>
          <w:p w14:paraId="10D05753" w14:textId="77777777" w:rsidR="00CB5358" w:rsidRPr="000024F2" w:rsidRDefault="00CB5358" w:rsidP="00DD7611">
            <w:pPr>
              <w:pStyle w:val="TAH"/>
            </w:pPr>
            <w:r w:rsidRPr="000024F2">
              <w:t>Description</w:t>
            </w:r>
          </w:p>
        </w:tc>
        <w:tc>
          <w:tcPr>
            <w:tcW w:w="1693" w:type="dxa"/>
            <w:tcBorders>
              <w:top w:val="single" w:sz="4" w:space="0" w:color="auto"/>
              <w:left w:val="single" w:sz="4" w:space="0" w:color="auto"/>
              <w:bottom w:val="single" w:sz="4" w:space="0" w:color="auto"/>
              <w:right w:val="single" w:sz="4" w:space="0" w:color="auto"/>
            </w:tcBorders>
            <w:hideMark/>
          </w:tcPr>
          <w:p w14:paraId="23B2B94F" w14:textId="77777777" w:rsidR="00CB5358" w:rsidRPr="000024F2" w:rsidRDefault="00CB5358" w:rsidP="00DD7611">
            <w:pPr>
              <w:pStyle w:val="TAH"/>
            </w:pPr>
            <w:r w:rsidRPr="000024F2">
              <w:t>Send</w:t>
            </w:r>
          </w:p>
        </w:tc>
        <w:tc>
          <w:tcPr>
            <w:tcW w:w="1693" w:type="dxa"/>
            <w:tcBorders>
              <w:top w:val="single" w:sz="4" w:space="0" w:color="auto"/>
              <w:left w:val="single" w:sz="4" w:space="0" w:color="auto"/>
              <w:bottom w:val="single" w:sz="4" w:space="0" w:color="auto"/>
              <w:right w:val="single" w:sz="4" w:space="0" w:color="auto"/>
            </w:tcBorders>
            <w:hideMark/>
          </w:tcPr>
          <w:p w14:paraId="1A7BE158" w14:textId="77777777" w:rsidR="00CB5358" w:rsidRPr="000024F2" w:rsidRDefault="00CB5358" w:rsidP="00DD7611">
            <w:pPr>
              <w:pStyle w:val="TAH"/>
            </w:pPr>
            <w:r w:rsidRPr="000024F2">
              <w:t>Respond to</w:t>
            </w:r>
          </w:p>
        </w:tc>
      </w:tr>
      <w:tr w:rsidR="00CB5358" w:rsidRPr="000024F2" w14:paraId="4E4A4B89"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6E217E59" w14:textId="77777777" w:rsidR="00CB5358" w:rsidRPr="000024F2" w:rsidRDefault="00CB5358" w:rsidP="00DD7611">
            <w:pPr>
              <w:pStyle w:val="TAL"/>
            </w:pPr>
            <w:r w:rsidRPr="000024F2">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15F8FBF2" w14:textId="77777777" w:rsidR="00CB5358" w:rsidRPr="000024F2" w:rsidRDefault="00CB5358" w:rsidP="00DD7611">
            <w:pPr>
              <w:pStyle w:val="TAL"/>
            </w:pPr>
            <w:r w:rsidRPr="000024F2">
              <w:t>128</w:t>
            </w:r>
          </w:p>
        </w:tc>
        <w:tc>
          <w:tcPr>
            <w:tcW w:w="1752" w:type="dxa"/>
            <w:tcBorders>
              <w:top w:val="single" w:sz="4" w:space="0" w:color="auto"/>
              <w:left w:val="single" w:sz="4" w:space="0" w:color="auto"/>
              <w:bottom w:val="single" w:sz="4" w:space="0" w:color="auto"/>
              <w:right w:val="single" w:sz="4" w:space="0" w:color="auto"/>
            </w:tcBorders>
            <w:hideMark/>
          </w:tcPr>
          <w:p w14:paraId="0BE61DB4" w14:textId="77777777" w:rsidR="00CB5358" w:rsidRPr="000024F2" w:rsidRDefault="00CB5358" w:rsidP="00DD7611">
            <w:pPr>
              <w:pStyle w:val="TAL"/>
            </w:pPr>
            <w:r w:rsidRPr="000024F2">
              <w:t>Echo Reply</w:t>
            </w:r>
          </w:p>
        </w:tc>
        <w:tc>
          <w:tcPr>
            <w:tcW w:w="1693" w:type="dxa"/>
            <w:tcBorders>
              <w:top w:val="single" w:sz="4" w:space="0" w:color="auto"/>
              <w:left w:val="single" w:sz="4" w:space="0" w:color="auto"/>
              <w:bottom w:val="single" w:sz="4" w:space="0" w:color="auto"/>
              <w:right w:val="single" w:sz="4" w:space="0" w:color="auto"/>
            </w:tcBorders>
            <w:hideMark/>
          </w:tcPr>
          <w:p w14:paraId="160E2B01" w14:textId="77777777" w:rsidR="00CB5358" w:rsidRPr="000024F2" w:rsidRDefault="00CB5358" w:rsidP="00DD7611">
            <w:pPr>
              <w:pStyle w:val="TAL"/>
            </w:pPr>
            <w:r w:rsidRPr="000024F2">
              <w:t>Optional</w:t>
            </w:r>
          </w:p>
          <w:p w14:paraId="38948A13" w14:textId="77777777" w:rsidR="00CB5358" w:rsidRPr="000024F2" w:rsidRDefault="00CB5358" w:rsidP="00DD7611">
            <w:pPr>
              <w:pStyle w:val="TAL"/>
            </w:pPr>
            <w:r w:rsidRPr="000024F2">
              <w:t>(i.e. as automatic reply to "Echo Request")</w:t>
            </w:r>
          </w:p>
        </w:tc>
        <w:tc>
          <w:tcPr>
            <w:tcW w:w="1693" w:type="dxa"/>
            <w:tcBorders>
              <w:top w:val="single" w:sz="4" w:space="0" w:color="auto"/>
              <w:left w:val="single" w:sz="4" w:space="0" w:color="auto"/>
              <w:bottom w:val="single" w:sz="4" w:space="0" w:color="auto"/>
              <w:right w:val="single" w:sz="4" w:space="0" w:color="auto"/>
            </w:tcBorders>
            <w:hideMark/>
          </w:tcPr>
          <w:p w14:paraId="3581C409" w14:textId="77777777" w:rsidR="00CB5358" w:rsidRPr="000024F2" w:rsidRDefault="00CB5358" w:rsidP="00DD7611">
            <w:pPr>
              <w:pStyle w:val="TAL"/>
            </w:pPr>
            <w:r w:rsidRPr="000024F2">
              <w:t>N/A</w:t>
            </w:r>
          </w:p>
        </w:tc>
      </w:tr>
      <w:tr w:rsidR="00CB5358" w:rsidRPr="000024F2" w14:paraId="3895A124"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13409E70" w14:textId="77777777" w:rsidR="00CB5358" w:rsidRPr="000024F2" w:rsidRDefault="00CB5358" w:rsidP="00DD7611">
            <w:pPr>
              <w:pStyle w:val="TAL"/>
            </w:pPr>
            <w:r w:rsidRPr="000024F2">
              <w:t>3</w:t>
            </w:r>
          </w:p>
        </w:tc>
        <w:tc>
          <w:tcPr>
            <w:tcW w:w="1481" w:type="dxa"/>
            <w:tcBorders>
              <w:top w:val="single" w:sz="4" w:space="0" w:color="auto"/>
              <w:left w:val="single" w:sz="4" w:space="0" w:color="auto"/>
              <w:bottom w:val="single" w:sz="4" w:space="0" w:color="auto"/>
              <w:right w:val="single" w:sz="4" w:space="0" w:color="auto"/>
            </w:tcBorders>
            <w:hideMark/>
          </w:tcPr>
          <w:p w14:paraId="310AF618" w14:textId="77777777" w:rsidR="00CB5358" w:rsidRPr="000024F2" w:rsidRDefault="00CB5358" w:rsidP="00DD7611">
            <w:pPr>
              <w:pStyle w:val="TAL"/>
            </w:pPr>
            <w:r w:rsidRPr="000024F2">
              <w:t>1</w:t>
            </w:r>
          </w:p>
        </w:tc>
        <w:tc>
          <w:tcPr>
            <w:tcW w:w="1752" w:type="dxa"/>
            <w:tcBorders>
              <w:top w:val="single" w:sz="4" w:space="0" w:color="auto"/>
              <w:left w:val="single" w:sz="4" w:space="0" w:color="auto"/>
              <w:bottom w:val="single" w:sz="4" w:space="0" w:color="auto"/>
              <w:right w:val="single" w:sz="4" w:space="0" w:color="auto"/>
            </w:tcBorders>
            <w:hideMark/>
          </w:tcPr>
          <w:p w14:paraId="0C8FD488" w14:textId="77777777" w:rsidR="00CB5358" w:rsidRPr="000024F2" w:rsidRDefault="00CB5358" w:rsidP="00DD7611">
            <w:pPr>
              <w:pStyle w:val="TAL"/>
            </w:pPr>
            <w:r w:rsidRPr="000024F2">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04D928C5" w14:textId="77777777" w:rsidR="00CB5358" w:rsidRPr="000024F2" w:rsidRDefault="00CB5358" w:rsidP="00DD761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19FDCC5C" w14:textId="77777777" w:rsidR="00CB5358" w:rsidRPr="000024F2" w:rsidRDefault="00CB5358" w:rsidP="00DD7611">
            <w:pPr>
              <w:pStyle w:val="TAL"/>
            </w:pPr>
            <w:r w:rsidRPr="000024F2">
              <w:t>N/A</w:t>
            </w:r>
          </w:p>
        </w:tc>
      </w:tr>
      <w:tr w:rsidR="00CB5358" w:rsidRPr="000024F2" w14:paraId="591267B2"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5F53B300" w14:textId="77777777" w:rsidR="00CB5358" w:rsidRPr="000024F2" w:rsidRDefault="00CB5358" w:rsidP="00DD7611">
            <w:pPr>
              <w:pStyle w:val="TAL"/>
            </w:pPr>
            <w:r w:rsidRPr="000024F2">
              <w:t>8</w:t>
            </w:r>
          </w:p>
        </w:tc>
        <w:tc>
          <w:tcPr>
            <w:tcW w:w="1481" w:type="dxa"/>
            <w:tcBorders>
              <w:top w:val="single" w:sz="4" w:space="0" w:color="auto"/>
              <w:left w:val="single" w:sz="4" w:space="0" w:color="auto"/>
              <w:bottom w:val="single" w:sz="4" w:space="0" w:color="auto"/>
              <w:right w:val="single" w:sz="4" w:space="0" w:color="auto"/>
            </w:tcBorders>
            <w:hideMark/>
          </w:tcPr>
          <w:p w14:paraId="2906E76F" w14:textId="77777777" w:rsidR="00CB5358" w:rsidRPr="000024F2" w:rsidRDefault="00CB5358" w:rsidP="00DD7611">
            <w:pPr>
              <w:pStyle w:val="TAL"/>
            </w:pPr>
            <w:r w:rsidRPr="000024F2">
              <w:t>129</w:t>
            </w:r>
          </w:p>
        </w:tc>
        <w:tc>
          <w:tcPr>
            <w:tcW w:w="1752" w:type="dxa"/>
            <w:tcBorders>
              <w:top w:val="single" w:sz="4" w:space="0" w:color="auto"/>
              <w:left w:val="single" w:sz="4" w:space="0" w:color="auto"/>
              <w:bottom w:val="single" w:sz="4" w:space="0" w:color="auto"/>
              <w:right w:val="single" w:sz="4" w:space="0" w:color="auto"/>
            </w:tcBorders>
            <w:hideMark/>
          </w:tcPr>
          <w:p w14:paraId="08E95E66" w14:textId="77777777" w:rsidR="00CB5358" w:rsidRPr="000024F2" w:rsidRDefault="00CB5358" w:rsidP="00DD7611">
            <w:pPr>
              <w:pStyle w:val="TAL"/>
            </w:pPr>
            <w:r w:rsidRPr="000024F2">
              <w:t>Echo Request</w:t>
            </w:r>
          </w:p>
        </w:tc>
        <w:tc>
          <w:tcPr>
            <w:tcW w:w="1693" w:type="dxa"/>
            <w:tcBorders>
              <w:top w:val="single" w:sz="4" w:space="0" w:color="auto"/>
              <w:left w:val="single" w:sz="4" w:space="0" w:color="auto"/>
              <w:bottom w:val="single" w:sz="4" w:space="0" w:color="auto"/>
              <w:right w:val="single" w:sz="4" w:space="0" w:color="auto"/>
            </w:tcBorders>
            <w:hideMark/>
          </w:tcPr>
          <w:p w14:paraId="7BD7370F" w14:textId="77777777" w:rsidR="00CB5358" w:rsidRPr="000024F2" w:rsidRDefault="00CB5358" w:rsidP="00DD761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0A6829A5" w14:textId="77777777" w:rsidR="00CB5358" w:rsidRPr="000024F2" w:rsidRDefault="00CB5358" w:rsidP="00DD7611">
            <w:pPr>
              <w:pStyle w:val="TAL"/>
            </w:pPr>
            <w:r w:rsidRPr="000024F2">
              <w:t>Optional</w:t>
            </w:r>
          </w:p>
        </w:tc>
      </w:tr>
      <w:tr w:rsidR="00CB5358" w:rsidRPr="000024F2" w14:paraId="6233106E" w14:textId="77777777" w:rsidTr="00DD7611">
        <w:trPr>
          <w:jc w:val="center"/>
        </w:trPr>
        <w:tc>
          <w:tcPr>
            <w:tcW w:w="1620" w:type="dxa"/>
            <w:tcBorders>
              <w:top w:val="single" w:sz="4" w:space="0" w:color="auto"/>
              <w:left w:val="single" w:sz="4" w:space="0" w:color="auto"/>
              <w:bottom w:val="single" w:sz="4" w:space="0" w:color="auto"/>
              <w:right w:val="single" w:sz="4" w:space="0" w:color="auto"/>
            </w:tcBorders>
            <w:hideMark/>
          </w:tcPr>
          <w:p w14:paraId="3220FFD1" w14:textId="77777777" w:rsidR="00CB5358" w:rsidRPr="000024F2" w:rsidRDefault="00CB5358" w:rsidP="00DD7611">
            <w:pPr>
              <w:pStyle w:val="TAL"/>
            </w:pPr>
            <w:r w:rsidRPr="000024F2">
              <w:t>11</w:t>
            </w:r>
          </w:p>
        </w:tc>
        <w:tc>
          <w:tcPr>
            <w:tcW w:w="1482" w:type="dxa"/>
            <w:tcBorders>
              <w:top w:val="single" w:sz="4" w:space="0" w:color="auto"/>
              <w:left w:val="single" w:sz="4" w:space="0" w:color="auto"/>
              <w:bottom w:val="single" w:sz="4" w:space="0" w:color="auto"/>
              <w:right w:val="single" w:sz="4" w:space="0" w:color="auto"/>
            </w:tcBorders>
            <w:hideMark/>
          </w:tcPr>
          <w:p w14:paraId="3702BAD6" w14:textId="77777777" w:rsidR="00CB5358" w:rsidRPr="000024F2" w:rsidRDefault="00CB5358" w:rsidP="00DD7611">
            <w:pPr>
              <w:pStyle w:val="TAL"/>
            </w:pPr>
            <w:r w:rsidRPr="000024F2">
              <w:t>3</w:t>
            </w:r>
          </w:p>
        </w:tc>
        <w:tc>
          <w:tcPr>
            <w:tcW w:w="1747" w:type="dxa"/>
            <w:tcBorders>
              <w:top w:val="single" w:sz="4" w:space="0" w:color="auto"/>
              <w:left w:val="single" w:sz="4" w:space="0" w:color="auto"/>
              <w:bottom w:val="single" w:sz="4" w:space="0" w:color="auto"/>
              <w:right w:val="single" w:sz="4" w:space="0" w:color="auto"/>
            </w:tcBorders>
            <w:hideMark/>
          </w:tcPr>
          <w:p w14:paraId="7EC66946" w14:textId="77777777" w:rsidR="00CB5358" w:rsidRPr="000024F2" w:rsidRDefault="00CB5358" w:rsidP="00DD7611">
            <w:pPr>
              <w:pStyle w:val="TAL"/>
            </w:pPr>
            <w:r w:rsidRPr="000024F2">
              <w:t>Time Exceeded</w:t>
            </w:r>
          </w:p>
        </w:tc>
        <w:tc>
          <w:tcPr>
            <w:tcW w:w="1694" w:type="dxa"/>
            <w:tcBorders>
              <w:top w:val="single" w:sz="4" w:space="0" w:color="auto"/>
              <w:left w:val="single" w:sz="4" w:space="0" w:color="auto"/>
              <w:bottom w:val="single" w:sz="4" w:space="0" w:color="auto"/>
              <w:right w:val="single" w:sz="4" w:space="0" w:color="auto"/>
            </w:tcBorders>
            <w:hideMark/>
          </w:tcPr>
          <w:p w14:paraId="1CC191DA" w14:textId="77777777" w:rsidR="00CB5358" w:rsidRPr="000024F2" w:rsidRDefault="00CB5358" w:rsidP="00DD7611">
            <w:pPr>
              <w:pStyle w:val="TAL"/>
            </w:pPr>
            <w:r w:rsidRPr="000024F2">
              <w:t>Optional</w:t>
            </w:r>
          </w:p>
        </w:tc>
        <w:tc>
          <w:tcPr>
            <w:tcW w:w="1694" w:type="dxa"/>
            <w:tcBorders>
              <w:top w:val="single" w:sz="4" w:space="0" w:color="auto"/>
              <w:left w:val="single" w:sz="4" w:space="0" w:color="auto"/>
              <w:bottom w:val="single" w:sz="4" w:space="0" w:color="auto"/>
              <w:right w:val="single" w:sz="4" w:space="0" w:color="auto"/>
            </w:tcBorders>
            <w:hideMark/>
          </w:tcPr>
          <w:p w14:paraId="49050F91" w14:textId="77777777" w:rsidR="00CB5358" w:rsidRPr="000024F2" w:rsidRDefault="00CB5358" w:rsidP="00DD7611">
            <w:pPr>
              <w:pStyle w:val="TAL"/>
            </w:pPr>
            <w:r w:rsidRPr="000024F2">
              <w:t>N/A</w:t>
            </w:r>
          </w:p>
        </w:tc>
      </w:tr>
      <w:tr w:rsidR="00CB5358" w:rsidRPr="000024F2" w14:paraId="07235698"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5C0A353C" w14:textId="77777777" w:rsidR="00CB5358" w:rsidRPr="000024F2" w:rsidRDefault="00CB5358" w:rsidP="00DD7611">
            <w:pPr>
              <w:pStyle w:val="TAL"/>
            </w:pPr>
            <w:r w:rsidRPr="000024F2">
              <w:t>12</w:t>
            </w:r>
          </w:p>
        </w:tc>
        <w:tc>
          <w:tcPr>
            <w:tcW w:w="1481" w:type="dxa"/>
            <w:tcBorders>
              <w:top w:val="single" w:sz="4" w:space="0" w:color="auto"/>
              <w:left w:val="single" w:sz="4" w:space="0" w:color="auto"/>
              <w:bottom w:val="single" w:sz="4" w:space="0" w:color="auto"/>
              <w:right w:val="single" w:sz="4" w:space="0" w:color="auto"/>
            </w:tcBorders>
            <w:hideMark/>
          </w:tcPr>
          <w:p w14:paraId="0EA92082" w14:textId="77777777" w:rsidR="00CB5358" w:rsidRPr="000024F2" w:rsidRDefault="00CB5358" w:rsidP="00DD7611">
            <w:pPr>
              <w:pStyle w:val="TAL"/>
            </w:pPr>
            <w:r w:rsidRPr="000024F2">
              <w:t>4</w:t>
            </w:r>
          </w:p>
        </w:tc>
        <w:tc>
          <w:tcPr>
            <w:tcW w:w="1752" w:type="dxa"/>
            <w:tcBorders>
              <w:top w:val="single" w:sz="4" w:space="0" w:color="auto"/>
              <w:left w:val="single" w:sz="4" w:space="0" w:color="auto"/>
              <w:bottom w:val="single" w:sz="4" w:space="0" w:color="auto"/>
              <w:right w:val="single" w:sz="4" w:space="0" w:color="auto"/>
            </w:tcBorders>
            <w:hideMark/>
          </w:tcPr>
          <w:p w14:paraId="0950C950" w14:textId="77777777" w:rsidR="00CB5358" w:rsidRPr="000024F2" w:rsidRDefault="00CB5358" w:rsidP="00DD7611">
            <w:pPr>
              <w:pStyle w:val="TAL"/>
            </w:pPr>
            <w:r w:rsidRPr="000024F2">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B47AA5F" w14:textId="77777777" w:rsidR="00CB5358" w:rsidRPr="000024F2" w:rsidRDefault="00CB5358" w:rsidP="00DD761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075FF414" w14:textId="77777777" w:rsidR="00CB5358" w:rsidRPr="000024F2" w:rsidRDefault="00CB5358" w:rsidP="00DD7611">
            <w:pPr>
              <w:pStyle w:val="TAL"/>
            </w:pPr>
            <w:r w:rsidRPr="000024F2">
              <w:t>N/A</w:t>
            </w:r>
          </w:p>
        </w:tc>
      </w:tr>
      <w:tr w:rsidR="00CB5358" w:rsidRPr="000024F2" w14:paraId="1A9F7070"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71BDC8F4" w14:textId="77777777" w:rsidR="00CB5358" w:rsidRPr="000024F2" w:rsidRDefault="00CB5358" w:rsidP="00DD7611">
            <w:pPr>
              <w:pStyle w:val="TAL"/>
            </w:pPr>
            <w:r w:rsidRPr="000024F2">
              <w:t>N/A</w:t>
            </w:r>
          </w:p>
        </w:tc>
        <w:tc>
          <w:tcPr>
            <w:tcW w:w="1481" w:type="dxa"/>
            <w:tcBorders>
              <w:top w:val="single" w:sz="4" w:space="0" w:color="auto"/>
              <w:left w:val="single" w:sz="4" w:space="0" w:color="auto"/>
              <w:bottom w:val="single" w:sz="4" w:space="0" w:color="auto"/>
              <w:right w:val="single" w:sz="4" w:space="0" w:color="auto"/>
            </w:tcBorders>
            <w:hideMark/>
          </w:tcPr>
          <w:p w14:paraId="18D31A46" w14:textId="77777777" w:rsidR="00CB5358" w:rsidRPr="000024F2" w:rsidRDefault="00CB5358" w:rsidP="00DD7611">
            <w:pPr>
              <w:pStyle w:val="TAL"/>
            </w:pPr>
            <w:r w:rsidRPr="000024F2">
              <w:t>2</w:t>
            </w:r>
          </w:p>
        </w:tc>
        <w:tc>
          <w:tcPr>
            <w:tcW w:w="1752" w:type="dxa"/>
            <w:tcBorders>
              <w:top w:val="single" w:sz="4" w:space="0" w:color="auto"/>
              <w:left w:val="single" w:sz="4" w:space="0" w:color="auto"/>
              <w:bottom w:val="single" w:sz="4" w:space="0" w:color="auto"/>
              <w:right w:val="single" w:sz="4" w:space="0" w:color="auto"/>
            </w:tcBorders>
            <w:hideMark/>
          </w:tcPr>
          <w:p w14:paraId="75A3BCFA" w14:textId="77777777" w:rsidR="00CB5358" w:rsidRPr="000024F2" w:rsidRDefault="00CB5358" w:rsidP="00DD7611">
            <w:pPr>
              <w:pStyle w:val="TAL"/>
            </w:pPr>
            <w:r w:rsidRPr="000024F2">
              <w:t>Packet Too Big</w:t>
            </w:r>
          </w:p>
        </w:tc>
        <w:tc>
          <w:tcPr>
            <w:tcW w:w="1693" w:type="dxa"/>
            <w:tcBorders>
              <w:top w:val="single" w:sz="4" w:space="0" w:color="auto"/>
              <w:left w:val="single" w:sz="4" w:space="0" w:color="auto"/>
              <w:bottom w:val="single" w:sz="4" w:space="0" w:color="auto"/>
              <w:right w:val="single" w:sz="4" w:space="0" w:color="auto"/>
            </w:tcBorders>
            <w:hideMark/>
          </w:tcPr>
          <w:p w14:paraId="2595C2F3" w14:textId="77777777" w:rsidR="00CB5358" w:rsidRPr="000024F2" w:rsidRDefault="00CB5358" w:rsidP="00DD761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7D64AF21" w14:textId="77777777" w:rsidR="00CB5358" w:rsidRPr="000024F2" w:rsidRDefault="00CB5358" w:rsidP="00DD7611">
            <w:pPr>
              <w:pStyle w:val="TAL"/>
            </w:pPr>
            <w:r w:rsidRPr="000024F2">
              <w:t>N/A</w:t>
            </w:r>
          </w:p>
        </w:tc>
      </w:tr>
      <w:tr w:rsidR="00CB5358" w:rsidRPr="000024F2" w14:paraId="0A051578"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71A93E71" w14:textId="77777777" w:rsidR="00CB5358" w:rsidRPr="000024F2" w:rsidRDefault="00CB5358" w:rsidP="00DD7611">
            <w:pPr>
              <w:pStyle w:val="TAL"/>
            </w:pPr>
            <w:r w:rsidRPr="000024F2">
              <w:t>N/A</w:t>
            </w:r>
          </w:p>
        </w:tc>
        <w:tc>
          <w:tcPr>
            <w:tcW w:w="1481" w:type="dxa"/>
            <w:tcBorders>
              <w:top w:val="single" w:sz="4" w:space="0" w:color="auto"/>
              <w:left w:val="single" w:sz="4" w:space="0" w:color="auto"/>
              <w:bottom w:val="single" w:sz="4" w:space="0" w:color="auto"/>
              <w:right w:val="single" w:sz="4" w:space="0" w:color="auto"/>
            </w:tcBorders>
            <w:hideMark/>
          </w:tcPr>
          <w:p w14:paraId="04CD7961" w14:textId="77777777" w:rsidR="00CB5358" w:rsidRPr="000024F2" w:rsidRDefault="00CB5358" w:rsidP="00DD7611">
            <w:pPr>
              <w:pStyle w:val="TAL"/>
            </w:pPr>
            <w:r w:rsidRPr="000024F2">
              <w:t>135</w:t>
            </w:r>
          </w:p>
        </w:tc>
        <w:tc>
          <w:tcPr>
            <w:tcW w:w="1752" w:type="dxa"/>
            <w:tcBorders>
              <w:top w:val="single" w:sz="4" w:space="0" w:color="auto"/>
              <w:left w:val="single" w:sz="4" w:space="0" w:color="auto"/>
              <w:bottom w:val="single" w:sz="4" w:space="0" w:color="auto"/>
              <w:right w:val="single" w:sz="4" w:space="0" w:color="auto"/>
            </w:tcBorders>
            <w:hideMark/>
          </w:tcPr>
          <w:p w14:paraId="59B62952" w14:textId="77777777" w:rsidR="00CB5358" w:rsidRPr="000024F2" w:rsidRDefault="00CB5358" w:rsidP="00DD7611">
            <w:pPr>
              <w:pStyle w:val="TAL"/>
            </w:pPr>
            <w:proofErr w:type="spellStart"/>
            <w:r w:rsidRPr="000024F2">
              <w:t>Neigbor</w:t>
            </w:r>
            <w:proofErr w:type="spellEnd"/>
            <w:r w:rsidRPr="000024F2">
              <w:t xml:space="preserve"> Solicitation</w:t>
            </w:r>
          </w:p>
        </w:tc>
        <w:tc>
          <w:tcPr>
            <w:tcW w:w="1693" w:type="dxa"/>
            <w:tcBorders>
              <w:top w:val="single" w:sz="4" w:space="0" w:color="auto"/>
              <w:left w:val="single" w:sz="4" w:space="0" w:color="auto"/>
              <w:bottom w:val="single" w:sz="4" w:space="0" w:color="auto"/>
              <w:right w:val="single" w:sz="4" w:space="0" w:color="auto"/>
            </w:tcBorders>
            <w:hideMark/>
          </w:tcPr>
          <w:p w14:paraId="3C5C19A3" w14:textId="77777777" w:rsidR="00CB5358" w:rsidRPr="000024F2" w:rsidRDefault="00CB5358" w:rsidP="00DD761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34505CCE" w14:textId="77777777" w:rsidR="00CB5358" w:rsidRPr="000024F2" w:rsidRDefault="00CB5358" w:rsidP="00DD7611">
            <w:pPr>
              <w:pStyle w:val="TAL"/>
            </w:pPr>
            <w:r w:rsidRPr="000024F2">
              <w:t>Permitted</w:t>
            </w:r>
          </w:p>
        </w:tc>
      </w:tr>
      <w:tr w:rsidR="00CB5358" w:rsidRPr="000024F2" w14:paraId="0A9C15E4" w14:textId="77777777" w:rsidTr="00DD7611">
        <w:trPr>
          <w:jc w:val="center"/>
        </w:trPr>
        <w:tc>
          <w:tcPr>
            <w:tcW w:w="1619" w:type="dxa"/>
            <w:tcBorders>
              <w:top w:val="single" w:sz="4" w:space="0" w:color="auto"/>
              <w:left w:val="single" w:sz="4" w:space="0" w:color="auto"/>
              <w:bottom w:val="single" w:sz="4" w:space="0" w:color="auto"/>
              <w:right w:val="single" w:sz="4" w:space="0" w:color="auto"/>
            </w:tcBorders>
            <w:hideMark/>
          </w:tcPr>
          <w:p w14:paraId="00154CC7" w14:textId="77777777" w:rsidR="00CB5358" w:rsidRPr="000024F2" w:rsidRDefault="00CB5358" w:rsidP="00DD7611">
            <w:pPr>
              <w:pStyle w:val="TAL"/>
            </w:pPr>
            <w:r w:rsidRPr="000024F2">
              <w:t>N/A</w:t>
            </w:r>
          </w:p>
        </w:tc>
        <w:tc>
          <w:tcPr>
            <w:tcW w:w="1481" w:type="dxa"/>
            <w:tcBorders>
              <w:top w:val="single" w:sz="4" w:space="0" w:color="auto"/>
              <w:left w:val="single" w:sz="4" w:space="0" w:color="auto"/>
              <w:bottom w:val="single" w:sz="4" w:space="0" w:color="auto"/>
              <w:right w:val="single" w:sz="4" w:space="0" w:color="auto"/>
            </w:tcBorders>
            <w:hideMark/>
          </w:tcPr>
          <w:p w14:paraId="4C2F19E7" w14:textId="77777777" w:rsidR="00CB5358" w:rsidRPr="000024F2" w:rsidRDefault="00CB5358" w:rsidP="00DD7611">
            <w:pPr>
              <w:pStyle w:val="TAL"/>
            </w:pPr>
            <w:r w:rsidRPr="000024F2">
              <w:t>136</w:t>
            </w:r>
          </w:p>
        </w:tc>
        <w:tc>
          <w:tcPr>
            <w:tcW w:w="1752" w:type="dxa"/>
            <w:tcBorders>
              <w:top w:val="single" w:sz="4" w:space="0" w:color="auto"/>
              <w:left w:val="single" w:sz="4" w:space="0" w:color="auto"/>
              <w:bottom w:val="single" w:sz="4" w:space="0" w:color="auto"/>
              <w:right w:val="single" w:sz="4" w:space="0" w:color="auto"/>
            </w:tcBorders>
            <w:hideMark/>
          </w:tcPr>
          <w:p w14:paraId="460181D2" w14:textId="77777777" w:rsidR="00CB5358" w:rsidRPr="000024F2" w:rsidRDefault="00CB5358" w:rsidP="00DD7611">
            <w:pPr>
              <w:pStyle w:val="TAL"/>
            </w:pPr>
            <w:proofErr w:type="spellStart"/>
            <w:r w:rsidRPr="000024F2">
              <w:t>Neighbor</w:t>
            </w:r>
            <w:proofErr w:type="spellEnd"/>
            <w:r w:rsidRPr="000024F2">
              <w:t xml:space="preserve"> Advertisement</w:t>
            </w:r>
          </w:p>
        </w:tc>
        <w:tc>
          <w:tcPr>
            <w:tcW w:w="1693" w:type="dxa"/>
            <w:tcBorders>
              <w:top w:val="single" w:sz="4" w:space="0" w:color="auto"/>
              <w:left w:val="single" w:sz="4" w:space="0" w:color="auto"/>
              <w:bottom w:val="single" w:sz="4" w:space="0" w:color="auto"/>
              <w:right w:val="single" w:sz="4" w:space="0" w:color="auto"/>
            </w:tcBorders>
            <w:hideMark/>
          </w:tcPr>
          <w:p w14:paraId="42DE20AB" w14:textId="77777777" w:rsidR="00CB5358" w:rsidRPr="000024F2" w:rsidRDefault="00CB5358" w:rsidP="00DD7611">
            <w:pPr>
              <w:pStyle w:val="TAL"/>
            </w:pPr>
            <w:r w:rsidRPr="000024F2">
              <w:t>Permitted</w:t>
            </w:r>
          </w:p>
        </w:tc>
        <w:tc>
          <w:tcPr>
            <w:tcW w:w="1693" w:type="dxa"/>
            <w:tcBorders>
              <w:top w:val="single" w:sz="4" w:space="0" w:color="auto"/>
              <w:left w:val="single" w:sz="4" w:space="0" w:color="auto"/>
              <w:bottom w:val="single" w:sz="4" w:space="0" w:color="auto"/>
              <w:right w:val="single" w:sz="4" w:space="0" w:color="auto"/>
            </w:tcBorders>
            <w:hideMark/>
          </w:tcPr>
          <w:p w14:paraId="5E980F9E" w14:textId="77777777" w:rsidR="00CB5358" w:rsidRPr="000024F2" w:rsidRDefault="00CB5358" w:rsidP="00DD7611">
            <w:pPr>
              <w:pStyle w:val="TAL"/>
            </w:pPr>
            <w:r w:rsidRPr="000024F2">
              <w:t>N/A</w:t>
            </w:r>
          </w:p>
        </w:tc>
      </w:tr>
    </w:tbl>
    <w:p w14:paraId="2100781D" w14:textId="77777777" w:rsidR="00CB5358" w:rsidRPr="00FD4A4B" w:rsidRDefault="00CB5358" w:rsidP="00CB5358">
      <w:pPr>
        <w:pStyle w:val="B1"/>
      </w:pPr>
    </w:p>
    <w:p w14:paraId="2A0CB16D" w14:textId="77777777" w:rsidR="00CB5358" w:rsidRPr="00FD4A4B" w:rsidRDefault="00CB5358" w:rsidP="00CB5358">
      <w:r w:rsidRPr="00FD4A4B">
        <w:t>The network product shall not respond to, or process (i.e. do changes to configuration)</w:t>
      </w:r>
      <w:r>
        <w:t>,</w:t>
      </w:r>
      <w:r w:rsidRPr="00FD4A4B">
        <w:t xml:space="preserve"> under any circumstances</w:t>
      </w:r>
      <w:r>
        <w:t xml:space="preserve"> </w:t>
      </w:r>
      <w:r w:rsidRPr="00FD4A4B">
        <w:t>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CB5358" w:rsidRPr="000024F2" w14:paraId="2C0F57D6" w14:textId="77777777" w:rsidTr="00DD7611">
        <w:tc>
          <w:tcPr>
            <w:tcW w:w="1620" w:type="dxa"/>
            <w:tcBorders>
              <w:top w:val="single" w:sz="4" w:space="0" w:color="auto"/>
              <w:left w:val="single" w:sz="4" w:space="0" w:color="auto"/>
              <w:bottom w:val="single" w:sz="4" w:space="0" w:color="auto"/>
              <w:right w:val="single" w:sz="4" w:space="0" w:color="auto"/>
            </w:tcBorders>
            <w:hideMark/>
          </w:tcPr>
          <w:p w14:paraId="43FF619D" w14:textId="77777777" w:rsidR="00CB5358" w:rsidRPr="000024F2" w:rsidRDefault="00CB5358" w:rsidP="00DD7611">
            <w:pPr>
              <w:pStyle w:val="TAH"/>
            </w:pPr>
            <w:r w:rsidRPr="000024F2">
              <w:t>Type (IPv4)</w:t>
            </w:r>
          </w:p>
        </w:tc>
        <w:tc>
          <w:tcPr>
            <w:tcW w:w="1482" w:type="dxa"/>
            <w:tcBorders>
              <w:top w:val="single" w:sz="4" w:space="0" w:color="auto"/>
              <w:left w:val="single" w:sz="4" w:space="0" w:color="auto"/>
              <w:bottom w:val="single" w:sz="4" w:space="0" w:color="auto"/>
              <w:right w:val="single" w:sz="4" w:space="0" w:color="auto"/>
            </w:tcBorders>
            <w:hideMark/>
          </w:tcPr>
          <w:p w14:paraId="375094A9" w14:textId="77777777" w:rsidR="00CB5358" w:rsidRPr="000024F2" w:rsidRDefault="00CB5358" w:rsidP="00DD7611">
            <w:pPr>
              <w:pStyle w:val="TAH"/>
            </w:pPr>
            <w:r w:rsidRPr="000024F2">
              <w:t>Type (IPv6)</w:t>
            </w:r>
          </w:p>
        </w:tc>
        <w:tc>
          <w:tcPr>
            <w:tcW w:w="1747" w:type="dxa"/>
            <w:tcBorders>
              <w:top w:val="single" w:sz="4" w:space="0" w:color="auto"/>
              <w:left w:val="single" w:sz="4" w:space="0" w:color="auto"/>
              <w:bottom w:val="single" w:sz="4" w:space="0" w:color="auto"/>
              <w:right w:val="single" w:sz="4" w:space="0" w:color="auto"/>
            </w:tcBorders>
            <w:hideMark/>
          </w:tcPr>
          <w:p w14:paraId="2963DBF5" w14:textId="77777777" w:rsidR="00CB5358" w:rsidRPr="000024F2" w:rsidRDefault="00CB5358" w:rsidP="00DD7611">
            <w:pPr>
              <w:pStyle w:val="TAH"/>
            </w:pPr>
            <w:r w:rsidRPr="000024F2">
              <w:t>Description</w:t>
            </w:r>
          </w:p>
        </w:tc>
        <w:tc>
          <w:tcPr>
            <w:tcW w:w="1694" w:type="dxa"/>
            <w:tcBorders>
              <w:top w:val="single" w:sz="4" w:space="0" w:color="auto"/>
              <w:left w:val="single" w:sz="4" w:space="0" w:color="auto"/>
              <w:bottom w:val="single" w:sz="4" w:space="0" w:color="auto"/>
              <w:right w:val="single" w:sz="4" w:space="0" w:color="auto"/>
            </w:tcBorders>
            <w:hideMark/>
          </w:tcPr>
          <w:p w14:paraId="76FA0132" w14:textId="77777777" w:rsidR="00CB5358" w:rsidRPr="000024F2" w:rsidRDefault="00CB5358" w:rsidP="00DD7611">
            <w:pPr>
              <w:pStyle w:val="TAH"/>
            </w:pPr>
            <w:r w:rsidRPr="000024F2">
              <w:t>Send</w:t>
            </w:r>
          </w:p>
        </w:tc>
        <w:tc>
          <w:tcPr>
            <w:tcW w:w="1694" w:type="dxa"/>
            <w:tcBorders>
              <w:top w:val="single" w:sz="4" w:space="0" w:color="auto"/>
              <w:left w:val="single" w:sz="4" w:space="0" w:color="auto"/>
              <w:bottom w:val="single" w:sz="4" w:space="0" w:color="auto"/>
              <w:right w:val="single" w:sz="4" w:space="0" w:color="auto"/>
            </w:tcBorders>
            <w:hideMark/>
          </w:tcPr>
          <w:p w14:paraId="700CC808" w14:textId="77777777" w:rsidR="00CB5358" w:rsidRPr="000024F2" w:rsidRDefault="00CB5358" w:rsidP="00DD7611">
            <w:pPr>
              <w:pStyle w:val="TAH"/>
            </w:pPr>
            <w:r w:rsidRPr="000024F2">
              <w:t>Respond to</w:t>
            </w:r>
          </w:p>
        </w:tc>
        <w:tc>
          <w:tcPr>
            <w:tcW w:w="1710" w:type="dxa"/>
            <w:tcBorders>
              <w:top w:val="single" w:sz="4" w:space="0" w:color="auto"/>
              <w:left w:val="single" w:sz="4" w:space="0" w:color="auto"/>
              <w:bottom w:val="single" w:sz="4" w:space="0" w:color="auto"/>
              <w:right w:val="single" w:sz="4" w:space="0" w:color="auto"/>
            </w:tcBorders>
            <w:hideMark/>
          </w:tcPr>
          <w:p w14:paraId="3562D843" w14:textId="77777777" w:rsidR="00CB5358" w:rsidRPr="000024F2" w:rsidRDefault="00CB5358" w:rsidP="00DD7611">
            <w:pPr>
              <w:pStyle w:val="TAH"/>
            </w:pPr>
            <w:r w:rsidRPr="000024F2">
              <w:t>Process (i.e. do changes to configuration)</w:t>
            </w:r>
          </w:p>
        </w:tc>
      </w:tr>
      <w:tr w:rsidR="00CB5358" w:rsidRPr="000024F2" w14:paraId="2EB0620C" w14:textId="77777777" w:rsidTr="00DD7611">
        <w:tc>
          <w:tcPr>
            <w:tcW w:w="1620" w:type="dxa"/>
            <w:tcBorders>
              <w:top w:val="single" w:sz="4" w:space="0" w:color="auto"/>
              <w:left w:val="single" w:sz="4" w:space="0" w:color="auto"/>
              <w:bottom w:val="single" w:sz="4" w:space="0" w:color="auto"/>
              <w:right w:val="single" w:sz="4" w:space="0" w:color="auto"/>
            </w:tcBorders>
            <w:hideMark/>
          </w:tcPr>
          <w:p w14:paraId="63A969E2" w14:textId="77777777" w:rsidR="00CB5358" w:rsidRPr="000024F2" w:rsidRDefault="00CB5358" w:rsidP="00DD7611">
            <w:pPr>
              <w:pStyle w:val="TAL"/>
            </w:pPr>
            <w:r w:rsidRPr="000024F2">
              <w:t>5</w:t>
            </w:r>
          </w:p>
        </w:tc>
        <w:tc>
          <w:tcPr>
            <w:tcW w:w="1482" w:type="dxa"/>
            <w:tcBorders>
              <w:top w:val="single" w:sz="4" w:space="0" w:color="auto"/>
              <w:left w:val="single" w:sz="4" w:space="0" w:color="auto"/>
              <w:bottom w:val="single" w:sz="4" w:space="0" w:color="auto"/>
              <w:right w:val="single" w:sz="4" w:space="0" w:color="auto"/>
            </w:tcBorders>
            <w:hideMark/>
          </w:tcPr>
          <w:p w14:paraId="754FE554" w14:textId="77777777" w:rsidR="00CB5358" w:rsidRPr="000024F2" w:rsidRDefault="00CB5358" w:rsidP="00DD7611">
            <w:pPr>
              <w:pStyle w:val="TAL"/>
            </w:pPr>
            <w:r w:rsidRPr="000024F2">
              <w:t>137</w:t>
            </w:r>
          </w:p>
        </w:tc>
        <w:tc>
          <w:tcPr>
            <w:tcW w:w="1747" w:type="dxa"/>
            <w:tcBorders>
              <w:top w:val="single" w:sz="4" w:space="0" w:color="auto"/>
              <w:left w:val="single" w:sz="4" w:space="0" w:color="auto"/>
              <w:bottom w:val="single" w:sz="4" w:space="0" w:color="auto"/>
              <w:right w:val="single" w:sz="4" w:space="0" w:color="auto"/>
            </w:tcBorders>
            <w:hideMark/>
          </w:tcPr>
          <w:p w14:paraId="151DCCBE" w14:textId="77777777" w:rsidR="00CB5358" w:rsidRPr="000024F2" w:rsidRDefault="00CB5358" w:rsidP="00DD7611">
            <w:pPr>
              <w:pStyle w:val="TAL"/>
            </w:pPr>
            <w:r w:rsidRPr="000024F2">
              <w:t>Redirect</w:t>
            </w:r>
          </w:p>
        </w:tc>
        <w:tc>
          <w:tcPr>
            <w:tcW w:w="1694" w:type="dxa"/>
            <w:tcBorders>
              <w:top w:val="single" w:sz="4" w:space="0" w:color="auto"/>
              <w:left w:val="single" w:sz="4" w:space="0" w:color="auto"/>
              <w:bottom w:val="single" w:sz="4" w:space="0" w:color="auto"/>
              <w:right w:val="single" w:sz="4" w:space="0" w:color="auto"/>
            </w:tcBorders>
            <w:hideMark/>
          </w:tcPr>
          <w:p w14:paraId="33444700" w14:textId="77777777" w:rsidR="00CB5358" w:rsidRPr="000024F2" w:rsidRDefault="00CB5358" w:rsidP="00DD761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5D64AAC2" w14:textId="77777777" w:rsidR="00CB5358" w:rsidRPr="000024F2" w:rsidRDefault="00CB5358" w:rsidP="00DD7611">
            <w:pPr>
              <w:pStyle w:val="TAL"/>
            </w:pPr>
            <w:r w:rsidRPr="000024F2">
              <w:t>N/A</w:t>
            </w:r>
          </w:p>
        </w:tc>
        <w:tc>
          <w:tcPr>
            <w:tcW w:w="1710" w:type="dxa"/>
            <w:tcBorders>
              <w:top w:val="single" w:sz="4" w:space="0" w:color="auto"/>
              <w:left w:val="single" w:sz="4" w:space="0" w:color="auto"/>
              <w:bottom w:val="single" w:sz="4" w:space="0" w:color="auto"/>
              <w:right w:val="single" w:sz="4" w:space="0" w:color="auto"/>
            </w:tcBorders>
            <w:hideMark/>
          </w:tcPr>
          <w:p w14:paraId="79F7B38F" w14:textId="77777777" w:rsidR="00CB5358" w:rsidRPr="000024F2" w:rsidRDefault="00CB5358" w:rsidP="00DD7611">
            <w:pPr>
              <w:pStyle w:val="TAL"/>
            </w:pPr>
            <w:r w:rsidRPr="000024F2">
              <w:t>Not Permitted</w:t>
            </w:r>
          </w:p>
        </w:tc>
      </w:tr>
      <w:tr w:rsidR="00CB5358" w:rsidRPr="000024F2" w14:paraId="30739337" w14:textId="77777777" w:rsidTr="00DD7611">
        <w:tc>
          <w:tcPr>
            <w:tcW w:w="1620" w:type="dxa"/>
            <w:tcBorders>
              <w:top w:val="single" w:sz="4" w:space="0" w:color="auto"/>
              <w:left w:val="single" w:sz="4" w:space="0" w:color="auto"/>
              <w:bottom w:val="single" w:sz="4" w:space="0" w:color="auto"/>
              <w:right w:val="single" w:sz="4" w:space="0" w:color="auto"/>
            </w:tcBorders>
            <w:hideMark/>
          </w:tcPr>
          <w:p w14:paraId="3FAE2BD1" w14:textId="77777777" w:rsidR="00CB5358" w:rsidRPr="000024F2" w:rsidRDefault="00CB5358" w:rsidP="00DD7611">
            <w:pPr>
              <w:pStyle w:val="TAL"/>
            </w:pPr>
            <w:r w:rsidRPr="000024F2">
              <w:t>13</w:t>
            </w:r>
          </w:p>
        </w:tc>
        <w:tc>
          <w:tcPr>
            <w:tcW w:w="1482" w:type="dxa"/>
            <w:tcBorders>
              <w:top w:val="single" w:sz="4" w:space="0" w:color="auto"/>
              <w:left w:val="single" w:sz="4" w:space="0" w:color="auto"/>
              <w:bottom w:val="single" w:sz="4" w:space="0" w:color="auto"/>
              <w:right w:val="single" w:sz="4" w:space="0" w:color="auto"/>
            </w:tcBorders>
            <w:hideMark/>
          </w:tcPr>
          <w:p w14:paraId="17D3D961" w14:textId="77777777" w:rsidR="00CB5358" w:rsidRPr="000024F2" w:rsidRDefault="00CB5358" w:rsidP="00DD7611">
            <w:pPr>
              <w:pStyle w:val="TAL"/>
            </w:pPr>
            <w:r w:rsidRPr="000024F2">
              <w:t>N/A</w:t>
            </w:r>
          </w:p>
        </w:tc>
        <w:tc>
          <w:tcPr>
            <w:tcW w:w="1747" w:type="dxa"/>
            <w:tcBorders>
              <w:top w:val="single" w:sz="4" w:space="0" w:color="auto"/>
              <w:left w:val="single" w:sz="4" w:space="0" w:color="auto"/>
              <w:bottom w:val="single" w:sz="4" w:space="0" w:color="auto"/>
              <w:right w:val="single" w:sz="4" w:space="0" w:color="auto"/>
            </w:tcBorders>
            <w:hideMark/>
          </w:tcPr>
          <w:p w14:paraId="354719A8" w14:textId="77777777" w:rsidR="00CB5358" w:rsidRPr="000024F2" w:rsidRDefault="00CB5358" w:rsidP="00DD7611">
            <w:pPr>
              <w:pStyle w:val="TAL"/>
            </w:pPr>
            <w:r w:rsidRPr="000024F2">
              <w:t>Timestamp</w:t>
            </w:r>
          </w:p>
        </w:tc>
        <w:tc>
          <w:tcPr>
            <w:tcW w:w="1694" w:type="dxa"/>
            <w:tcBorders>
              <w:top w:val="single" w:sz="4" w:space="0" w:color="auto"/>
              <w:left w:val="single" w:sz="4" w:space="0" w:color="auto"/>
              <w:bottom w:val="single" w:sz="4" w:space="0" w:color="auto"/>
              <w:right w:val="single" w:sz="4" w:space="0" w:color="auto"/>
            </w:tcBorders>
            <w:hideMark/>
          </w:tcPr>
          <w:p w14:paraId="03B01D73" w14:textId="77777777" w:rsidR="00CB5358" w:rsidRPr="000024F2" w:rsidRDefault="00CB5358" w:rsidP="00DD761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166668F8" w14:textId="77777777" w:rsidR="00CB5358" w:rsidRPr="000024F2" w:rsidRDefault="00CB5358" w:rsidP="00DD7611">
            <w:pPr>
              <w:pStyle w:val="TAL"/>
            </w:pPr>
            <w:r w:rsidRPr="000024F2">
              <w:t>Not Permitted</w:t>
            </w:r>
          </w:p>
        </w:tc>
        <w:tc>
          <w:tcPr>
            <w:tcW w:w="1710" w:type="dxa"/>
            <w:tcBorders>
              <w:top w:val="single" w:sz="4" w:space="0" w:color="auto"/>
              <w:left w:val="single" w:sz="4" w:space="0" w:color="auto"/>
              <w:bottom w:val="single" w:sz="4" w:space="0" w:color="auto"/>
              <w:right w:val="single" w:sz="4" w:space="0" w:color="auto"/>
            </w:tcBorders>
            <w:hideMark/>
          </w:tcPr>
          <w:p w14:paraId="71D5C1AA" w14:textId="77777777" w:rsidR="00CB5358" w:rsidRPr="000024F2" w:rsidRDefault="00CB5358" w:rsidP="00DD7611">
            <w:pPr>
              <w:pStyle w:val="TAL"/>
            </w:pPr>
            <w:r w:rsidRPr="000024F2">
              <w:t>N/A</w:t>
            </w:r>
          </w:p>
        </w:tc>
      </w:tr>
      <w:tr w:rsidR="00CB5358" w:rsidRPr="000024F2" w14:paraId="3C8D102B" w14:textId="77777777" w:rsidTr="00DD7611">
        <w:tc>
          <w:tcPr>
            <w:tcW w:w="1620" w:type="dxa"/>
            <w:tcBorders>
              <w:top w:val="single" w:sz="4" w:space="0" w:color="auto"/>
              <w:left w:val="single" w:sz="4" w:space="0" w:color="auto"/>
              <w:bottom w:val="single" w:sz="4" w:space="0" w:color="auto"/>
              <w:right w:val="single" w:sz="4" w:space="0" w:color="auto"/>
            </w:tcBorders>
            <w:hideMark/>
          </w:tcPr>
          <w:p w14:paraId="5CE37394" w14:textId="77777777" w:rsidR="00CB5358" w:rsidRPr="000024F2" w:rsidRDefault="00CB5358" w:rsidP="00DD7611">
            <w:pPr>
              <w:pStyle w:val="TAL"/>
            </w:pPr>
            <w:r w:rsidRPr="000024F2">
              <w:t>14</w:t>
            </w:r>
          </w:p>
        </w:tc>
        <w:tc>
          <w:tcPr>
            <w:tcW w:w="1482" w:type="dxa"/>
            <w:tcBorders>
              <w:top w:val="single" w:sz="4" w:space="0" w:color="auto"/>
              <w:left w:val="single" w:sz="4" w:space="0" w:color="auto"/>
              <w:bottom w:val="single" w:sz="4" w:space="0" w:color="auto"/>
              <w:right w:val="single" w:sz="4" w:space="0" w:color="auto"/>
            </w:tcBorders>
            <w:hideMark/>
          </w:tcPr>
          <w:p w14:paraId="1CD5E35D" w14:textId="77777777" w:rsidR="00CB5358" w:rsidRPr="000024F2" w:rsidRDefault="00CB5358" w:rsidP="00DD7611">
            <w:pPr>
              <w:pStyle w:val="TAL"/>
            </w:pPr>
            <w:r w:rsidRPr="000024F2">
              <w:t>N/A</w:t>
            </w:r>
          </w:p>
        </w:tc>
        <w:tc>
          <w:tcPr>
            <w:tcW w:w="1747" w:type="dxa"/>
            <w:tcBorders>
              <w:top w:val="single" w:sz="4" w:space="0" w:color="auto"/>
              <w:left w:val="single" w:sz="4" w:space="0" w:color="auto"/>
              <w:bottom w:val="single" w:sz="4" w:space="0" w:color="auto"/>
              <w:right w:val="single" w:sz="4" w:space="0" w:color="auto"/>
            </w:tcBorders>
            <w:hideMark/>
          </w:tcPr>
          <w:p w14:paraId="54801E28" w14:textId="77777777" w:rsidR="00CB5358" w:rsidRPr="000024F2" w:rsidRDefault="00CB5358" w:rsidP="00DD7611">
            <w:pPr>
              <w:pStyle w:val="TAL"/>
            </w:pPr>
            <w:r w:rsidRPr="000024F2">
              <w:t>Timestamp Reply</w:t>
            </w:r>
          </w:p>
        </w:tc>
        <w:tc>
          <w:tcPr>
            <w:tcW w:w="1694" w:type="dxa"/>
            <w:tcBorders>
              <w:top w:val="single" w:sz="4" w:space="0" w:color="auto"/>
              <w:left w:val="single" w:sz="4" w:space="0" w:color="auto"/>
              <w:bottom w:val="single" w:sz="4" w:space="0" w:color="auto"/>
              <w:right w:val="single" w:sz="4" w:space="0" w:color="auto"/>
            </w:tcBorders>
            <w:hideMark/>
          </w:tcPr>
          <w:p w14:paraId="5211C749" w14:textId="77777777" w:rsidR="00CB5358" w:rsidRPr="000024F2" w:rsidRDefault="00CB5358" w:rsidP="00DD7611">
            <w:pPr>
              <w:pStyle w:val="TAL"/>
            </w:pPr>
            <w:r w:rsidRPr="000024F2">
              <w:t xml:space="preserve">Not Permitted </w:t>
            </w:r>
          </w:p>
          <w:p w14:paraId="0F1724CC" w14:textId="77777777" w:rsidR="00CB5358" w:rsidRPr="000024F2" w:rsidRDefault="00CB5358" w:rsidP="00DD7611">
            <w:pPr>
              <w:pStyle w:val="TAL"/>
            </w:pPr>
            <w:r w:rsidRPr="000024F2">
              <w:t>(i.e. as automatic reply to "Timestamp")</w:t>
            </w:r>
          </w:p>
        </w:tc>
        <w:tc>
          <w:tcPr>
            <w:tcW w:w="1694" w:type="dxa"/>
            <w:tcBorders>
              <w:top w:val="single" w:sz="4" w:space="0" w:color="auto"/>
              <w:left w:val="single" w:sz="4" w:space="0" w:color="auto"/>
              <w:bottom w:val="single" w:sz="4" w:space="0" w:color="auto"/>
              <w:right w:val="single" w:sz="4" w:space="0" w:color="auto"/>
            </w:tcBorders>
            <w:hideMark/>
          </w:tcPr>
          <w:p w14:paraId="05EB6175" w14:textId="77777777" w:rsidR="00CB5358" w:rsidRPr="000024F2" w:rsidRDefault="00CB5358" w:rsidP="00DD7611">
            <w:pPr>
              <w:pStyle w:val="TAL"/>
            </w:pPr>
            <w:r w:rsidRPr="000024F2">
              <w:t>N/A</w:t>
            </w:r>
          </w:p>
        </w:tc>
        <w:tc>
          <w:tcPr>
            <w:tcW w:w="1710" w:type="dxa"/>
            <w:tcBorders>
              <w:top w:val="single" w:sz="4" w:space="0" w:color="auto"/>
              <w:left w:val="single" w:sz="4" w:space="0" w:color="auto"/>
              <w:bottom w:val="single" w:sz="4" w:space="0" w:color="auto"/>
              <w:right w:val="single" w:sz="4" w:space="0" w:color="auto"/>
            </w:tcBorders>
            <w:hideMark/>
          </w:tcPr>
          <w:p w14:paraId="32067396" w14:textId="77777777" w:rsidR="00CB5358" w:rsidRPr="000024F2" w:rsidRDefault="00CB5358" w:rsidP="00DD7611">
            <w:pPr>
              <w:pStyle w:val="TAL"/>
            </w:pPr>
            <w:r w:rsidRPr="000024F2">
              <w:t>N/A</w:t>
            </w:r>
          </w:p>
        </w:tc>
      </w:tr>
      <w:tr w:rsidR="00CB5358" w:rsidRPr="000024F2" w14:paraId="779F5109" w14:textId="77777777" w:rsidTr="00DD7611">
        <w:tc>
          <w:tcPr>
            <w:tcW w:w="1620" w:type="dxa"/>
            <w:tcBorders>
              <w:top w:val="single" w:sz="4" w:space="0" w:color="auto"/>
              <w:left w:val="single" w:sz="4" w:space="0" w:color="auto"/>
              <w:bottom w:val="single" w:sz="4" w:space="0" w:color="auto"/>
              <w:right w:val="single" w:sz="4" w:space="0" w:color="auto"/>
            </w:tcBorders>
            <w:hideMark/>
          </w:tcPr>
          <w:p w14:paraId="0AB210D3" w14:textId="77777777" w:rsidR="00CB5358" w:rsidRPr="000024F2" w:rsidRDefault="00CB5358" w:rsidP="00DD7611">
            <w:pPr>
              <w:pStyle w:val="TAL"/>
            </w:pPr>
            <w:r w:rsidRPr="000024F2">
              <w:t>N/A</w:t>
            </w:r>
          </w:p>
        </w:tc>
        <w:tc>
          <w:tcPr>
            <w:tcW w:w="1482" w:type="dxa"/>
            <w:tcBorders>
              <w:top w:val="single" w:sz="4" w:space="0" w:color="auto"/>
              <w:left w:val="single" w:sz="4" w:space="0" w:color="auto"/>
              <w:bottom w:val="single" w:sz="4" w:space="0" w:color="auto"/>
              <w:right w:val="single" w:sz="4" w:space="0" w:color="auto"/>
            </w:tcBorders>
            <w:hideMark/>
          </w:tcPr>
          <w:p w14:paraId="6C3C21E7" w14:textId="77777777" w:rsidR="00CB5358" w:rsidRPr="000024F2" w:rsidRDefault="00CB5358" w:rsidP="00DD7611">
            <w:pPr>
              <w:pStyle w:val="TAL"/>
            </w:pPr>
            <w:r w:rsidRPr="000024F2">
              <w:t>133</w:t>
            </w:r>
          </w:p>
        </w:tc>
        <w:tc>
          <w:tcPr>
            <w:tcW w:w="1747" w:type="dxa"/>
            <w:tcBorders>
              <w:top w:val="single" w:sz="4" w:space="0" w:color="auto"/>
              <w:left w:val="single" w:sz="4" w:space="0" w:color="auto"/>
              <w:bottom w:val="single" w:sz="4" w:space="0" w:color="auto"/>
              <w:right w:val="single" w:sz="4" w:space="0" w:color="auto"/>
            </w:tcBorders>
            <w:hideMark/>
          </w:tcPr>
          <w:p w14:paraId="59ED7E0C" w14:textId="77777777" w:rsidR="00CB5358" w:rsidRPr="000024F2" w:rsidRDefault="00CB5358" w:rsidP="00DD7611">
            <w:pPr>
              <w:pStyle w:val="TAL"/>
            </w:pPr>
            <w:r w:rsidRPr="000024F2">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07097831" w14:textId="77777777" w:rsidR="00CB5358" w:rsidRPr="000024F2" w:rsidRDefault="00CB5358" w:rsidP="00DD761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11549D83" w14:textId="77777777" w:rsidR="00CB5358" w:rsidRPr="000024F2" w:rsidRDefault="00CB5358" w:rsidP="00DD7611">
            <w:pPr>
              <w:pStyle w:val="TAL"/>
            </w:pPr>
            <w:r w:rsidRPr="000024F2">
              <w:t>Not Permitted</w:t>
            </w:r>
          </w:p>
        </w:tc>
        <w:tc>
          <w:tcPr>
            <w:tcW w:w="1710" w:type="dxa"/>
            <w:tcBorders>
              <w:top w:val="single" w:sz="4" w:space="0" w:color="auto"/>
              <w:left w:val="single" w:sz="4" w:space="0" w:color="auto"/>
              <w:bottom w:val="single" w:sz="4" w:space="0" w:color="auto"/>
              <w:right w:val="single" w:sz="4" w:space="0" w:color="auto"/>
            </w:tcBorders>
            <w:hideMark/>
          </w:tcPr>
          <w:p w14:paraId="762B566B" w14:textId="77777777" w:rsidR="00CB5358" w:rsidRPr="000024F2" w:rsidRDefault="00CB5358" w:rsidP="00DD7611">
            <w:pPr>
              <w:pStyle w:val="TAL"/>
            </w:pPr>
            <w:r w:rsidRPr="000024F2">
              <w:t>Not Permitted</w:t>
            </w:r>
          </w:p>
        </w:tc>
      </w:tr>
      <w:tr w:rsidR="00CB5358" w:rsidRPr="000024F2" w14:paraId="2CFAF8A5" w14:textId="77777777" w:rsidTr="00DD7611">
        <w:tc>
          <w:tcPr>
            <w:tcW w:w="1620" w:type="dxa"/>
            <w:tcBorders>
              <w:top w:val="single" w:sz="4" w:space="0" w:color="auto"/>
              <w:left w:val="single" w:sz="4" w:space="0" w:color="auto"/>
              <w:bottom w:val="single" w:sz="4" w:space="0" w:color="auto"/>
              <w:right w:val="single" w:sz="4" w:space="0" w:color="auto"/>
            </w:tcBorders>
            <w:hideMark/>
          </w:tcPr>
          <w:p w14:paraId="35F4C460" w14:textId="77777777" w:rsidR="00CB5358" w:rsidRPr="000024F2" w:rsidRDefault="00CB5358" w:rsidP="00DD7611">
            <w:pPr>
              <w:pStyle w:val="TAL"/>
            </w:pPr>
            <w:r w:rsidRPr="000024F2">
              <w:t>N/A</w:t>
            </w:r>
          </w:p>
        </w:tc>
        <w:tc>
          <w:tcPr>
            <w:tcW w:w="1482" w:type="dxa"/>
            <w:tcBorders>
              <w:top w:val="single" w:sz="4" w:space="0" w:color="auto"/>
              <w:left w:val="single" w:sz="4" w:space="0" w:color="auto"/>
              <w:bottom w:val="single" w:sz="4" w:space="0" w:color="auto"/>
              <w:right w:val="single" w:sz="4" w:space="0" w:color="auto"/>
            </w:tcBorders>
            <w:hideMark/>
          </w:tcPr>
          <w:p w14:paraId="0A1E6554" w14:textId="77777777" w:rsidR="00CB5358" w:rsidRPr="000024F2" w:rsidRDefault="00CB5358" w:rsidP="00DD7611">
            <w:pPr>
              <w:pStyle w:val="TAL"/>
            </w:pPr>
            <w:r w:rsidRPr="000024F2">
              <w:t>134</w:t>
            </w:r>
          </w:p>
        </w:tc>
        <w:tc>
          <w:tcPr>
            <w:tcW w:w="1747" w:type="dxa"/>
            <w:tcBorders>
              <w:top w:val="single" w:sz="4" w:space="0" w:color="auto"/>
              <w:left w:val="single" w:sz="4" w:space="0" w:color="auto"/>
              <w:bottom w:val="single" w:sz="4" w:space="0" w:color="auto"/>
              <w:right w:val="single" w:sz="4" w:space="0" w:color="auto"/>
            </w:tcBorders>
            <w:hideMark/>
          </w:tcPr>
          <w:p w14:paraId="4B2201CF" w14:textId="77777777" w:rsidR="00CB5358" w:rsidRPr="000024F2" w:rsidRDefault="00CB5358" w:rsidP="00DD7611">
            <w:pPr>
              <w:pStyle w:val="TAL"/>
            </w:pPr>
            <w:r w:rsidRPr="000024F2">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72AC482D" w14:textId="77777777" w:rsidR="00CB5358" w:rsidRPr="000024F2" w:rsidRDefault="00CB5358" w:rsidP="00DD7611">
            <w:pPr>
              <w:pStyle w:val="TAL"/>
            </w:pPr>
            <w:r w:rsidRPr="000024F2">
              <w:t>N/A</w:t>
            </w:r>
          </w:p>
        </w:tc>
        <w:tc>
          <w:tcPr>
            <w:tcW w:w="1694" w:type="dxa"/>
            <w:tcBorders>
              <w:top w:val="single" w:sz="4" w:space="0" w:color="auto"/>
              <w:left w:val="single" w:sz="4" w:space="0" w:color="auto"/>
              <w:bottom w:val="single" w:sz="4" w:space="0" w:color="auto"/>
              <w:right w:val="single" w:sz="4" w:space="0" w:color="auto"/>
            </w:tcBorders>
            <w:hideMark/>
          </w:tcPr>
          <w:p w14:paraId="5659C85A" w14:textId="77777777" w:rsidR="00CB5358" w:rsidRPr="000024F2" w:rsidRDefault="00CB5358" w:rsidP="00DD7611">
            <w:pPr>
              <w:pStyle w:val="TAL"/>
            </w:pPr>
            <w:r w:rsidRPr="000024F2">
              <w:t>N/A</w:t>
            </w:r>
          </w:p>
        </w:tc>
        <w:tc>
          <w:tcPr>
            <w:tcW w:w="1710" w:type="dxa"/>
            <w:tcBorders>
              <w:top w:val="single" w:sz="4" w:space="0" w:color="auto"/>
              <w:left w:val="single" w:sz="4" w:space="0" w:color="auto"/>
              <w:bottom w:val="single" w:sz="4" w:space="0" w:color="auto"/>
              <w:right w:val="single" w:sz="4" w:space="0" w:color="auto"/>
            </w:tcBorders>
            <w:hideMark/>
          </w:tcPr>
          <w:p w14:paraId="4D681503" w14:textId="77777777" w:rsidR="00CB5358" w:rsidRPr="000024F2" w:rsidRDefault="00CB5358" w:rsidP="00DD7611">
            <w:pPr>
              <w:pStyle w:val="TAL"/>
            </w:pPr>
            <w:r w:rsidRPr="000024F2">
              <w:t>Not Permitted</w:t>
            </w:r>
          </w:p>
        </w:tc>
      </w:tr>
    </w:tbl>
    <w:p w14:paraId="3321A2A4" w14:textId="77777777" w:rsidR="00CB5358" w:rsidRDefault="00CB5358" w:rsidP="00CB5358"/>
    <w:p w14:paraId="2C69391B" w14:textId="77777777" w:rsidR="00CB5358" w:rsidRPr="00FD4A4B" w:rsidRDefault="00CB5358" w:rsidP="00CB5358">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Pr="0051491E">
        <w:rPr>
          <w:rFonts w:ascii="Tele-GroteskNor" w:eastAsia="SimSun" w:hAnsi="Tele-GroteskNor" w:cs="Tele-GroteskNor"/>
          <w:color w:val="000000"/>
          <w:lang w:val="en-US" w:eastAsia="zh-CN"/>
        </w:rPr>
        <w:t>, clause 5.3.7, Denial of service</w:t>
      </w:r>
    </w:p>
    <w:p w14:paraId="5BC09E3E" w14:textId="77777777" w:rsidR="00CB5358" w:rsidRPr="00FD4A4B" w:rsidRDefault="00CB5358" w:rsidP="00CB5358">
      <w:pPr>
        <w:keepNext/>
      </w:pPr>
      <w:r w:rsidRPr="00FD4A4B">
        <w:rPr>
          <w:i/>
        </w:rPr>
        <w:t>Test Case</w:t>
      </w:r>
      <w:r w:rsidRPr="00FD4A4B">
        <w:t xml:space="preserve">: </w:t>
      </w:r>
    </w:p>
    <w:p w14:paraId="07839DC6" w14:textId="77777777" w:rsidR="00CB5358" w:rsidRPr="00FD4A4B" w:rsidRDefault="00CB5358" w:rsidP="00CB5358">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5F4861F6" w14:textId="77777777" w:rsidR="00CB5358" w:rsidRPr="00FD4A4B" w:rsidRDefault="00CB5358" w:rsidP="00CB5358">
      <w:r w:rsidRPr="00FD4A4B">
        <w:rPr>
          <w:b/>
        </w:rPr>
        <w:t>Test Name:</w:t>
      </w:r>
      <w:r w:rsidRPr="00FD4A4B">
        <w:t xml:space="preserve"> TC_HANDLING_OF_ICMP</w:t>
      </w:r>
    </w:p>
    <w:p w14:paraId="76E2FA92" w14:textId="77777777" w:rsidR="00CB5358" w:rsidRPr="00FD4A4B" w:rsidRDefault="00CB5358" w:rsidP="00CB5358">
      <w:pPr>
        <w:rPr>
          <w:b/>
        </w:rPr>
      </w:pPr>
      <w:bookmarkStart w:id="119" w:name="wp1054157"/>
      <w:bookmarkEnd w:id="119"/>
      <w:r w:rsidRPr="00FD4A4B">
        <w:rPr>
          <w:b/>
        </w:rPr>
        <w:t xml:space="preserve">Purpose: </w:t>
      </w:r>
    </w:p>
    <w:p w14:paraId="7CB3BBEE" w14:textId="77777777" w:rsidR="00CB5358" w:rsidRPr="00FD4A4B" w:rsidRDefault="00CB5358" w:rsidP="00CB5358">
      <w:r w:rsidRPr="00FD4A4B">
        <w:t>To verify that the network product does not reply to certain ICMP types in accordance with the requirement. To verify that the network product does not send 'Time Exceeded'.</w:t>
      </w:r>
    </w:p>
    <w:p w14:paraId="163D9445" w14:textId="77777777" w:rsidR="00CB5358" w:rsidRPr="00FD4A4B" w:rsidRDefault="00CB5358" w:rsidP="00CB5358">
      <w:r w:rsidRPr="00FD4A4B">
        <w:t xml:space="preserve">To verify that the network product does not process the following ICMPv4 </w:t>
      </w:r>
      <w:r>
        <w:t xml:space="preserve">and ICMPv6 </w:t>
      </w:r>
      <w:r w:rsidRPr="00FD4A4B">
        <w:t xml:space="preserve">types: </w:t>
      </w:r>
    </w:p>
    <w:p w14:paraId="536DE9D1" w14:textId="77777777" w:rsidR="00CB5358" w:rsidRPr="000E530A" w:rsidRDefault="00CB5358" w:rsidP="00CB5358">
      <w:pPr>
        <w:pStyle w:val="B1"/>
      </w:pPr>
      <w:r w:rsidRPr="000E530A">
        <w:t>-</w:t>
      </w:r>
      <w:r w:rsidRPr="000E530A">
        <w:tab/>
        <w:t>"Redirect (5)"</w:t>
      </w:r>
    </w:p>
    <w:p w14:paraId="3AAFCD18" w14:textId="77777777" w:rsidR="00CB5358" w:rsidRPr="000E530A" w:rsidRDefault="00CB5358" w:rsidP="00CB5358">
      <w:pPr>
        <w:pStyle w:val="B1"/>
      </w:pPr>
      <w:r w:rsidRPr="000E530A">
        <w:t>-</w:t>
      </w:r>
      <w:r w:rsidRPr="000E530A">
        <w:tab/>
        <w:t>Router Solicitation</w:t>
      </w:r>
    </w:p>
    <w:p w14:paraId="055BE737" w14:textId="77777777" w:rsidR="00CB5358" w:rsidRPr="00FD4A4B" w:rsidRDefault="00CB5358" w:rsidP="00CB5358">
      <w:pPr>
        <w:pStyle w:val="B1"/>
      </w:pPr>
      <w:r w:rsidRPr="000E530A">
        <w:t>-</w:t>
      </w:r>
      <w:r w:rsidRPr="000E530A">
        <w:tab/>
        <w:t>Router Advertisement</w:t>
      </w:r>
    </w:p>
    <w:p w14:paraId="31C1E620" w14:textId="77777777" w:rsidR="00CB5358" w:rsidRPr="00FD4A4B" w:rsidRDefault="00CB5358" w:rsidP="00CB5358">
      <w:pPr>
        <w:rPr>
          <w:b/>
        </w:rPr>
      </w:pPr>
      <w:r w:rsidRPr="00FD4A4B">
        <w:rPr>
          <w:b/>
        </w:rPr>
        <w:t>Procedure and execution steps:</w:t>
      </w:r>
    </w:p>
    <w:p w14:paraId="76A6157D" w14:textId="77777777" w:rsidR="00CB5358" w:rsidRPr="005A6876" w:rsidRDefault="00CB5358" w:rsidP="00CB5358">
      <w:pPr>
        <w:rPr>
          <w:b/>
        </w:rPr>
      </w:pPr>
      <w:r w:rsidRPr="005A6876">
        <w:rPr>
          <w:b/>
        </w:rPr>
        <w:t>Pre-Conditions:</w:t>
      </w:r>
    </w:p>
    <w:p w14:paraId="5C9361A2" w14:textId="77777777" w:rsidR="00CB5358" w:rsidRPr="00FD4A4B" w:rsidRDefault="00CB5358" w:rsidP="00CB5358">
      <w:pPr>
        <w:pStyle w:val="B1"/>
      </w:pPr>
      <w:r w:rsidRPr="00FD4A4B">
        <w:t>-</w:t>
      </w:r>
      <w:r w:rsidRPr="00FD4A4B">
        <w:tab/>
      </w:r>
      <w:r w:rsidRPr="00CB510C">
        <w:t>The vendor provides documentation whether the network product supports IPv4 and/or IPv6.</w:t>
      </w:r>
      <w:r w:rsidRPr="00FD4A4B">
        <w:t xml:space="preserve"> </w:t>
      </w:r>
    </w:p>
    <w:p w14:paraId="1D155C32" w14:textId="77777777" w:rsidR="00CB5358" w:rsidRPr="00FD4A4B" w:rsidRDefault="00CB5358" w:rsidP="00CB5358">
      <w:pPr>
        <w:pStyle w:val="B1"/>
      </w:pPr>
      <w:r w:rsidRPr="00FD4A4B">
        <w:t>-</w:t>
      </w:r>
      <w:r w:rsidRPr="00FD4A4B">
        <w:tab/>
        <w:t xml:space="preserve">If applicable, the tester has the needed system privileges for confirming that the ICMP messages with types </w:t>
      </w:r>
      <w:r>
        <w:t>"</w:t>
      </w:r>
      <w:r w:rsidRPr="00FD4A4B">
        <w:t>Not P</w:t>
      </w:r>
      <w:r>
        <w:t>e</w:t>
      </w:r>
      <w:r w:rsidRPr="00FD4A4B">
        <w:t>rmitted</w:t>
      </w:r>
      <w:r>
        <w:t>"</w:t>
      </w:r>
      <w:r w:rsidRPr="00FD4A4B">
        <w:t xml:space="preserve"> to process are indeed not leading to configuration changes.</w:t>
      </w:r>
    </w:p>
    <w:p w14:paraId="577EA38F" w14:textId="77777777" w:rsidR="00CB5358" w:rsidRPr="00FD4A4B" w:rsidRDefault="00CB5358" w:rsidP="00CB5358">
      <w:pPr>
        <w:pStyle w:val="B1"/>
      </w:pPr>
      <w:r w:rsidRPr="00FD4A4B">
        <w:lastRenderedPageBreak/>
        <w:t>-</w:t>
      </w:r>
      <w:r w:rsidRPr="00FD4A4B">
        <w:tab/>
        <w:t>If applicable, the tester has the needed system privileges for confirming that certain ICMP message types are dropped by the network product on receipt.</w:t>
      </w:r>
    </w:p>
    <w:p w14:paraId="30558409" w14:textId="77777777" w:rsidR="00CB5358" w:rsidRPr="00FD4A4B" w:rsidRDefault="00CB5358" w:rsidP="00CB5358">
      <w:pPr>
        <w:pStyle w:val="B1"/>
      </w:pPr>
      <w:r w:rsidRPr="00FD4A4B">
        <w:t>-</w:t>
      </w:r>
      <w:r w:rsidRPr="00FD4A4B">
        <w:tab/>
        <w:t xml:space="preserve">A tester machine is available and equipped with a suitable ICMP packets generator tool. </w:t>
      </w:r>
    </w:p>
    <w:p w14:paraId="5BB71400" w14:textId="77777777" w:rsidR="00CB5358" w:rsidRPr="005A6876" w:rsidRDefault="00CB5358" w:rsidP="00CB5358">
      <w:pPr>
        <w:rPr>
          <w:b/>
        </w:rPr>
      </w:pPr>
      <w:r w:rsidRPr="005A6876">
        <w:rPr>
          <w:b/>
        </w:rPr>
        <w:t>Execution Steps</w:t>
      </w:r>
    </w:p>
    <w:p w14:paraId="19872FD3" w14:textId="77777777" w:rsidR="00CB5358" w:rsidRPr="00FD4A4B" w:rsidRDefault="00CB5358" w:rsidP="00CB5358">
      <w:r w:rsidRPr="00FD4A4B">
        <w:t>The following needs to be done for all IP protocol versions (IPv4 and/or IPv6) supported by the network element.</w:t>
      </w:r>
    </w:p>
    <w:p w14:paraId="724273BD" w14:textId="77777777" w:rsidR="00CB5358" w:rsidRPr="00FD4A4B" w:rsidRDefault="00CB5358" w:rsidP="00CB5358">
      <w:r w:rsidRPr="00FD4A4B">
        <w:t>For verifying that the network product does not reply to ICMP messages with types where this is not permitted: The tester sends samples of the applicable ICMP messages from the tester machine to the network product and verifies that</w:t>
      </w:r>
    </w:p>
    <w:p w14:paraId="7A5EFB70" w14:textId="77777777" w:rsidR="00CB5358" w:rsidRPr="00FD4A4B" w:rsidRDefault="00CB5358" w:rsidP="00CB5358">
      <w:pPr>
        <w:pStyle w:val="B1"/>
      </w:pPr>
      <w:r w:rsidRPr="00FD4A4B">
        <w:t>-</w:t>
      </w:r>
      <w:r w:rsidRPr="00FD4A4B">
        <w:tab/>
        <w:t>the messages are dropped on receipt by the network product (e.g. by means of appropriate firewall rules),</w:t>
      </w:r>
    </w:p>
    <w:p w14:paraId="28E0F98A" w14:textId="77777777" w:rsidR="00CB5358" w:rsidRPr="00FD4A4B" w:rsidRDefault="00CB5358" w:rsidP="00CB5358">
      <w:pPr>
        <w:pStyle w:val="B1"/>
      </w:pPr>
      <w:r w:rsidRPr="00FD4A4B">
        <w:t>-</w:t>
      </w:r>
      <w:r w:rsidRPr="00FD4A4B">
        <w:tab/>
        <w:t>or no response is sent out towards the test machine,</w:t>
      </w:r>
    </w:p>
    <w:p w14:paraId="59D1F4BA" w14:textId="77777777" w:rsidR="00CB5358" w:rsidRPr="00FD4A4B" w:rsidRDefault="00CB5358" w:rsidP="00CB5358">
      <w:pPr>
        <w:pStyle w:val="B1"/>
      </w:pPr>
      <w:r w:rsidRPr="00FD4A4B">
        <w:t>-</w:t>
      </w:r>
      <w:r w:rsidRPr="00FD4A4B">
        <w:tab/>
        <w:t>or there are other means ensuring that the ICMP messages cannot trigger a response.</w:t>
      </w:r>
    </w:p>
    <w:p w14:paraId="66A67C5A" w14:textId="77777777" w:rsidR="00CB5358" w:rsidRPr="00FD4A4B" w:rsidRDefault="00CB5358" w:rsidP="00CB5358">
      <w:r w:rsidRPr="00FD4A4B">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1BFD8168" w14:textId="77777777" w:rsidR="00CB5358" w:rsidRPr="00FD4A4B" w:rsidRDefault="00CB5358" w:rsidP="00CB5358">
      <w:pPr>
        <w:pStyle w:val="B1"/>
      </w:pPr>
      <w:r w:rsidRPr="00FD4A4B">
        <w:t>-</w:t>
      </w:r>
      <w:r w:rsidRPr="00FD4A4B">
        <w:tab/>
        <w:t>the messages are dropped on receipt by the network product (e.g. by means of appropriate firewall rules),</w:t>
      </w:r>
    </w:p>
    <w:p w14:paraId="675A3E28" w14:textId="77777777" w:rsidR="00CB5358" w:rsidRPr="00FD4A4B" w:rsidRDefault="00CB5358" w:rsidP="00CB5358">
      <w:pPr>
        <w:pStyle w:val="B1"/>
      </w:pPr>
      <w:r w:rsidRPr="00FD4A4B">
        <w:t>-</w:t>
      </w:r>
      <w:r w:rsidRPr="00FD4A4B">
        <w:tab/>
        <w:t>or the network product</w:t>
      </w:r>
      <w:r>
        <w:t>'</w:t>
      </w:r>
      <w:r w:rsidRPr="00FD4A4B">
        <w:t>s applicable system configuration remains unchanged upon receipt of the messages,</w:t>
      </w:r>
    </w:p>
    <w:p w14:paraId="0C0F7A66" w14:textId="77777777" w:rsidR="00CB5358" w:rsidRPr="00FD4A4B" w:rsidRDefault="00CB5358" w:rsidP="00CB5358">
      <w:pPr>
        <w:pStyle w:val="B1"/>
      </w:pPr>
      <w:r w:rsidRPr="00FD4A4B">
        <w:t>-</w:t>
      </w:r>
      <w:r w:rsidRPr="00FD4A4B">
        <w:tab/>
        <w:t>or there are other means ensuring that the ICMP messages cannot lead to configuration changes.</w:t>
      </w:r>
    </w:p>
    <w:p w14:paraId="48D743D1" w14:textId="77777777" w:rsidR="00CB5358" w:rsidRPr="00FD4A4B" w:rsidRDefault="00CB5358" w:rsidP="00CB5358">
      <w:r w:rsidRPr="00FD4A4B">
        <w:t xml:space="preserve">The tester </w:t>
      </w:r>
      <w:r w:rsidRPr="00CB510C">
        <w:t xml:space="preserve">verifies </w:t>
      </w:r>
      <w:r w:rsidRPr="00FD4A4B">
        <w:t>consistency between the documentation in regard to ICMP and the network product.</w:t>
      </w:r>
    </w:p>
    <w:p w14:paraId="05517B93" w14:textId="77777777" w:rsidR="00CB5358" w:rsidRPr="005A6876" w:rsidRDefault="00CB5358" w:rsidP="00CB5358">
      <w:pPr>
        <w:rPr>
          <w:b/>
        </w:rPr>
      </w:pPr>
      <w:r w:rsidRPr="005A6876">
        <w:rPr>
          <w:b/>
        </w:rPr>
        <w:t>Expected Results:</w:t>
      </w:r>
    </w:p>
    <w:p w14:paraId="21FE774B" w14:textId="77777777" w:rsidR="00CB5358" w:rsidRPr="00FD4A4B" w:rsidRDefault="00CB5358" w:rsidP="00CB5358">
      <w:r w:rsidRPr="00FD4A4B">
        <w:t xml:space="preserve">The ICMP messages which are </w:t>
      </w:r>
      <w:r>
        <w:t>"</w:t>
      </w:r>
      <w:r w:rsidRPr="00FD4A4B">
        <w:t>Not Permitted</w:t>
      </w:r>
      <w:r>
        <w:t>"</w:t>
      </w:r>
      <w:r w:rsidRPr="00FD4A4B">
        <w:t xml:space="preserve"> to generate a response from the network product do not generate a response.</w:t>
      </w:r>
    </w:p>
    <w:p w14:paraId="3A333743" w14:textId="77777777" w:rsidR="00CB5358" w:rsidRPr="00FD4A4B" w:rsidRDefault="00CB5358" w:rsidP="00CB5358">
      <w:r w:rsidRPr="00FD4A4B">
        <w:t xml:space="preserve">The ICMP messages which are </w:t>
      </w:r>
      <w:r>
        <w:t>"</w:t>
      </w:r>
      <w:r w:rsidRPr="00FD4A4B">
        <w:t>Not Permitted</w:t>
      </w:r>
      <w:r>
        <w:t>"</w:t>
      </w:r>
      <w:r w:rsidRPr="00FD4A4B">
        <w:t xml:space="preserve"> to change the configuration of the network element do not change the configuration.</w:t>
      </w:r>
    </w:p>
    <w:p w14:paraId="59DBD5F6" w14:textId="77777777" w:rsidR="00CB5358" w:rsidRPr="00FD4A4B" w:rsidRDefault="00CB5358" w:rsidP="00CB5358">
      <w:r w:rsidRPr="00FD4A4B">
        <w:t>ICMP message types which lead to responses or to configuration changes on receipt, if neither mentioned in the requirement nor in the documentation</w:t>
      </w:r>
      <w:r>
        <w:t>,</w:t>
      </w:r>
      <w:r w:rsidRPr="00FD4A4B">
        <w:t xml:space="preserve"> are not enabled.</w:t>
      </w:r>
    </w:p>
    <w:p w14:paraId="61AC294A" w14:textId="77777777" w:rsidR="00CB5358" w:rsidRPr="005A6876" w:rsidRDefault="00CB5358" w:rsidP="00CB5358">
      <w:pPr>
        <w:rPr>
          <w:b/>
        </w:rPr>
      </w:pPr>
      <w:r w:rsidRPr="005A6876">
        <w:rPr>
          <w:b/>
        </w:rPr>
        <w:t>Expected format of evidence:</w:t>
      </w:r>
    </w:p>
    <w:p w14:paraId="24B8DD71" w14:textId="10AE4FFC" w:rsidR="00CB5358" w:rsidRPr="00FD4A4B" w:rsidDel="00F66010" w:rsidRDefault="00CB5358" w:rsidP="00CB5358">
      <w:pPr>
        <w:rPr>
          <w:del w:id="120" w:author="Ben Lorenz" w:date="2024-08-12T09:30:00Z" w16du:dateUtc="2024-08-12T07:30:00Z"/>
        </w:rPr>
      </w:pPr>
      <w:del w:id="121" w:author="Ben Lorenz" w:date="2024-08-12T09:30:00Z" w16du:dateUtc="2024-08-12T07:30:00Z">
        <w:r w:rsidRPr="00FD4A4B" w:rsidDel="00F66010">
          <w:delText>The following information needs to be retained and included into the report as appropriate:</w:delText>
        </w:r>
      </w:del>
    </w:p>
    <w:p w14:paraId="6313FE8E" w14:textId="77777777" w:rsidR="00CB5358" w:rsidRPr="00FD4A4B" w:rsidRDefault="00CB5358" w:rsidP="00CB5358">
      <w:pPr>
        <w:pStyle w:val="B1"/>
      </w:pPr>
      <w:r w:rsidRPr="00FD4A4B">
        <w:t>-</w:t>
      </w:r>
      <w:r w:rsidRPr="00FD4A4B">
        <w:tab/>
        <w:t>Tools used and their configuration</w:t>
      </w:r>
    </w:p>
    <w:p w14:paraId="11198ADF" w14:textId="77777777" w:rsidR="00CB5358" w:rsidRPr="00FD4A4B" w:rsidRDefault="00CB5358" w:rsidP="00CB5358">
      <w:pPr>
        <w:pStyle w:val="B1"/>
      </w:pPr>
      <w:r w:rsidRPr="00FD4A4B">
        <w:t>-</w:t>
      </w:r>
      <w:r w:rsidRPr="00FD4A4B">
        <w:tab/>
        <w:t>Tool output</w:t>
      </w:r>
    </w:p>
    <w:p w14:paraId="1BF1351A" w14:textId="1C724E17" w:rsidR="00CB5358" w:rsidRPr="00FD4A4B" w:rsidDel="004F7738" w:rsidRDefault="00CB5358" w:rsidP="00CB5358">
      <w:pPr>
        <w:pStyle w:val="B1"/>
        <w:rPr>
          <w:del w:id="122" w:author="Ben Lorenz" w:date="2024-08-12T09:41:00Z" w16du:dateUtc="2024-08-12T07:41:00Z"/>
        </w:rPr>
      </w:pPr>
      <w:del w:id="123" w:author="Ben Lorenz" w:date="2024-08-12T09:41:00Z" w16du:dateUtc="2024-08-12T07:41:00Z">
        <w:r w:rsidRPr="00FD4A4B" w:rsidDel="004F7738">
          <w:delText>-</w:delText>
        </w:r>
        <w:r w:rsidRPr="00FD4A4B" w:rsidDel="004F7738">
          <w:tab/>
          <w:delText>Test result (Passed or not)</w:delText>
        </w:r>
      </w:del>
    </w:p>
    <w:p w14:paraId="7742C392" w14:textId="77777777" w:rsidR="00EC1176" w:rsidRDefault="00EC1176" w:rsidP="00CB5358">
      <w:pPr>
        <w:pStyle w:val="berschrift6"/>
      </w:pPr>
      <w:bookmarkStart w:id="124" w:name="_Toc161741927"/>
      <w:bookmarkStart w:id="125" w:name="_CR4_2_4_1_1_3"/>
    </w:p>
    <w:p w14:paraId="3CF67148" w14:textId="77777777" w:rsidR="00EC1176" w:rsidRPr="00AD7D67" w:rsidRDefault="00EC1176" w:rsidP="00EC1176">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0F8EE0BE" w14:textId="7700DD9D" w:rsidR="00CB5358" w:rsidRPr="00FD4A4B" w:rsidRDefault="00CB5358" w:rsidP="00CB5358">
      <w:pPr>
        <w:pStyle w:val="berschrift6"/>
      </w:pPr>
      <w:r w:rsidRPr="00907F75">
        <w:t>4</w:t>
      </w:r>
      <w:r w:rsidRPr="00FD4A4B">
        <w:t>.2.4.1.1.3</w:t>
      </w:r>
      <w:r w:rsidRPr="00FD4A4B">
        <w:tab/>
        <w:t>Handling of IP options and extensions</w:t>
      </w:r>
      <w:bookmarkEnd w:id="124"/>
    </w:p>
    <w:bookmarkEnd w:id="125"/>
    <w:p w14:paraId="775098A2" w14:textId="77777777" w:rsidR="00CB5358" w:rsidRPr="00FD4A4B" w:rsidRDefault="00CB5358" w:rsidP="00CB5358">
      <w:r w:rsidRPr="00FD4A4B">
        <w:rPr>
          <w:i/>
        </w:rPr>
        <w:t>Requirement Name</w:t>
      </w:r>
      <w:r w:rsidRPr="00FD4A4B">
        <w:t xml:space="preserve">: </w:t>
      </w:r>
      <w:r w:rsidRPr="00A0243F">
        <w:t>Handling of IP options and extensions</w:t>
      </w:r>
    </w:p>
    <w:p w14:paraId="69FC8738" w14:textId="77777777" w:rsidR="00CB5358" w:rsidRDefault="00CB5358" w:rsidP="00CB5358">
      <w:pPr>
        <w:rPr>
          <w:i/>
        </w:rPr>
      </w:pPr>
      <w:r w:rsidRPr="00270C88">
        <w:rPr>
          <w:i/>
        </w:rPr>
        <w:t xml:space="preserve">Requirement Reference: </w:t>
      </w:r>
      <w:r w:rsidRPr="00270C88">
        <w:rPr>
          <w:iCs/>
        </w:rPr>
        <w:t>In accordance with industry best practice</w:t>
      </w:r>
    </w:p>
    <w:p w14:paraId="17DC5FAA" w14:textId="77777777" w:rsidR="00CB5358" w:rsidRPr="00FD4A4B" w:rsidRDefault="00CB5358" w:rsidP="00CB5358">
      <w:r w:rsidRPr="00FD4A4B">
        <w:rPr>
          <w:i/>
        </w:rPr>
        <w:t>Requirement Description</w:t>
      </w:r>
      <w:r w:rsidRPr="00FD4A4B">
        <w:t xml:space="preserve">: </w:t>
      </w:r>
    </w:p>
    <w:p w14:paraId="7C4EBAF2" w14:textId="77777777" w:rsidR="00CB5358" w:rsidRPr="00FD4A4B" w:rsidRDefault="00CB5358" w:rsidP="00CB5358">
      <w:r w:rsidRPr="00FD4A4B">
        <w:t>IP packets with unnecessary options or extension headers shall not be processed. IP options and extension headers (e.g. source routing) are only required in exceptional cases. So, all packets with enabled IP options or extension headers shall be filtered.</w:t>
      </w:r>
    </w:p>
    <w:p w14:paraId="7366CCF9"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51491E">
        <w:rPr>
          <w:rFonts w:ascii="Tele-GroteskNor" w:eastAsia="SimSun" w:hAnsi="Tele-GroteskNor" w:cs="Tele-GroteskNor"/>
          <w:color w:val="000000"/>
          <w:lang w:val="en-US" w:eastAsia="zh-CN"/>
        </w:rPr>
        <w:t>, clause 5.7.3, Denial of service</w:t>
      </w:r>
    </w:p>
    <w:p w14:paraId="49D25E6C" w14:textId="77777777" w:rsidR="00CB5358" w:rsidRPr="00FD4A4B" w:rsidRDefault="00CB5358" w:rsidP="00CB5358">
      <w:r w:rsidRPr="00FD4A4B">
        <w:rPr>
          <w:i/>
        </w:rPr>
        <w:lastRenderedPageBreak/>
        <w:t>Test Case</w:t>
      </w:r>
      <w:r w:rsidRPr="00FD4A4B">
        <w:t xml:space="preserve">: </w:t>
      </w:r>
    </w:p>
    <w:p w14:paraId="267D39B7" w14:textId="77777777" w:rsidR="00CB5358" w:rsidRPr="00FD4A4B" w:rsidRDefault="00CB5358" w:rsidP="00CB5358">
      <w:pPr>
        <w:keepNext/>
        <w:keepLines/>
        <w:spacing w:before="180"/>
      </w:pPr>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D1BEB36" w14:textId="77777777" w:rsidR="00CB5358" w:rsidRPr="00FD4A4B" w:rsidRDefault="00CB5358" w:rsidP="00CB5358">
      <w:r w:rsidRPr="00FD4A4B">
        <w:rPr>
          <w:b/>
        </w:rPr>
        <w:t>Test Name</w:t>
      </w:r>
      <w:r w:rsidRPr="00FD4A4B">
        <w:t>: TC_HANDLING-IP-OPTIONS-AND-EXTENSIONS</w:t>
      </w:r>
    </w:p>
    <w:p w14:paraId="231B4645" w14:textId="77777777" w:rsidR="00CB5358" w:rsidRPr="00FD4A4B" w:rsidRDefault="00CB5358" w:rsidP="00CB5358">
      <w:r w:rsidRPr="00FD4A4B">
        <w:rPr>
          <w:b/>
        </w:rPr>
        <w:t xml:space="preserve">Purpose: </w:t>
      </w:r>
      <w:r w:rsidRPr="00FD4A4B">
        <w:t>To verify that the network product provides functionality to filter out IP packets with unnecessary options or extension headers</w:t>
      </w:r>
      <w:r w:rsidRPr="00DB55D8">
        <w:t xml:space="preserve"> in reference to RFC 7126 [</w:t>
      </w:r>
      <w:r>
        <w:t>20</w:t>
      </w:r>
      <w:r w:rsidRPr="00DB55D8">
        <w:t>]</w:t>
      </w:r>
      <w:r w:rsidRPr="00FD4A4B">
        <w:t>.</w:t>
      </w:r>
    </w:p>
    <w:p w14:paraId="68637BC3" w14:textId="77777777" w:rsidR="00CB5358" w:rsidRPr="00FD4A4B" w:rsidRDefault="00CB5358" w:rsidP="00CB5358">
      <w:pPr>
        <w:rPr>
          <w:b/>
        </w:rPr>
      </w:pPr>
      <w:r w:rsidRPr="00FD4A4B">
        <w:rPr>
          <w:b/>
        </w:rPr>
        <w:t>Procedure and execution steps:</w:t>
      </w:r>
    </w:p>
    <w:p w14:paraId="4B8FD89B" w14:textId="77777777" w:rsidR="00CB5358" w:rsidRPr="00FD4A4B" w:rsidRDefault="00CB5358" w:rsidP="00CB5358">
      <w:pPr>
        <w:rPr>
          <w:b/>
        </w:rPr>
      </w:pPr>
      <w:r w:rsidRPr="00FD4A4B">
        <w:rPr>
          <w:b/>
        </w:rPr>
        <w:t>Pre-Conditions:</w:t>
      </w:r>
    </w:p>
    <w:p w14:paraId="68759A4F" w14:textId="77777777" w:rsidR="00CB5358" w:rsidRPr="00FD4A4B" w:rsidRDefault="00CB5358" w:rsidP="00CB5358">
      <w:pPr>
        <w:pStyle w:val="B1"/>
      </w:pPr>
      <w:r w:rsidRPr="00FD4A4B">
        <w:t>-</w:t>
      </w:r>
      <w:r w:rsidRPr="00FD4A4B">
        <w:tab/>
        <w:t xml:space="preserve">The </w:t>
      </w:r>
      <w:r w:rsidRPr="00A0243F">
        <w:t xml:space="preserve">vendor </w:t>
      </w:r>
      <w:r w:rsidRPr="00FD4A4B">
        <w:t xml:space="preserve">declares in the documentation accompanying the network product at least the following information: </w:t>
      </w:r>
    </w:p>
    <w:p w14:paraId="02ADA70A" w14:textId="77777777" w:rsidR="00CB5358" w:rsidRPr="00FD4A4B" w:rsidRDefault="00CB5358" w:rsidP="00CB5358">
      <w:pPr>
        <w:pStyle w:val="B2"/>
        <w:ind w:left="852"/>
      </w:pPr>
      <w:r w:rsidRPr="00FD4A4B">
        <w:t>-</w:t>
      </w:r>
      <w:r w:rsidRPr="00FD4A4B">
        <w:tab/>
        <w:t>The support of filtering capability for IP packets with unnecessary options or extensions headers.</w:t>
      </w:r>
    </w:p>
    <w:p w14:paraId="5AEDD20B" w14:textId="77777777" w:rsidR="00CB5358" w:rsidRPr="00FD4A4B" w:rsidRDefault="00CB5358" w:rsidP="00CB5358">
      <w:pPr>
        <w:pStyle w:val="B2"/>
        <w:ind w:left="852"/>
      </w:pPr>
      <w:r w:rsidRPr="00FD4A4B">
        <w:t>-</w:t>
      </w:r>
      <w:r w:rsidRPr="00FD4A4B">
        <w:tab/>
        <w:t>The actions performed by the network product when an IP packet with unnecessary options or extensions headers is received (e.g. the packet is dropped, the options or extensions are ignored and the packet is treated as if it has no IP options, etc.</w:t>
      </w:r>
      <w:proofErr w:type="gramStart"/>
      <w:r w:rsidRPr="00FD4A4B">
        <w:t>) .</w:t>
      </w:r>
      <w:proofErr w:type="gramEnd"/>
    </w:p>
    <w:p w14:paraId="709FDEAA" w14:textId="77777777" w:rsidR="00CB5358" w:rsidRPr="00FD4A4B" w:rsidRDefault="00CB5358" w:rsidP="00CB5358">
      <w:pPr>
        <w:pStyle w:val="B2"/>
        <w:ind w:left="852"/>
      </w:pPr>
      <w:r w:rsidRPr="00FD4A4B">
        <w:t>-</w:t>
      </w:r>
      <w:r w:rsidRPr="00FD4A4B">
        <w:tab/>
        <w:t>Guidelines on how to enable and configure this filtering capability.</w:t>
      </w:r>
    </w:p>
    <w:p w14:paraId="402E1B77" w14:textId="77777777" w:rsidR="00CB5358" w:rsidRPr="00FD4A4B" w:rsidRDefault="00CB5358" w:rsidP="00CB5358">
      <w:pPr>
        <w:pStyle w:val="B1"/>
        <w:rPr>
          <w:b/>
          <w:lang w:eastAsia="zh-CN"/>
        </w:rPr>
      </w:pPr>
      <w:r w:rsidRPr="00FD4A4B">
        <w:t>-</w:t>
      </w:r>
      <w:r w:rsidRPr="00FD4A4B">
        <w:tab/>
        <w:t>The network product has at least one physical interface named if1 supporting both IPv4 and IPv6.</w:t>
      </w:r>
      <w:r w:rsidRPr="00061893">
        <w:rPr>
          <w:lang w:val="en-IE"/>
        </w:rPr>
        <w:t xml:space="preserve"> </w:t>
      </w:r>
      <w:r>
        <w:rPr>
          <w:lang w:val="en-IE"/>
        </w:rPr>
        <w:t xml:space="preserve">If the network product does not support IPv6 then IPv6 related steps and checks </w:t>
      </w:r>
      <w:r w:rsidRPr="009F47D7">
        <w:rPr>
          <w:lang w:val="en-IE"/>
        </w:rPr>
        <w:t xml:space="preserve">are </w:t>
      </w:r>
      <w:r>
        <w:rPr>
          <w:lang w:val="en-IE"/>
        </w:rPr>
        <w:t>skipped</w:t>
      </w:r>
      <w:r>
        <w:rPr>
          <w:b/>
          <w:lang w:val="en-IE" w:eastAsia="zh-CN"/>
        </w:rPr>
        <w:t>.</w:t>
      </w:r>
    </w:p>
    <w:p w14:paraId="43E079E0" w14:textId="77777777" w:rsidR="00CB5358" w:rsidRPr="00FD4A4B" w:rsidRDefault="00CB5358" w:rsidP="00CB5358">
      <w:pPr>
        <w:pStyle w:val="B1"/>
      </w:pPr>
      <w:r w:rsidRPr="00FD4A4B">
        <w:t>-</w:t>
      </w:r>
      <w:r w:rsidRPr="00FD4A4B">
        <w:tab/>
        <w:t xml:space="preserve">A network traffic analyser on the network product (e.g. TCPDUMP) or an external traffic analyser directly connected to the network product is </w:t>
      </w:r>
      <w:proofErr w:type="gramStart"/>
      <w:r w:rsidRPr="00FD4A4B">
        <w:t>available .</w:t>
      </w:r>
      <w:proofErr w:type="gramEnd"/>
    </w:p>
    <w:p w14:paraId="15B05175" w14:textId="77777777" w:rsidR="00CB5358" w:rsidRPr="00FD4A4B" w:rsidRDefault="00CB5358" w:rsidP="00CB5358">
      <w:pPr>
        <w:pStyle w:val="B1"/>
      </w:pPr>
      <w:r w:rsidRPr="00FD4A4B">
        <w:t>-</w:t>
      </w:r>
      <w:r w:rsidRPr="00FD4A4B">
        <w:tab/>
        <w:t>The tester has administrative privileges.</w:t>
      </w:r>
    </w:p>
    <w:p w14:paraId="2831A922" w14:textId="77777777" w:rsidR="00CB5358" w:rsidRPr="00FD4A4B" w:rsidRDefault="00CB5358" w:rsidP="00CB5358">
      <w:pPr>
        <w:pStyle w:val="B1"/>
      </w:pPr>
      <w:r w:rsidRPr="00FD4A4B">
        <w:t>-</w:t>
      </w:r>
      <w:r w:rsidRPr="00FD4A4B">
        <w:tab/>
        <w:t xml:space="preserve">A tester machine is available with a tool able to send IPv4 packets with the IP Options and IPv6 packets </w:t>
      </w:r>
      <w:r>
        <w:rPr>
          <w:lang w:val="en-IE"/>
        </w:rPr>
        <w:t>(if supported by the network product)</w:t>
      </w:r>
      <w:r w:rsidRPr="00FD4A4B">
        <w:t xml:space="preserve"> with Extension Header set (e.g. </w:t>
      </w:r>
      <w:proofErr w:type="spellStart"/>
      <w:r w:rsidRPr="00FD4A4B">
        <w:t>Scapy</w:t>
      </w:r>
      <w:proofErr w:type="spellEnd"/>
      <w:r w:rsidRPr="00FD4A4B">
        <w:t>).</w:t>
      </w:r>
    </w:p>
    <w:p w14:paraId="1432369A" w14:textId="77777777" w:rsidR="00CB5358" w:rsidRPr="00FD4A4B" w:rsidRDefault="00CB5358" w:rsidP="00CB5358">
      <w:pPr>
        <w:pStyle w:val="B1"/>
        <w:rPr>
          <w:b/>
        </w:rPr>
      </w:pPr>
      <w:r w:rsidRPr="00FD4A4B">
        <w:rPr>
          <w:b/>
        </w:rPr>
        <w:t>Execution Steps</w:t>
      </w:r>
    </w:p>
    <w:p w14:paraId="65655CBA" w14:textId="77777777" w:rsidR="00CB5358" w:rsidRPr="00FD4A4B" w:rsidRDefault="00CB5358" w:rsidP="00CB5358">
      <w:pPr>
        <w:pStyle w:val="B1"/>
      </w:pPr>
      <w:r w:rsidRPr="00FD4A4B">
        <w:t>1.</w:t>
      </w:r>
      <w:r w:rsidRPr="00FD4A4B">
        <w:tab/>
        <w:t>The tester logs in the network product.</w:t>
      </w:r>
    </w:p>
    <w:p w14:paraId="7CA340E8" w14:textId="77777777" w:rsidR="00CB5358" w:rsidRPr="00FD4A4B" w:rsidRDefault="00CB5358" w:rsidP="00CB5358">
      <w:pPr>
        <w:pStyle w:val="B1"/>
      </w:pPr>
      <w:r w:rsidRPr="00FD4A4B">
        <w:t>2.</w:t>
      </w:r>
      <w:r w:rsidRPr="00FD4A4B">
        <w:tab/>
        <w:t>The tester configures on the network product a filtering rule to drop all IP packets containing an IP Option set</w:t>
      </w:r>
    </w:p>
    <w:p w14:paraId="1DFDEF5B" w14:textId="77777777" w:rsidR="00CB5358" w:rsidRPr="00FD4A4B" w:rsidRDefault="00CB5358" w:rsidP="00CB5358">
      <w:pPr>
        <w:pStyle w:val="B2"/>
        <w:ind w:left="852"/>
      </w:pPr>
      <w:r w:rsidRPr="00FD4A4B">
        <w:t>a)</w:t>
      </w:r>
      <w:r w:rsidRPr="00FD4A4B">
        <w:tab/>
        <w:t>The tester establishes an O&amp;M session on if1 interface</w:t>
      </w:r>
    </w:p>
    <w:p w14:paraId="31D43F44" w14:textId="77777777" w:rsidR="00CB5358" w:rsidRPr="00FD4A4B" w:rsidRDefault="00CB5358" w:rsidP="00CB5358">
      <w:pPr>
        <w:pStyle w:val="B2"/>
        <w:ind w:left="852"/>
      </w:pPr>
      <w:r w:rsidRPr="00FD4A4B">
        <w:t>b)</w:t>
      </w:r>
      <w:r w:rsidRPr="00FD4A4B">
        <w:tab/>
        <w:t xml:space="preserve">Using the tool (e.g. </w:t>
      </w:r>
      <w:proofErr w:type="spellStart"/>
      <w:r w:rsidRPr="00FD4A4B">
        <w:t>Scapy</w:t>
      </w:r>
      <w:proofErr w:type="spellEnd"/>
      <w:r w:rsidRPr="00FD4A4B">
        <w:t xml:space="preserve">) the tester sends from the tester machine an IPv4 TCP SYN packet with </w:t>
      </w:r>
      <w:r>
        <w:t xml:space="preserve">an appropriate </w:t>
      </w:r>
      <w:r w:rsidRPr="00FD4A4B">
        <w:t xml:space="preserve">destination </w:t>
      </w:r>
      <w:proofErr w:type="spellStart"/>
      <w:r w:rsidRPr="00FD4A4B">
        <w:t>portto</w:t>
      </w:r>
      <w:proofErr w:type="spellEnd"/>
      <w:r w:rsidRPr="00FD4A4B">
        <w:t xml:space="preserve"> if1 interface without setting any IP Options</w:t>
      </w:r>
    </w:p>
    <w:p w14:paraId="368BD8F0" w14:textId="77777777" w:rsidR="00CB5358" w:rsidRPr="00FD4A4B" w:rsidRDefault="00CB5358" w:rsidP="00CB5358">
      <w:pPr>
        <w:pStyle w:val="B2"/>
        <w:ind w:left="852"/>
      </w:pPr>
      <w:r w:rsidRPr="00FD4A4B">
        <w:t>c)</w:t>
      </w:r>
      <w:r w:rsidRPr="00FD4A4B">
        <w:tab/>
        <w:t>Using the network traffic analyser, the tester verifies that the IP packet is received by the network product and the tester verifies that the corresponding ACK message is sent back.</w:t>
      </w:r>
    </w:p>
    <w:p w14:paraId="2E0E42BC" w14:textId="77777777" w:rsidR="00CB5358" w:rsidRPr="00FD4A4B" w:rsidRDefault="00CB5358" w:rsidP="00CB5358">
      <w:pPr>
        <w:pStyle w:val="B2"/>
        <w:ind w:left="852"/>
      </w:pPr>
      <w:r w:rsidRPr="00FD4A4B">
        <w:t>d)</w:t>
      </w:r>
      <w:r w:rsidRPr="00FD4A4B">
        <w:tab/>
        <w:t xml:space="preserve">Using the tool (e.g. </w:t>
      </w:r>
      <w:proofErr w:type="spellStart"/>
      <w:r w:rsidRPr="00FD4A4B">
        <w:t>Scapy</w:t>
      </w:r>
      <w:proofErr w:type="spellEnd"/>
      <w:r w:rsidRPr="00FD4A4B">
        <w:t>) the tester sends an IPv4 TCP SYN packet with</w:t>
      </w:r>
      <w:r w:rsidRPr="00E75766">
        <w:t xml:space="preserve"> an appropriate</w:t>
      </w:r>
      <w:r w:rsidRPr="00FD4A4B">
        <w:t xml:space="preserve"> destination </w:t>
      </w:r>
      <w:proofErr w:type="gramStart"/>
      <w:r w:rsidRPr="00FD4A4B">
        <w:t>port  and</w:t>
      </w:r>
      <w:proofErr w:type="gramEnd"/>
      <w:r w:rsidRPr="00FD4A4B">
        <w:t xml:space="preserve"> an IP Option set to the if1 interface </w:t>
      </w:r>
    </w:p>
    <w:p w14:paraId="7422EE13" w14:textId="77777777" w:rsidR="00CB5358" w:rsidRPr="00FD4A4B" w:rsidRDefault="00CB5358" w:rsidP="00CB5358">
      <w:pPr>
        <w:pStyle w:val="B2"/>
        <w:ind w:left="852"/>
      </w:pPr>
      <w:r w:rsidRPr="00FD4A4B">
        <w:t>e)</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7B144F8D" w14:textId="77777777" w:rsidR="00CB5358" w:rsidRPr="00FD4A4B" w:rsidRDefault="00CB5358" w:rsidP="00CB5358">
      <w:pPr>
        <w:pStyle w:val="B1"/>
      </w:pPr>
      <w:r w:rsidRPr="00FD4A4B">
        <w:t>3.</w:t>
      </w:r>
      <w:r w:rsidRPr="00FD4A4B">
        <w:tab/>
        <w:t>The tester configures on the network product a filtering rule to drop all incoming packets based on specific Extension Header Types, e.g. packets with the Routing Header extension</w:t>
      </w:r>
      <w:r>
        <w:rPr>
          <w:lang w:val="en-IE"/>
        </w:rPr>
        <w:t xml:space="preserve">. </w:t>
      </w:r>
      <w:r w:rsidRPr="009F47D7">
        <w:rPr>
          <w:lang w:val="en-IE"/>
        </w:rPr>
        <w:t xml:space="preserve">Skip </w:t>
      </w:r>
      <w:r>
        <w:rPr>
          <w:lang w:val="en-IE"/>
        </w:rPr>
        <w:t>Step 3 if the network product does not support IPv6.</w:t>
      </w:r>
      <w:r w:rsidRPr="00FD4A4B">
        <w:t xml:space="preserve"> </w:t>
      </w:r>
    </w:p>
    <w:p w14:paraId="553CCFC7" w14:textId="77777777" w:rsidR="00CB5358" w:rsidRPr="00FD4A4B" w:rsidRDefault="00CB5358" w:rsidP="00CB5358">
      <w:pPr>
        <w:pStyle w:val="B2"/>
        <w:ind w:left="852"/>
      </w:pPr>
      <w:r w:rsidRPr="00FD4A4B">
        <w:t>a)</w:t>
      </w:r>
      <w:r w:rsidRPr="00FD4A4B">
        <w:tab/>
        <w:t xml:space="preserve">Using the tool (e.g. </w:t>
      </w:r>
      <w:proofErr w:type="spellStart"/>
      <w:r w:rsidRPr="00FD4A4B">
        <w:t>Scapy</w:t>
      </w:r>
      <w:proofErr w:type="spellEnd"/>
      <w:r w:rsidRPr="00FD4A4B">
        <w:t xml:space="preserve">) the tester sends from the tester machine an IPv6 TCP SYN packet with </w:t>
      </w:r>
      <w:r w:rsidRPr="00E75766">
        <w:t>an appropriate</w:t>
      </w:r>
      <w:r>
        <w:t xml:space="preserve"> </w:t>
      </w:r>
      <w:r w:rsidRPr="00FD4A4B">
        <w:t xml:space="preserve">destination </w:t>
      </w:r>
      <w:proofErr w:type="gramStart"/>
      <w:r w:rsidRPr="00FD4A4B">
        <w:t>port  to</w:t>
      </w:r>
      <w:proofErr w:type="gramEnd"/>
      <w:r w:rsidRPr="00FD4A4B">
        <w:t xml:space="preserve"> if1 interface without setting any extension header</w:t>
      </w:r>
    </w:p>
    <w:p w14:paraId="18FBF35E" w14:textId="77777777" w:rsidR="00CB5358" w:rsidRPr="00FD4A4B" w:rsidRDefault="00CB5358" w:rsidP="00CB5358">
      <w:pPr>
        <w:pStyle w:val="B2"/>
        <w:ind w:left="852"/>
      </w:pPr>
      <w:r w:rsidRPr="00FD4A4B">
        <w:t>b)</w:t>
      </w:r>
      <w:r w:rsidRPr="00FD4A4B">
        <w:tab/>
        <w:t>Using the network traffic analyser, the tester verifies that the IP packet is received by the network product and the tester verifies that the corresponding ACK message is sent back.</w:t>
      </w:r>
    </w:p>
    <w:p w14:paraId="14B40A1C" w14:textId="77777777" w:rsidR="00CB5358" w:rsidRPr="00FD4A4B" w:rsidRDefault="00CB5358" w:rsidP="00CB5358">
      <w:pPr>
        <w:pStyle w:val="B2"/>
        <w:ind w:left="852"/>
      </w:pPr>
      <w:r w:rsidRPr="00FD4A4B">
        <w:lastRenderedPageBreak/>
        <w:t>c)</w:t>
      </w:r>
      <w:r w:rsidRPr="00FD4A4B">
        <w:tab/>
        <w:t xml:space="preserve">Using the tool (e.g. </w:t>
      </w:r>
      <w:proofErr w:type="spellStart"/>
      <w:r w:rsidRPr="00FD4A4B">
        <w:t>Scapy</w:t>
      </w:r>
      <w:proofErr w:type="spellEnd"/>
      <w:r w:rsidRPr="00FD4A4B">
        <w:t xml:space="preserve">) the tester sends an IPv6 TCP SYN packet with </w:t>
      </w:r>
      <w:r w:rsidRPr="00E75766">
        <w:t>an appropriate</w:t>
      </w:r>
      <w:r>
        <w:t xml:space="preserve"> </w:t>
      </w:r>
      <w:r w:rsidRPr="00FD4A4B">
        <w:t xml:space="preserve">destination </w:t>
      </w:r>
      <w:proofErr w:type="gramStart"/>
      <w:r w:rsidRPr="00FD4A4B">
        <w:t>port  and</w:t>
      </w:r>
      <w:proofErr w:type="gramEnd"/>
      <w:r w:rsidRPr="00FD4A4B">
        <w:t xml:space="preserve"> an extension header set to the if1 interface </w:t>
      </w:r>
    </w:p>
    <w:p w14:paraId="59F4870C" w14:textId="77777777" w:rsidR="00CB5358" w:rsidRPr="00FD4A4B" w:rsidRDefault="00CB5358" w:rsidP="00CB5358">
      <w:pPr>
        <w:pStyle w:val="B2"/>
        <w:ind w:left="852"/>
      </w:pPr>
      <w:r w:rsidRPr="00FD4A4B">
        <w:t>d)</w:t>
      </w:r>
      <w:r w:rsidRPr="00FD4A4B">
        <w:tab/>
        <w:t>Using the network traffic analyser, the tester verifies that the IP packet is received by the network product but no ACK message is sent back. This confirm</w:t>
      </w:r>
      <w:r>
        <w:t>s</w:t>
      </w:r>
      <w:r w:rsidRPr="00FD4A4B">
        <w:t xml:space="preserve"> the packet is dropped as expected from the filtering rule.</w:t>
      </w:r>
    </w:p>
    <w:p w14:paraId="14EDBE04" w14:textId="77777777" w:rsidR="00CB5358" w:rsidRPr="00FD4A4B" w:rsidRDefault="00CB5358" w:rsidP="00CB5358">
      <w:pPr>
        <w:rPr>
          <w:b/>
        </w:rPr>
      </w:pPr>
      <w:r w:rsidRPr="00FD4A4B">
        <w:rPr>
          <w:b/>
        </w:rPr>
        <w:t>Expected Results:</w:t>
      </w:r>
    </w:p>
    <w:p w14:paraId="7F9F4D15" w14:textId="77777777" w:rsidR="00CB5358" w:rsidRPr="00FD4A4B" w:rsidRDefault="00CB5358" w:rsidP="00CB5358">
      <w:r w:rsidRPr="00FD4A4B">
        <w:t xml:space="preserve">The network product discards IPv4 packets with unnecessary options </w:t>
      </w:r>
      <w:r>
        <w:rPr>
          <w:lang w:val="en-US"/>
        </w:rPr>
        <w:t>in</w:t>
      </w:r>
      <w:r w:rsidRPr="009D42B9">
        <w:rPr>
          <w:lang w:val="en-US"/>
        </w:rPr>
        <w:t xml:space="preserve"> reference </w:t>
      </w:r>
      <w:r>
        <w:rPr>
          <w:lang w:val="en-US"/>
        </w:rPr>
        <w:t xml:space="preserve">to </w:t>
      </w:r>
      <w:r w:rsidRPr="009D42B9">
        <w:rPr>
          <w:lang w:val="en-US"/>
        </w:rPr>
        <w:t>RFC 7126</w:t>
      </w:r>
      <w:r>
        <w:rPr>
          <w:lang w:val="en-US"/>
        </w:rPr>
        <w:t xml:space="preserve"> </w:t>
      </w:r>
      <w:r w:rsidRPr="00FD6F5B">
        <w:t>[</w:t>
      </w:r>
      <w:r>
        <w:t>20</w:t>
      </w:r>
      <w:r w:rsidRPr="00FD6F5B">
        <w:t>]</w:t>
      </w:r>
      <w:r w:rsidRPr="00FD4A4B">
        <w:t xml:space="preserve"> or IPv6 packets </w:t>
      </w:r>
      <w:r>
        <w:t xml:space="preserve">(assuming the network product supports IPv6) </w:t>
      </w:r>
      <w:r w:rsidRPr="00FD4A4B">
        <w:t>with extension header.</w:t>
      </w:r>
    </w:p>
    <w:p w14:paraId="1D5D1039" w14:textId="77777777" w:rsidR="00CB5358" w:rsidRPr="00FD4A4B" w:rsidRDefault="00CB5358" w:rsidP="00CB5358">
      <w:pPr>
        <w:rPr>
          <w:b/>
        </w:rPr>
      </w:pPr>
      <w:r w:rsidRPr="00FD4A4B">
        <w:rPr>
          <w:b/>
        </w:rPr>
        <w:t>Expected format of evidence:</w:t>
      </w:r>
    </w:p>
    <w:p w14:paraId="16441C46" w14:textId="1A70A4E2" w:rsidR="00CB5358" w:rsidRPr="00FD4A4B" w:rsidDel="00F66010" w:rsidRDefault="00CB5358" w:rsidP="00CB5358">
      <w:pPr>
        <w:spacing w:after="0"/>
        <w:rPr>
          <w:del w:id="126" w:author="Ben Lorenz" w:date="2024-08-12T09:30:00Z" w16du:dateUtc="2024-08-12T07:30:00Z"/>
        </w:rPr>
      </w:pPr>
      <w:del w:id="127" w:author="Ben Lorenz" w:date="2024-08-12T09:30:00Z" w16du:dateUtc="2024-08-12T07:30:00Z">
        <w:r w:rsidRPr="00FD4A4B" w:rsidDel="00F66010">
          <w:delText>A testing report provided by the testing agency which will consist of the following information:</w:delText>
        </w:r>
      </w:del>
    </w:p>
    <w:p w14:paraId="4DFD5A6F" w14:textId="77777777" w:rsidR="00CB5358" w:rsidRPr="00FD4A4B" w:rsidRDefault="00CB5358" w:rsidP="00CB5358">
      <w:pPr>
        <w:pStyle w:val="B1"/>
      </w:pPr>
      <w:r w:rsidRPr="00FD4A4B">
        <w:t>-</w:t>
      </w:r>
      <w:r w:rsidRPr="00FD4A4B">
        <w:tab/>
        <w:t>Used tools and their configurations</w:t>
      </w:r>
    </w:p>
    <w:p w14:paraId="0B832639" w14:textId="77777777" w:rsidR="00CB5358" w:rsidRPr="00FD4A4B" w:rsidRDefault="00CB5358" w:rsidP="00CB5358">
      <w:pPr>
        <w:pStyle w:val="B1"/>
      </w:pPr>
      <w:r w:rsidRPr="00FD4A4B">
        <w:t>-</w:t>
      </w:r>
      <w:r w:rsidRPr="00FD4A4B">
        <w:tab/>
        <w:t>Settings and configurations used</w:t>
      </w:r>
    </w:p>
    <w:p w14:paraId="415E20A3" w14:textId="77777777" w:rsidR="00CB5358" w:rsidRPr="00FD4A4B" w:rsidRDefault="00CB5358" w:rsidP="00CB5358">
      <w:pPr>
        <w:pStyle w:val="B1"/>
      </w:pPr>
      <w:r w:rsidRPr="00FD4A4B">
        <w:t>-</w:t>
      </w:r>
      <w:r w:rsidRPr="00FD4A4B">
        <w:tab/>
      </w:r>
      <w:proofErr w:type="spellStart"/>
      <w:r w:rsidRPr="00FD4A4B">
        <w:t>Pcap</w:t>
      </w:r>
      <w:proofErr w:type="spellEnd"/>
      <w:r w:rsidRPr="00FD4A4B">
        <w:t xml:space="preserve"> trace</w:t>
      </w:r>
    </w:p>
    <w:p w14:paraId="5316F570" w14:textId="77777777" w:rsidR="00CB5358" w:rsidRPr="00FD4A4B" w:rsidRDefault="00CB5358" w:rsidP="00CB5358">
      <w:pPr>
        <w:pStyle w:val="B1"/>
      </w:pPr>
      <w:r w:rsidRPr="00FD4A4B">
        <w:t>-</w:t>
      </w:r>
      <w:r w:rsidRPr="00FD4A4B">
        <w:tab/>
        <w:t>Screenshot</w:t>
      </w:r>
    </w:p>
    <w:p w14:paraId="32D2BCEE" w14:textId="6017D04C" w:rsidR="00CB5358" w:rsidRPr="00FD4A4B" w:rsidDel="004F7738" w:rsidRDefault="00CB5358" w:rsidP="00CB5358">
      <w:pPr>
        <w:pStyle w:val="B1"/>
        <w:rPr>
          <w:del w:id="128" w:author="Ben Lorenz" w:date="2024-08-12T09:41:00Z" w16du:dateUtc="2024-08-12T07:41:00Z"/>
        </w:rPr>
      </w:pPr>
      <w:del w:id="129" w:author="Ben Lorenz" w:date="2024-08-12T09:41:00Z" w16du:dateUtc="2024-08-12T07:41:00Z">
        <w:r w:rsidRPr="00FD4A4B" w:rsidDel="004F7738">
          <w:delText>-</w:delText>
        </w:r>
        <w:r w:rsidRPr="00FD4A4B" w:rsidDel="004F7738">
          <w:tab/>
          <w:delText>Test result (Passed or not)</w:delText>
        </w:r>
      </w:del>
    </w:p>
    <w:p w14:paraId="2467B457" w14:textId="77777777" w:rsidR="000924CC" w:rsidRDefault="000924CC" w:rsidP="00CB5358">
      <w:pPr>
        <w:pStyle w:val="berschrift6"/>
      </w:pPr>
      <w:bookmarkStart w:id="130" w:name="_CR4_2_4_1_2"/>
      <w:bookmarkStart w:id="131" w:name="_Toc161741929"/>
      <w:bookmarkStart w:id="132" w:name="_CR4_2_4_1_2_1"/>
      <w:bookmarkEnd w:id="130"/>
    </w:p>
    <w:p w14:paraId="55ABF1CE" w14:textId="77777777" w:rsidR="000924CC" w:rsidRPr="00AD7D67" w:rsidRDefault="000924CC" w:rsidP="000924CC">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6BE8D5CD" w14:textId="4CB705D6" w:rsidR="00CB5358" w:rsidRPr="00FD4A4B" w:rsidRDefault="00CB5358" w:rsidP="00CB5358">
      <w:pPr>
        <w:pStyle w:val="berschrift6"/>
      </w:pPr>
      <w:r w:rsidRPr="00907F75">
        <w:t>4</w:t>
      </w:r>
      <w:r w:rsidRPr="00FD4A4B">
        <w:t>.2.4.1.2.1</w:t>
      </w:r>
      <w:r w:rsidRPr="00FD4A4B">
        <w:tab/>
        <w:t>Authenticated Privilege Escalation only</w:t>
      </w:r>
      <w:bookmarkEnd w:id="131"/>
    </w:p>
    <w:bookmarkEnd w:id="132"/>
    <w:p w14:paraId="5E5F19F9" w14:textId="77777777" w:rsidR="00CB5358" w:rsidRPr="00FD4A4B" w:rsidRDefault="00CB5358" w:rsidP="00CB5358">
      <w:r w:rsidRPr="00FD4A4B">
        <w:rPr>
          <w:i/>
        </w:rPr>
        <w:t>Requirement Name</w:t>
      </w:r>
      <w:r w:rsidRPr="00FD4A4B">
        <w:t xml:space="preserve">: </w:t>
      </w:r>
      <w:r w:rsidRPr="00A0243F">
        <w:t>Authenticated Privilege Escalation only</w:t>
      </w:r>
      <w:r w:rsidRPr="00FD4A4B">
        <w:t>.</w:t>
      </w:r>
    </w:p>
    <w:p w14:paraId="01745315" w14:textId="77777777" w:rsidR="00CB5358" w:rsidRDefault="00CB5358" w:rsidP="00CB5358">
      <w:pPr>
        <w:keepNext/>
        <w:rPr>
          <w:i/>
        </w:rPr>
      </w:pPr>
      <w:r>
        <w:rPr>
          <w:i/>
        </w:rPr>
        <w:t>Requirement Reference</w:t>
      </w:r>
      <w:r>
        <w:rPr>
          <w:iCs/>
        </w:rPr>
        <w:t xml:space="preserve">: </w:t>
      </w:r>
      <w:r>
        <w:t>In accordance with industry best practice</w:t>
      </w:r>
    </w:p>
    <w:p w14:paraId="66A3F623" w14:textId="77777777" w:rsidR="00CB5358" w:rsidRPr="00FD4A4B" w:rsidRDefault="00CB5358" w:rsidP="00CB5358">
      <w:pPr>
        <w:keepNext/>
      </w:pPr>
      <w:r w:rsidRPr="00FD4A4B">
        <w:rPr>
          <w:i/>
        </w:rPr>
        <w:t>Requirement Description</w:t>
      </w:r>
      <w:r w:rsidRPr="00FD4A4B">
        <w:t xml:space="preserve">: </w:t>
      </w:r>
    </w:p>
    <w:p w14:paraId="3B268EAF" w14:textId="77777777" w:rsidR="00CB5358" w:rsidRPr="00FD4A4B" w:rsidRDefault="00CB5358" w:rsidP="00CB5358">
      <w:pPr>
        <w:keepNext/>
        <w:keepLines/>
      </w:pPr>
      <w:r w:rsidRPr="00FD4A4B">
        <w:t>There shall not be a privilege escalation method in interactive sessions (CLI or GUI) which allows a user to gain administrator/root privileges from another user account without re-</w:t>
      </w:r>
      <w:proofErr w:type="gramStart"/>
      <w:r w:rsidRPr="00FD4A4B">
        <w:t>authentication..</w:t>
      </w:r>
      <w:proofErr w:type="gramEnd"/>
      <w:r w:rsidRPr="00FD4A4B">
        <w:t xml:space="preserve"> Implementation example: Disable insecure privilege escalation methods so that users are required to (re-)login directly into the account with the required permissions.</w:t>
      </w:r>
    </w:p>
    <w:p w14:paraId="513C9914"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51491E">
        <w:rPr>
          <w:rFonts w:ascii="Tele-GroteskNor" w:eastAsia="SimSun" w:hAnsi="Tele-GroteskNor" w:cs="Tele-GroteskNor"/>
          <w:color w:val="000000"/>
          <w:lang w:val="en-US" w:eastAsia="zh-CN"/>
        </w:rPr>
        <w:t>, clause 5.3.8.7, Elevation of Privilege via Unnecessary Network Services</w:t>
      </w:r>
    </w:p>
    <w:p w14:paraId="1CC97560" w14:textId="77777777" w:rsidR="00CB5358" w:rsidRPr="00FD4A4B" w:rsidRDefault="00CB5358" w:rsidP="00CB5358">
      <w:r w:rsidRPr="00FD4A4B">
        <w:rPr>
          <w:i/>
        </w:rPr>
        <w:t>Test Case</w:t>
      </w:r>
      <w:r w:rsidRPr="00FD4A4B">
        <w:t xml:space="preserve">: </w:t>
      </w:r>
    </w:p>
    <w:p w14:paraId="77A8A6EF" w14:textId="77777777" w:rsidR="00CB5358" w:rsidRPr="00FD4A4B" w:rsidRDefault="00CB5358" w:rsidP="00CB5358">
      <w:r w:rsidRPr="00FD4A4B">
        <w:rPr>
          <w:b/>
        </w:rPr>
        <w:t>Test Name</w:t>
      </w:r>
      <w:r w:rsidRPr="00FD4A4B">
        <w:t>: TC_</w:t>
      </w:r>
      <w:r w:rsidRPr="00FD4A4B">
        <w:rPr>
          <w:lang w:eastAsia="zh-CN"/>
        </w:rPr>
        <w:t>OS_PRIVILEGE</w:t>
      </w:r>
    </w:p>
    <w:p w14:paraId="1C190E78" w14:textId="77777777" w:rsidR="00CB5358" w:rsidRPr="00FD4A4B" w:rsidRDefault="00CB5358" w:rsidP="00CB5358">
      <w:pPr>
        <w:keepNext/>
        <w:keepLines/>
        <w:spacing w:before="180"/>
        <w:rPr>
          <w:b/>
          <w:lang w:eastAsia="zh-CN"/>
        </w:rPr>
      </w:pPr>
      <w:r w:rsidRPr="00FD4A4B">
        <w:rPr>
          <w:b/>
          <w:lang w:eastAsia="zh-CN"/>
        </w:rPr>
        <w:t>Purpose:</w:t>
      </w:r>
    </w:p>
    <w:p w14:paraId="084CDDF3" w14:textId="77777777" w:rsidR="00CB5358" w:rsidRPr="00FD4A4B" w:rsidRDefault="00CB5358" w:rsidP="00CB5358">
      <w:r w:rsidRPr="00FD4A4B">
        <w:t xml:space="preserve">To ensure that privileged operating </w:t>
      </w:r>
      <w:r w:rsidRPr="00FD4A4B">
        <w:rPr>
          <w:rFonts w:hint="eastAsia"/>
          <w:lang w:eastAsia="zh-CN"/>
        </w:rPr>
        <w:t>system functions shall not be used without successful authentication and authorization</w:t>
      </w:r>
      <w:r w:rsidRPr="00FD4A4B">
        <w:rPr>
          <w:lang w:eastAsia="zh-CN"/>
        </w:rPr>
        <w:t>, and that violations of this requirement are documented and strictly limited in number and functionality</w:t>
      </w:r>
      <w:r w:rsidRPr="00FD4A4B">
        <w:t>.</w:t>
      </w:r>
    </w:p>
    <w:p w14:paraId="07EB6A47" w14:textId="77777777" w:rsidR="00CB5358" w:rsidRPr="00FD4A4B" w:rsidRDefault="00CB5358" w:rsidP="00CB5358">
      <w:pPr>
        <w:keepNext/>
        <w:keepLines/>
        <w:spacing w:before="180"/>
        <w:rPr>
          <w:b/>
          <w:lang w:eastAsia="zh-CN"/>
        </w:rPr>
      </w:pPr>
      <w:r w:rsidRPr="00FD4A4B">
        <w:rPr>
          <w:b/>
          <w:lang w:eastAsia="zh-CN"/>
        </w:rPr>
        <w:t>Procedure and execution steps:</w:t>
      </w:r>
    </w:p>
    <w:p w14:paraId="6D58E5B4" w14:textId="77777777" w:rsidR="00CB5358" w:rsidRPr="00FD4A4B" w:rsidRDefault="00CB5358" w:rsidP="00CB5358">
      <w:pPr>
        <w:keepNext/>
        <w:keepLines/>
        <w:spacing w:before="180"/>
        <w:rPr>
          <w:b/>
          <w:lang w:eastAsia="zh-CN"/>
        </w:rPr>
      </w:pPr>
      <w:r w:rsidRPr="00FD4A4B">
        <w:rPr>
          <w:b/>
          <w:lang w:eastAsia="zh-CN"/>
        </w:rPr>
        <w:t>Pre-Conditions:</w:t>
      </w:r>
    </w:p>
    <w:p w14:paraId="06712846" w14:textId="77777777" w:rsidR="00CB5358" w:rsidRPr="00FD4A4B" w:rsidRDefault="00CB5358" w:rsidP="00CB5358">
      <w:pPr>
        <w:pStyle w:val="B1"/>
        <w:ind w:left="284"/>
        <w:rPr>
          <w:lang w:eastAsia="zh-CN"/>
        </w:rPr>
      </w:pPr>
      <w:r w:rsidRPr="00FD4A4B">
        <w:rPr>
          <w:lang w:eastAsia="zh-CN"/>
        </w:rPr>
        <w:t>1.</w:t>
      </w:r>
      <w:r w:rsidRPr="00FD4A4B">
        <w:rPr>
          <w:lang w:eastAsia="zh-CN"/>
        </w:rPr>
        <w:tab/>
        <w:t xml:space="preserve">The </w:t>
      </w:r>
      <w:r w:rsidRPr="00A0243F">
        <w:rPr>
          <w:lang w:eastAsia="zh-CN"/>
        </w:rPr>
        <w:t xml:space="preserve">vendor </w:t>
      </w:r>
      <w:r w:rsidRPr="00FD4A4B">
        <w:rPr>
          <w:lang w:eastAsia="zh-CN"/>
        </w:rPr>
        <w:t>shall provide documentation of the operating system(s) used in the network product.</w:t>
      </w:r>
    </w:p>
    <w:p w14:paraId="3E22BEE6" w14:textId="77777777" w:rsidR="00CB5358" w:rsidRPr="00FD4A4B" w:rsidRDefault="00CB5358" w:rsidP="00CB5358">
      <w:pPr>
        <w:pStyle w:val="B1"/>
        <w:ind w:left="284"/>
        <w:rPr>
          <w:lang w:eastAsia="zh-CN"/>
        </w:rPr>
      </w:pPr>
      <w:r w:rsidRPr="00FD4A4B">
        <w:rPr>
          <w:lang w:eastAsia="zh-CN"/>
        </w:rPr>
        <w:t>2.</w:t>
      </w:r>
      <w:r w:rsidRPr="00FD4A4B">
        <w:rPr>
          <w:lang w:eastAsia="zh-CN"/>
        </w:rPr>
        <w:tab/>
        <w:t xml:space="preserve">The </w:t>
      </w:r>
      <w:r w:rsidRPr="00A0243F">
        <w:rPr>
          <w:lang w:eastAsia="zh-CN"/>
        </w:rPr>
        <w:t xml:space="preserve">vendor </w:t>
      </w:r>
      <w:r w:rsidRPr="00FD4A4B">
        <w:rPr>
          <w:lang w:eastAsia="zh-CN"/>
        </w:rPr>
        <w:t>shall supply a list "A" of operating system functions which a system user can use to explicitly gain higher privileges, and how these functions are configured. Unix</w:t>
      </w:r>
      <w:r>
        <w:t>®</w:t>
      </w:r>
      <w:r w:rsidRPr="00FD4A4B">
        <w:rPr>
          <w:lang w:eastAsia="zh-CN"/>
        </w:rPr>
        <w:t xml:space="preserve"> example: </w:t>
      </w:r>
      <w:proofErr w:type="spellStart"/>
      <w:r w:rsidRPr="00FD4A4B">
        <w:rPr>
          <w:lang w:eastAsia="zh-CN"/>
        </w:rPr>
        <w:t>sudo</w:t>
      </w:r>
      <w:proofErr w:type="spellEnd"/>
      <w:r w:rsidRPr="00FD4A4B">
        <w:rPr>
          <w:lang w:eastAsia="zh-CN"/>
        </w:rPr>
        <w:t xml:space="preserve"> command and its configuration file /</w:t>
      </w:r>
      <w:r>
        <w:rPr>
          <w:lang w:eastAsia="zh-CN"/>
        </w:rPr>
        <w:t>etc/</w:t>
      </w:r>
      <w:proofErr w:type="spellStart"/>
      <w:r w:rsidRPr="00FD4A4B">
        <w:rPr>
          <w:lang w:eastAsia="zh-CN"/>
        </w:rPr>
        <w:t>sudoers</w:t>
      </w:r>
      <w:proofErr w:type="spellEnd"/>
      <w:r w:rsidRPr="00570B45">
        <w:rPr>
          <w:lang w:eastAsia="zh-CN"/>
        </w:rPr>
        <w:t xml:space="preserve"> or used Linux® capabilities</w:t>
      </w:r>
      <w:r w:rsidRPr="00FD4A4B">
        <w:rPr>
          <w:lang w:eastAsia="zh-CN"/>
        </w:rPr>
        <w:t>.</w:t>
      </w:r>
    </w:p>
    <w:p w14:paraId="5602639B" w14:textId="77777777" w:rsidR="00CB5358" w:rsidRDefault="00CB5358" w:rsidP="00CB5358">
      <w:pPr>
        <w:pStyle w:val="B1"/>
        <w:ind w:left="284"/>
        <w:rPr>
          <w:lang w:eastAsia="zh-CN"/>
        </w:rPr>
      </w:pPr>
      <w:r w:rsidRPr="00FD4A4B">
        <w:rPr>
          <w:lang w:eastAsia="zh-CN"/>
        </w:rPr>
        <w:t>3.</w:t>
      </w:r>
      <w:r w:rsidRPr="00FD4A4B">
        <w:rPr>
          <w:lang w:eastAsia="zh-CN"/>
        </w:rPr>
        <w:tab/>
        <w:t xml:space="preserve">The </w:t>
      </w:r>
      <w:r w:rsidRPr="00A0243F">
        <w:rPr>
          <w:lang w:eastAsia="zh-CN"/>
        </w:rPr>
        <w:t xml:space="preserve">vendor </w:t>
      </w:r>
      <w:r w:rsidRPr="00FD4A4B">
        <w:rPr>
          <w:lang w:eastAsia="zh-CN"/>
        </w:rPr>
        <w:t>shall supply a list "B" of operating system commands, GUI functions, and files which will execute specifically limited tasks automatically with higher privileges, even when used by a low-privileged user. List "B" shall also contain</w:t>
      </w:r>
      <w:r>
        <w:rPr>
          <w:lang w:eastAsia="zh-CN"/>
        </w:rPr>
        <w:t>:</w:t>
      </w:r>
    </w:p>
    <w:p w14:paraId="34B41A49" w14:textId="77777777" w:rsidR="00CB5358" w:rsidRDefault="00CB5358" w:rsidP="00CB5358">
      <w:pPr>
        <w:pStyle w:val="B2"/>
        <w:rPr>
          <w:lang w:eastAsia="zh-CN"/>
        </w:rPr>
      </w:pPr>
      <w:r w:rsidRPr="00FD4A4B">
        <w:rPr>
          <w:lang w:eastAsia="zh-CN"/>
        </w:rPr>
        <w:t xml:space="preserve">- </w:t>
      </w:r>
      <w:r>
        <w:rPr>
          <w:lang w:eastAsia="zh-CN"/>
        </w:rPr>
        <w:tab/>
      </w:r>
      <w:r w:rsidRPr="00FD4A4B">
        <w:rPr>
          <w:lang w:eastAsia="zh-CN"/>
        </w:rPr>
        <w:t>configuration of these commands and GUI functions</w:t>
      </w:r>
      <w:r>
        <w:rPr>
          <w:lang w:eastAsia="zh-CN"/>
        </w:rPr>
        <w:t>;</w:t>
      </w:r>
    </w:p>
    <w:p w14:paraId="7C612859" w14:textId="77777777" w:rsidR="00CB5358" w:rsidRDefault="00CB5358" w:rsidP="00CB5358">
      <w:pPr>
        <w:pStyle w:val="B2"/>
        <w:rPr>
          <w:lang w:eastAsia="zh-CN"/>
        </w:rPr>
      </w:pPr>
      <w:r w:rsidRPr="00FD4A4B">
        <w:rPr>
          <w:lang w:eastAsia="zh-CN"/>
        </w:rPr>
        <w:lastRenderedPageBreak/>
        <w:t>-</w:t>
      </w:r>
      <w:r>
        <w:rPr>
          <w:lang w:eastAsia="zh-CN"/>
        </w:rPr>
        <w:tab/>
      </w:r>
      <w:r w:rsidRPr="00FD4A4B">
        <w:rPr>
          <w:lang w:eastAsia="zh-CN"/>
        </w:rPr>
        <w:t xml:space="preserve"> owner and permission settings of files</w:t>
      </w:r>
      <w:r>
        <w:rPr>
          <w:lang w:eastAsia="zh-CN"/>
        </w:rPr>
        <w:t>;</w:t>
      </w:r>
    </w:p>
    <w:p w14:paraId="3655E9A0" w14:textId="77777777" w:rsidR="00CB5358" w:rsidRDefault="00CB5358" w:rsidP="00CB5358">
      <w:pPr>
        <w:pStyle w:val="B2"/>
        <w:rPr>
          <w:lang w:eastAsia="zh-CN"/>
        </w:rPr>
      </w:pPr>
      <w:r w:rsidRPr="00FD4A4B">
        <w:rPr>
          <w:lang w:eastAsia="zh-CN"/>
        </w:rPr>
        <w:t>-</w:t>
      </w:r>
      <w:r>
        <w:rPr>
          <w:lang w:eastAsia="zh-CN"/>
        </w:rPr>
        <w:tab/>
      </w:r>
      <w:r w:rsidRPr="00FD4A4B">
        <w:rPr>
          <w:lang w:eastAsia="zh-CN"/>
        </w:rPr>
        <w:t xml:space="preserve"> justification for having the command, GUI function or file on the network product</w:t>
      </w:r>
      <w:r w:rsidRPr="00FD4A4B">
        <w:rPr>
          <w:lang w:eastAsia="zh-CN"/>
        </w:rPr>
        <w:br/>
        <w:t>Unix</w:t>
      </w:r>
      <w:r>
        <w:t>®</w:t>
      </w:r>
      <w:r w:rsidRPr="00FD4A4B">
        <w:rPr>
          <w:lang w:eastAsia="zh-CN"/>
        </w:rPr>
        <w:t xml:space="preserve"> example: root-owned files with SUID and SGID permissions</w:t>
      </w:r>
      <w:r w:rsidRPr="00570B45">
        <w:rPr>
          <w:lang w:eastAsia="zh-CN"/>
        </w:rPr>
        <w:t xml:space="preserve"> or Linux® capabilities</w:t>
      </w:r>
      <w:r>
        <w:rPr>
          <w:lang w:eastAsia="zh-CN"/>
        </w:rPr>
        <w:t>;</w:t>
      </w:r>
    </w:p>
    <w:p w14:paraId="18F06C61" w14:textId="77777777" w:rsidR="00CB5358" w:rsidRDefault="00CB5358" w:rsidP="00CB5358">
      <w:pPr>
        <w:pStyle w:val="B2"/>
        <w:rPr>
          <w:lang w:eastAsia="zh-CN"/>
        </w:rPr>
      </w:pPr>
      <w:r>
        <w:rPr>
          <w:rFonts w:hint="eastAsia"/>
          <w:lang w:eastAsia="zh-CN"/>
        </w:rPr>
        <w:t>-</w:t>
      </w:r>
      <w:r>
        <w:rPr>
          <w:lang w:eastAsia="zh-CN"/>
        </w:rPr>
        <w:tab/>
      </w:r>
      <w:r>
        <w:t>capabilities of the aforementioned files.</w:t>
      </w:r>
    </w:p>
    <w:p w14:paraId="5A7A8321" w14:textId="77777777" w:rsidR="00CB5358" w:rsidRPr="00FD4A4B" w:rsidRDefault="00CB5358" w:rsidP="00CB5358">
      <w:pPr>
        <w:pStyle w:val="NO"/>
        <w:rPr>
          <w:lang w:eastAsia="zh-CN"/>
        </w:rPr>
      </w:pPr>
      <w:r>
        <w:rPr>
          <w:lang w:eastAsia="zh-CN"/>
        </w:rPr>
        <w:t xml:space="preserve">NOTE: </w:t>
      </w:r>
      <w:r>
        <w:rPr>
          <w:lang w:eastAsia="zh-CN"/>
        </w:rPr>
        <w:tab/>
        <w:t>Linux® capabilities can provide a subset of root user privileges to a process rather than granting total root access. Some capabilities can be used for privilege escalation</w:t>
      </w:r>
    </w:p>
    <w:p w14:paraId="2905642E" w14:textId="77777777" w:rsidR="00CB5358" w:rsidRPr="00FD4A4B" w:rsidRDefault="00CB5358" w:rsidP="00CB5358">
      <w:pPr>
        <w:keepNext/>
        <w:keepLines/>
        <w:spacing w:before="180"/>
        <w:rPr>
          <w:b/>
          <w:lang w:eastAsia="zh-CN"/>
        </w:rPr>
      </w:pPr>
      <w:r w:rsidRPr="00FD4A4B">
        <w:rPr>
          <w:b/>
          <w:lang w:eastAsia="zh-CN"/>
        </w:rPr>
        <w:t>Execution Steps</w:t>
      </w:r>
    </w:p>
    <w:p w14:paraId="4EE0EE5C" w14:textId="77777777" w:rsidR="00CB5358" w:rsidRPr="00FD4A4B" w:rsidRDefault="00CB5358" w:rsidP="00CB5358">
      <w:r w:rsidRPr="00FD4A4B">
        <w:t>The test</w:t>
      </w:r>
      <w:r w:rsidRPr="00A0243F">
        <w:t>er</w:t>
      </w:r>
      <w:r w:rsidRPr="00FD4A4B">
        <w:t xml:space="preserve"> is required to execute the following steps:</w:t>
      </w:r>
    </w:p>
    <w:p w14:paraId="26251B5C" w14:textId="77777777" w:rsidR="00CB5358" w:rsidRPr="00FD4A4B" w:rsidRDefault="00CB5358" w:rsidP="00CB5358">
      <w:pPr>
        <w:pStyle w:val="B1"/>
      </w:pPr>
      <w:r w:rsidRPr="00FD4A4B">
        <w:t>1.</w:t>
      </w:r>
      <w:r w:rsidRPr="00FD4A4B">
        <w:tab/>
        <w:t>The tester logs into the network product and verifies that list "A</w:t>
      </w:r>
      <w:proofErr w:type="gramStart"/>
      <w:r w:rsidRPr="00FD4A4B">
        <w:t xml:space="preserve">" </w:t>
      </w:r>
      <w:r w:rsidRPr="00E35363">
        <w:t xml:space="preserve"> matches</w:t>
      </w:r>
      <w:proofErr w:type="gramEnd"/>
      <w:r w:rsidRPr="00E35363">
        <w:t xml:space="preserve"> the vendor provided documentation</w:t>
      </w:r>
      <w:r w:rsidRPr="00FD4A4B">
        <w:t xml:space="preserve">. </w:t>
      </w:r>
    </w:p>
    <w:p w14:paraId="78976D63" w14:textId="77777777" w:rsidR="00CB5358" w:rsidRPr="00FD4A4B" w:rsidRDefault="00CB5358" w:rsidP="00CB5358">
      <w:pPr>
        <w:pStyle w:val="B1"/>
      </w:pPr>
      <w:r w:rsidRPr="00FD4A4B">
        <w:t>2.</w:t>
      </w:r>
      <w:r w:rsidRPr="00FD4A4B">
        <w:tab/>
        <w:t>The tester verifies that entries in the list "A" require successful</w:t>
      </w:r>
      <w:r w:rsidRPr="00FD4A4B">
        <w:rPr>
          <w:spacing w:val="-7"/>
        </w:rPr>
        <w:t xml:space="preserve"> </w:t>
      </w:r>
      <w:r w:rsidRPr="00FD4A4B">
        <w:t>authentication for all users without exception,</w:t>
      </w:r>
      <w:r w:rsidRPr="00FD4A4B">
        <w:rPr>
          <w:spacing w:val="-10"/>
        </w:rPr>
        <w:t xml:space="preserve"> </w:t>
      </w:r>
      <w:r w:rsidRPr="00FD4A4B">
        <w:t>on</w:t>
      </w:r>
      <w:r w:rsidRPr="00FD4A4B">
        <w:rPr>
          <w:spacing w:val="-1"/>
        </w:rPr>
        <w:t xml:space="preserve"> </w:t>
      </w:r>
      <w:r w:rsidRPr="00FD4A4B">
        <w:t>basis</w:t>
      </w:r>
      <w:r w:rsidRPr="00FD4A4B">
        <w:rPr>
          <w:spacing w:val="-3"/>
        </w:rPr>
        <w:t xml:space="preserve"> </w:t>
      </w:r>
      <w:r w:rsidRPr="00FD4A4B">
        <w:t>of</w:t>
      </w:r>
      <w:r w:rsidRPr="00FD4A4B">
        <w:rPr>
          <w:spacing w:val="-1"/>
        </w:rPr>
        <w:t xml:space="preserve"> </w:t>
      </w:r>
      <w:r w:rsidRPr="00FD4A4B">
        <w:t>the</w:t>
      </w:r>
      <w:r w:rsidRPr="00FD4A4B">
        <w:rPr>
          <w:spacing w:val="-2"/>
        </w:rPr>
        <w:t xml:space="preserve"> </w:t>
      </w:r>
      <w:proofErr w:type="gramStart"/>
      <w:r w:rsidRPr="00FD4A4B">
        <w:t>user</w:t>
      </w:r>
      <w:proofErr w:type="gramEnd"/>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14:paraId="644C6E6A" w14:textId="77777777" w:rsidR="00CB5358" w:rsidRPr="00FD4A4B" w:rsidRDefault="00CB5358" w:rsidP="00CB5358">
      <w:pPr>
        <w:pStyle w:val="B1"/>
      </w:pPr>
      <w:r w:rsidRPr="00FD4A4B">
        <w:t>3.</w:t>
      </w:r>
      <w:r w:rsidRPr="00FD4A4B">
        <w:tab/>
        <w:t xml:space="preserve">The tester logs into the network product and verifies that list "B" is accurate based on </w:t>
      </w:r>
      <w:r w:rsidRPr="00E35363">
        <w:t>the vendor provided documentation mentioned in the pre-conditions in this clause</w:t>
      </w:r>
      <w:r w:rsidRPr="00FD4A4B">
        <w:t>. Unix</w:t>
      </w:r>
      <w:r>
        <w:t>®</w:t>
      </w:r>
      <w:r w:rsidRPr="00FD4A4B">
        <w:t xml:space="preserve"> example: To list files with SUID and SGID permissions</w:t>
      </w:r>
      <w:r w:rsidRPr="00570B45">
        <w:t xml:space="preserve"> and Linux® capabilities</w:t>
      </w:r>
      <w:r w:rsidRPr="00FD4A4B">
        <w:t>, the following commands can be used:</w:t>
      </w:r>
    </w:p>
    <w:p w14:paraId="6334D7A9" w14:textId="77777777" w:rsidR="00CB5358" w:rsidRPr="00FD4A4B" w:rsidRDefault="00CB5358" w:rsidP="00CB5358">
      <w:pPr>
        <w:pStyle w:val="B1"/>
        <w:ind w:left="1136"/>
      </w:pPr>
      <w:r w:rsidRPr="00FD4A4B">
        <w:t>SUID:       find / -perm -4000 -type f -exec ls {} \; &gt; suid_files.txt</w:t>
      </w:r>
    </w:p>
    <w:p w14:paraId="7D425199" w14:textId="77777777" w:rsidR="00CB5358" w:rsidRDefault="00CB5358" w:rsidP="00CB5358">
      <w:pPr>
        <w:pStyle w:val="B1"/>
        <w:ind w:left="1136"/>
      </w:pPr>
      <w:r w:rsidRPr="00FD4A4B">
        <w:t>SGID:       find / -perm -2000 -type f -exec ls {} \; &gt; sgid_files.txt</w:t>
      </w:r>
    </w:p>
    <w:p w14:paraId="7441474D" w14:textId="77777777" w:rsidR="00CB5358" w:rsidRPr="00FD4A4B" w:rsidRDefault="00CB5358" w:rsidP="00CB5358">
      <w:pPr>
        <w:pStyle w:val="B1"/>
        <w:ind w:left="1136"/>
      </w:pPr>
      <w:r>
        <w:t xml:space="preserve">Capabilities: </w:t>
      </w:r>
      <w:proofErr w:type="spellStart"/>
      <w:r>
        <w:t>getcap</w:t>
      </w:r>
      <w:proofErr w:type="spellEnd"/>
      <w:r>
        <w:t xml:space="preserve"> -r / 2&gt;/dev/null</w:t>
      </w:r>
    </w:p>
    <w:p w14:paraId="07594465" w14:textId="77777777" w:rsidR="00CB5358" w:rsidRPr="00FD4A4B" w:rsidRDefault="00CB5358" w:rsidP="00CB5358">
      <w:pPr>
        <w:pStyle w:val="B1"/>
      </w:pPr>
      <w:r w:rsidRPr="00FD4A4B">
        <w:t>4.</w:t>
      </w:r>
      <w:r w:rsidRPr="00FD4A4B">
        <w:tab/>
        <w:t>The tester verifies that file entries in the list "B" do not have write permissions for anyone else than the owner.</w:t>
      </w:r>
    </w:p>
    <w:p w14:paraId="06A18E11" w14:textId="77777777" w:rsidR="00CB5358" w:rsidRPr="00FD4A4B" w:rsidRDefault="00CB5358" w:rsidP="00CB5358">
      <w:pPr>
        <w:pStyle w:val="B1"/>
      </w:pPr>
      <w:r w:rsidRPr="00FD4A4B">
        <w:t>5.</w:t>
      </w:r>
      <w:r w:rsidRPr="00FD4A4B">
        <w:tab/>
        <w:t xml:space="preserve">The tester verifies that entries in the list "B" only allow execution of </w:t>
      </w:r>
      <w:r w:rsidRPr="00FD4A4B">
        <w:rPr>
          <w:lang w:eastAsia="zh-CN"/>
        </w:rPr>
        <w:t>specifically limited tasks which are needed on this network product</w:t>
      </w:r>
      <w:r w:rsidRPr="00FD4A4B">
        <w:t xml:space="preserve">, based on his expert knowledge of the operating system(s) used in the network product, and operating system documentation. </w:t>
      </w:r>
    </w:p>
    <w:p w14:paraId="7ED3DE91" w14:textId="77777777" w:rsidR="00CB5358" w:rsidRPr="00FD4A4B" w:rsidRDefault="00CB5358" w:rsidP="00CB5358">
      <w:pPr>
        <w:pStyle w:val="B1"/>
      </w:pPr>
      <w:r w:rsidRPr="00FD4A4B">
        <w:t>6.</w:t>
      </w:r>
      <w:r w:rsidRPr="00FD4A4B">
        <w:tab/>
        <w:t xml:space="preserve">The tester logs into the network product and tests for every entry in the list "B" that it does not provide a means to execute arbitrary functions with administrator/root privileges, e.g. via a shell escape. </w:t>
      </w:r>
    </w:p>
    <w:p w14:paraId="210E49F4" w14:textId="77777777" w:rsidR="00CB5358" w:rsidRPr="00FD4A4B" w:rsidRDefault="00CB5358" w:rsidP="00CB5358">
      <w:pPr>
        <w:keepNext/>
        <w:keepLines/>
        <w:spacing w:before="180"/>
        <w:rPr>
          <w:b/>
          <w:lang w:eastAsia="zh-CN"/>
        </w:rPr>
      </w:pPr>
      <w:r w:rsidRPr="00FD4A4B">
        <w:rPr>
          <w:b/>
          <w:lang w:eastAsia="zh-CN"/>
        </w:rPr>
        <w:t>Expected Results:</w:t>
      </w:r>
    </w:p>
    <w:p w14:paraId="3C37D10F" w14:textId="77777777" w:rsidR="00CB5358" w:rsidRPr="00FD4A4B" w:rsidRDefault="00CB5358" w:rsidP="00CB5358">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14:paraId="445C07DD" w14:textId="77777777" w:rsidR="00CB5358" w:rsidRPr="00FD4A4B" w:rsidRDefault="00CB5358" w:rsidP="00CB5358">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functions and files which execute specifically limited tasks automatically with higher privileges, it</w:t>
      </w:r>
      <w:r w:rsidRPr="00FD4A4B">
        <w:t xml:space="preserve"> ensures that these limits cannot be bypassed.</w:t>
      </w:r>
    </w:p>
    <w:p w14:paraId="19A673D7" w14:textId="77777777" w:rsidR="00CB5358" w:rsidRPr="00FD4A4B" w:rsidRDefault="00CB5358" w:rsidP="00CB5358">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14:paraId="21B6CEAE" w14:textId="77777777" w:rsidR="00CB5358" w:rsidRPr="00FD4A4B" w:rsidRDefault="00CB5358" w:rsidP="00CB5358">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7D23BF4D" w14:textId="47871017" w:rsidR="00CB5358" w:rsidRPr="00FD4A4B" w:rsidDel="00F66010" w:rsidRDefault="00CB5358" w:rsidP="00CB5358">
      <w:pPr>
        <w:rPr>
          <w:del w:id="133" w:author="Ben Lorenz" w:date="2024-08-12T09:30:00Z" w16du:dateUtc="2024-08-12T07:30:00Z"/>
        </w:rPr>
      </w:pPr>
      <w:del w:id="134" w:author="Ben Lorenz" w:date="2024-08-12T09:30:00Z" w16du:dateUtc="2024-08-12T07:30:00Z">
        <w:r w:rsidRPr="00FD4A4B" w:rsidDel="00F66010">
          <w:delText>A test report provided by the test</w:delText>
        </w:r>
        <w:r w:rsidRPr="00A0243F" w:rsidDel="00F66010">
          <w:delText>er</w:delText>
        </w:r>
        <w:r w:rsidRPr="00FD4A4B" w:rsidDel="00F66010">
          <w:delText xml:space="preserve"> which will consist of the following information:</w:delText>
        </w:r>
      </w:del>
    </w:p>
    <w:p w14:paraId="5F6EE1DC" w14:textId="77777777" w:rsidR="00CB5358" w:rsidRPr="00FD4A4B" w:rsidRDefault="00CB5358" w:rsidP="00CB5358">
      <w:pPr>
        <w:pStyle w:val="B1"/>
      </w:pPr>
      <w:r w:rsidRPr="00FD4A4B">
        <w:t xml:space="preserve"> - </w:t>
      </w:r>
      <w:r>
        <w:tab/>
      </w:r>
      <w:r w:rsidRPr="00FD4A4B">
        <w:t>Documentation provided by the vendor: lists "A" and "B"</w:t>
      </w:r>
    </w:p>
    <w:p w14:paraId="3BDB9C8C" w14:textId="77777777" w:rsidR="00CB5358" w:rsidRPr="00FD4A4B" w:rsidRDefault="00CB5358" w:rsidP="00CB5358">
      <w:pPr>
        <w:pStyle w:val="B1"/>
      </w:pPr>
      <w:r w:rsidRPr="00FD4A4B">
        <w:t xml:space="preserve">- </w:t>
      </w:r>
      <w:r>
        <w:tab/>
      </w:r>
      <w:r w:rsidRPr="00FD4A4B">
        <w:t>Description of executed tests and commands</w:t>
      </w:r>
    </w:p>
    <w:p w14:paraId="731188B7" w14:textId="77777777" w:rsidR="00CB5358" w:rsidRPr="00FD4A4B" w:rsidRDefault="00CB5358" w:rsidP="00CB5358">
      <w:pPr>
        <w:pStyle w:val="B1"/>
      </w:pPr>
      <w:r w:rsidRPr="00FD4A4B">
        <w:t xml:space="preserve"> - </w:t>
      </w:r>
      <w:r>
        <w:tab/>
      </w:r>
      <w:r w:rsidRPr="00FD4A4B">
        <w:t>Relevant output (e.g. screenshot or terminal log)</w:t>
      </w:r>
    </w:p>
    <w:p w14:paraId="02B6B6DE" w14:textId="40892F1A" w:rsidR="00CB5358" w:rsidDel="004F7738" w:rsidRDefault="00CB5358" w:rsidP="00CB5358">
      <w:pPr>
        <w:pStyle w:val="B1"/>
        <w:rPr>
          <w:del w:id="135" w:author="Ben Lorenz" w:date="2024-08-12T09:42:00Z" w16du:dateUtc="2024-08-12T07:42:00Z"/>
        </w:rPr>
      </w:pPr>
      <w:del w:id="136" w:author="Ben Lorenz" w:date="2024-08-12T09:42:00Z" w16du:dateUtc="2024-08-12T07:42:00Z">
        <w:r w:rsidRPr="00FD4A4B" w:rsidDel="004F7738">
          <w:delText xml:space="preserve"> - </w:delText>
        </w:r>
        <w:r w:rsidDel="004F7738">
          <w:tab/>
        </w:r>
        <w:r w:rsidRPr="00FD4A4B" w:rsidDel="004F7738">
          <w:delText>Test result (passed or not passed)</w:delText>
        </w:r>
      </w:del>
    </w:p>
    <w:p w14:paraId="47A6D522" w14:textId="77777777" w:rsidR="00CA4142" w:rsidRDefault="00CA4142" w:rsidP="00CB5358">
      <w:pPr>
        <w:pStyle w:val="berschrift5"/>
        <w:keepNext w:val="0"/>
        <w:keepLines w:val="0"/>
        <w:ind w:left="0" w:firstLine="0"/>
      </w:pPr>
      <w:bookmarkStart w:id="137" w:name="_CR4_2_4_2"/>
      <w:bookmarkStart w:id="138" w:name="_CR4_2_4_2_2"/>
      <w:bookmarkStart w:id="139" w:name="_CR4_2_5"/>
      <w:bookmarkStart w:id="140" w:name="_CR4_2_5_1"/>
      <w:bookmarkStart w:id="141" w:name="_CR4_2_5_2"/>
      <w:bookmarkStart w:id="142" w:name="_CR4_2_5_2_1"/>
      <w:bookmarkStart w:id="143" w:name="_Toc19542407"/>
      <w:bookmarkStart w:id="144" w:name="_Toc35348409"/>
      <w:bookmarkStart w:id="145" w:name="_Toc161741936"/>
      <w:bookmarkEnd w:id="137"/>
      <w:bookmarkEnd w:id="138"/>
      <w:bookmarkEnd w:id="139"/>
      <w:bookmarkEnd w:id="140"/>
      <w:bookmarkEnd w:id="141"/>
      <w:bookmarkEnd w:id="142"/>
    </w:p>
    <w:p w14:paraId="1D01C612" w14:textId="77777777" w:rsidR="00CA4142" w:rsidRPr="00AD7D67" w:rsidRDefault="00CA4142" w:rsidP="00CA4142">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5ADAAC73" w14:textId="31BA0036" w:rsidR="00CB5358" w:rsidRPr="00FD4A4B" w:rsidRDefault="00CB5358" w:rsidP="00CB5358">
      <w:pPr>
        <w:pStyle w:val="berschrift5"/>
        <w:keepNext w:val="0"/>
        <w:keepLines w:val="0"/>
        <w:ind w:left="0" w:firstLine="0"/>
      </w:pPr>
      <w:r w:rsidRPr="00907F75">
        <w:t>4</w:t>
      </w:r>
      <w:r w:rsidRPr="00FD4A4B">
        <w:t>.2.5.2.1</w:t>
      </w:r>
      <w:r w:rsidRPr="00FD4A4B">
        <w:tab/>
        <w:t>Webserver logging</w:t>
      </w:r>
      <w:bookmarkEnd w:id="143"/>
      <w:bookmarkEnd w:id="144"/>
      <w:bookmarkEnd w:id="145"/>
    </w:p>
    <w:p w14:paraId="1216A6D3" w14:textId="77777777" w:rsidR="00CB5358" w:rsidRPr="00FD4A4B" w:rsidRDefault="00CB5358" w:rsidP="00CB5358">
      <w:r w:rsidRPr="00FD4A4B">
        <w:rPr>
          <w:i/>
        </w:rPr>
        <w:lastRenderedPageBreak/>
        <w:t>Requirement Name</w:t>
      </w:r>
      <w:r w:rsidRPr="00FD4A4B">
        <w:t>: Webserver logging</w:t>
      </w:r>
    </w:p>
    <w:p w14:paraId="0A0AA77A" w14:textId="77777777" w:rsidR="00CB5358" w:rsidRDefault="00CB5358" w:rsidP="00CB5358">
      <w:pPr>
        <w:rPr>
          <w:i/>
        </w:rPr>
      </w:pPr>
      <w:r w:rsidRPr="00CF2BA7">
        <w:rPr>
          <w:i/>
        </w:rPr>
        <w:t>Requirement Reference:</w:t>
      </w:r>
      <w:r w:rsidRPr="00CF2BA7">
        <w:rPr>
          <w:iCs/>
        </w:rPr>
        <w:t xml:space="preserve"> In accordance with industry best practice</w:t>
      </w:r>
    </w:p>
    <w:p w14:paraId="55C796FC" w14:textId="77777777" w:rsidR="00CB5358" w:rsidRPr="00FD4A4B" w:rsidRDefault="00CB5358" w:rsidP="00CB5358">
      <w:r w:rsidRPr="00FD4A4B">
        <w:rPr>
          <w:i/>
        </w:rPr>
        <w:t>Requirement Description</w:t>
      </w:r>
      <w:r w:rsidRPr="00FD4A4B">
        <w:t>: Access to the webserver shall be logged. The web server log shall contain the following information:</w:t>
      </w:r>
    </w:p>
    <w:p w14:paraId="64F82D11" w14:textId="77777777" w:rsidR="00CB5358" w:rsidRPr="00FD4A4B" w:rsidRDefault="00CB5358" w:rsidP="00CB5358">
      <w:pPr>
        <w:pStyle w:val="B1"/>
      </w:pPr>
      <w:r w:rsidRPr="00FD4A4B">
        <w:t>-</w:t>
      </w:r>
      <w:r w:rsidRPr="00FD4A4B">
        <w:tab/>
        <w:t>Access timestamp</w:t>
      </w:r>
    </w:p>
    <w:p w14:paraId="1FE5D81E" w14:textId="77777777" w:rsidR="00CB5358" w:rsidRPr="00FD4A4B" w:rsidRDefault="00CB5358" w:rsidP="00CB5358">
      <w:pPr>
        <w:pStyle w:val="B1"/>
      </w:pPr>
      <w:r w:rsidRPr="00FD4A4B">
        <w:t>-</w:t>
      </w:r>
      <w:r w:rsidRPr="00FD4A4B">
        <w:tab/>
        <w:t>Source (IP address)</w:t>
      </w:r>
    </w:p>
    <w:p w14:paraId="4FA0C2CD" w14:textId="77777777" w:rsidR="00CB5358" w:rsidRPr="00FD4A4B" w:rsidRDefault="00CB5358" w:rsidP="00CB5358">
      <w:pPr>
        <w:pStyle w:val="B1"/>
      </w:pPr>
      <w:r w:rsidRPr="00FD4A4B">
        <w:t>-</w:t>
      </w:r>
      <w:r w:rsidRPr="00FD4A4B">
        <w:tab/>
      </w:r>
      <w:r>
        <w:t xml:space="preserve">(Optional) </w:t>
      </w:r>
      <w:r w:rsidRPr="00FD4A4B">
        <w:t>Account (if known)</w:t>
      </w:r>
    </w:p>
    <w:p w14:paraId="655E0C62" w14:textId="77777777" w:rsidR="00CB5358" w:rsidRPr="00FD4A4B" w:rsidRDefault="00CB5358" w:rsidP="00CB5358">
      <w:pPr>
        <w:pStyle w:val="B1"/>
      </w:pPr>
      <w:r w:rsidRPr="00FD4A4B">
        <w:t>-</w:t>
      </w:r>
      <w:r w:rsidRPr="00FD4A4B">
        <w:tab/>
      </w:r>
      <w:r>
        <w:t xml:space="preserve">(Optional) </w:t>
      </w:r>
      <w:r w:rsidRPr="00FD4A4B">
        <w:t>Attempted login name (if the associated account does not exist)</w:t>
      </w:r>
    </w:p>
    <w:p w14:paraId="640E0A9A" w14:textId="77777777" w:rsidR="00CB5358" w:rsidRPr="00907F75" w:rsidRDefault="00CB5358" w:rsidP="00CB5358">
      <w:pPr>
        <w:pStyle w:val="B1"/>
      </w:pPr>
      <w:r w:rsidRPr="00FD4A4B">
        <w:t>-</w:t>
      </w:r>
      <w:r w:rsidRPr="00FD4A4B">
        <w:tab/>
      </w:r>
      <w:r>
        <w:rPr>
          <w:rFonts w:hint="eastAsia"/>
          <w:lang w:eastAsia="zh-CN"/>
        </w:rPr>
        <w:t>R</w:t>
      </w:r>
      <w:r>
        <w:t>elevant fields in http request</w:t>
      </w:r>
      <w:r>
        <w:rPr>
          <w:rFonts w:hint="eastAsia"/>
          <w:lang w:eastAsia="zh-CN"/>
        </w:rPr>
        <w:t>.</w:t>
      </w:r>
      <w:r w:rsidRPr="007F17D6">
        <w:t xml:space="preserve"> </w:t>
      </w:r>
      <w:r>
        <w:rPr>
          <w:rFonts w:hint="eastAsia"/>
          <w:lang w:eastAsia="zh-CN"/>
        </w:rPr>
        <w:t>The</w:t>
      </w:r>
      <w:r w:rsidRPr="007F17D6">
        <w:t xml:space="preserve"> </w:t>
      </w:r>
      <w:r w:rsidRPr="00FD4A4B">
        <w:t>URL</w:t>
      </w:r>
      <w:r w:rsidRPr="00907F75">
        <w:t xml:space="preserve"> </w:t>
      </w:r>
      <w:r>
        <w:rPr>
          <w:rFonts w:hint="eastAsia"/>
          <w:lang w:eastAsia="zh-CN"/>
        </w:rPr>
        <w:t>should be included whenever possible.</w:t>
      </w:r>
    </w:p>
    <w:p w14:paraId="09B9B195" w14:textId="77777777" w:rsidR="00CB5358" w:rsidRPr="00FD4A4B" w:rsidRDefault="00CB5358" w:rsidP="00CB5358">
      <w:pPr>
        <w:pStyle w:val="B1"/>
      </w:pPr>
      <w:r w:rsidRPr="00FD4A4B">
        <w:t>-</w:t>
      </w:r>
      <w:r w:rsidRPr="00FD4A4B">
        <w:tab/>
        <w:t>Status code of web server response</w:t>
      </w:r>
    </w:p>
    <w:p w14:paraId="33DE495E" w14:textId="77777777" w:rsidR="00CB5358" w:rsidRPr="00FD4A4B" w:rsidRDefault="00CB5358" w:rsidP="00CB5358">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7E1C4F">
        <w:rPr>
          <w:rFonts w:ascii="Tele-GroteskNor" w:eastAsia="SimSun" w:hAnsi="Tele-GroteskNor" w:cs="Tele-GroteskNor"/>
          <w:color w:val="000000"/>
          <w:lang w:val="en-US" w:eastAsia="zh-CN"/>
        </w:rPr>
        <w:t>, clause 5.3.4.4, Log Tampering</w:t>
      </w:r>
    </w:p>
    <w:p w14:paraId="71B16360" w14:textId="77777777" w:rsidR="00CB5358" w:rsidRPr="00FD4A4B" w:rsidRDefault="00CB5358" w:rsidP="00CB5358">
      <w:r w:rsidRPr="00FD4A4B">
        <w:rPr>
          <w:i/>
        </w:rPr>
        <w:t>Test case</w:t>
      </w:r>
      <w:r w:rsidRPr="00FD4A4B">
        <w:t xml:space="preserve">: </w:t>
      </w:r>
    </w:p>
    <w:p w14:paraId="3D3E5DF9" w14:textId="77777777" w:rsidR="00CB5358" w:rsidRPr="00FD4A4B" w:rsidRDefault="00CB5358" w:rsidP="00CB5358">
      <w:r w:rsidRPr="00FD4A4B">
        <w:rPr>
          <w:b/>
        </w:rPr>
        <w:t>Test Name</w:t>
      </w:r>
      <w:r w:rsidRPr="00FD4A4B">
        <w:t xml:space="preserve">: </w:t>
      </w:r>
      <w:r w:rsidRPr="00FD4A4B">
        <w:rPr>
          <w:b/>
          <w:lang w:eastAsia="zh-CN"/>
        </w:rPr>
        <w:t>TC_WEBSERVER_LOGGING</w:t>
      </w:r>
    </w:p>
    <w:p w14:paraId="1CA7FC4A" w14:textId="77777777" w:rsidR="00CB5358" w:rsidRPr="00FD4A4B" w:rsidRDefault="00CB5358" w:rsidP="00CB5358">
      <w:pPr>
        <w:rPr>
          <w:b/>
        </w:rPr>
      </w:pPr>
      <w:r w:rsidRPr="00FD4A4B">
        <w:rPr>
          <w:b/>
        </w:rPr>
        <w:t>Purpose:</w:t>
      </w:r>
    </w:p>
    <w:p w14:paraId="73866CC2" w14:textId="77777777" w:rsidR="00CB5358" w:rsidRPr="00FD4A4B" w:rsidRDefault="00CB5358" w:rsidP="00CB5358">
      <w:pPr>
        <w:rPr>
          <w:lang w:eastAsia="zh-CN"/>
        </w:rPr>
      </w:pPr>
      <w:r w:rsidRPr="00FD4A4B">
        <w:rPr>
          <w:rFonts w:hint="eastAsia"/>
          <w:lang w:eastAsia="ja-JP"/>
        </w:rPr>
        <w:t>Verify</w:t>
      </w:r>
      <w:r w:rsidRPr="00FD4A4B">
        <w:rPr>
          <w:lang w:eastAsia="ja-JP"/>
        </w:rPr>
        <w:t xml:space="preserve"> that</w:t>
      </w:r>
      <w:r w:rsidRPr="00FD4A4B">
        <w:rPr>
          <w:rFonts w:hint="eastAsia"/>
          <w:lang w:eastAsia="ja-JP"/>
        </w:rPr>
        <w:t xml:space="preserve"> </w:t>
      </w:r>
      <w:r w:rsidRPr="00FD4A4B">
        <w:t>all accesses to the webserver are logged with the requi</w:t>
      </w:r>
      <w:r>
        <w:t>red</w:t>
      </w:r>
      <w:r w:rsidRPr="00FD4A4B">
        <w:t xml:space="preserve"> information. </w:t>
      </w:r>
    </w:p>
    <w:p w14:paraId="0707526E" w14:textId="77777777" w:rsidR="00CB5358" w:rsidRPr="00FD4A4B" w:rsidRDefault="00CB5358" w:rsidP="00CB5358">
      <w:pPr>
        <w:rPr>
          <w:b/>
        </w:rPr>
      </w:pPr>
      <w:r w:rsidRPr="00FD4A4B">
        <w:rPr>
          <w:b/>
        </w:rPr>
        <w:t>Procedure and execution steps:</w:t>
      </w:r>
    </w:p>
    <w:p w14:paraId="3EF1F47E" w14:textId="77777777" w:rsidR="00CB5358" w:rsidRPr="00FD4A4B" w:rsidRDefault="00CB5358" w:rsidP="00CB5358">
      <w:pPr>
        <w:rPr>
          <w:b/>
        </w:rPr>
      </w:pPr>
      <w:r w:rsidRPr="00FD4A4B">
        <w:rPr>
          <w:b/>
        </w:rPr>
        <w:t>Pre-Condition:</w:t>
      </w:r>
    </w:p>
    <w:p w14:paraId="633D57E5" w14:textId="77777777" w:rsidR="00CB5358" w:rsidRPr="00FD4A4B" w:rsidRDefault="00CB5358" w:rsidP="00CB5358">
      <w:pPr>
        <w:rPr>
          <w:lang w:eastAsia="zh-CN"/>
        </w:rPr>
      </w:pPr>
      <w:r w:rsidRPr="00FD4A4B">
        <w:rPr>
          <w:lang w:eastAsia="zh-CN"/>
        </w:rPr>
        <w:t>Network Product documentation which contains information on log file location and procedure to access it.</w:t>
      </w:r>
    </w:p>
    <w:p w14:paraId="4361C907" w14:textId="77777777" w:rsidR="00CB5358" w:rsidRPr="00FD4A4B" w:rsidRDefault="00CB5358" w:rsidP="00CB5358">
      <w:pPr>
        <w:rPr>
          <w:lang w:eastAsia="zh-CN"/>
        </w:rPr>
      </w:pPr>
      <w:r w:rsidRPr="00FD4A4B">
        <w:rPr>
          <w:lang w:eastAsia="zh-CN"/>
        </w:rPr>
        <w:t>Tester has the necessary privileges to access the log files</w:t>
      </w:r>
      <w:r w:rsidRPr="00FD4A4B">
        <w:t>.</w:t>
      </w:r>
    </w:p>
    <w:p w14:paraId="1969ED68" w14:textId="77777777" w:rsidR="00CB5358" w:rsidRPr="00FD4A4B" w:rsidRDefault="00CB5358" w:rsidP="00CB5358">
      <w:pPr>
        <w:rPr>
          <w:b/>
        </w:rPr>
      </w:pPr>
      <w:r w:rsidRPr="00FD4A4B">
        <w:rPr>
          <w:b/>
        </w:rPr>
        <w:t>Execution Steps</w:t>
      </w:r>
    </w:p>
    <w:p w14:paraId="0FC57CC9" w14:textId="77777777" w:rsidR="00CB5358" w:rsidRPr="00FD4A4B" w:rsidRDefault="00CB5358" w:rsidP="00CB5358">
      <w:pPr>
        <w:rPr>
          <w:b/>
        </w:rPr>
      </w:pPr>
      <w:r w:rsidRPr="00FD4A4B">
        <w:rPr>
          <w:b/>
        </w:rPr>
        <w:t>Execute the following steps:</w:t>
      </w:r>
    </w:p>
    <w:p w14:paraId="2650E1DE" w14:textId="77777777" w:rsidR="00CB5358" w:rsidRPr="00FD4A4B" w:rsidRDefault="00CB5358" w:rsidP="00CB5358">
      <w:pPr>
        <w:pStyle w:val="B1"/>
      </w:pPr>
      <w:r w:rsidRPr="00FD4A4B">
        <w:t>1.</w:t>
      </w:r>
      <w:r w:rsidRPr="00FD4A4B">
        <w:tab/>
        <w:t>The tester tries to login to the webserver using the correct and incorrect login credentials.</w:t>
      </w:r>
    </w:p>
    <w:p w14:paraId="07F5D9FE" w14:textId="77777777" w:rsidR="00CB5358" w:rsidRPr="00FD4A4B" w:rsidRDefault="00CB5358" w:rsidP="00CB5358">
      <w:pPr>
        <w:pStyle w:val="B1"/>
        <w:rPr>
          <w:i/>
        </w:rPr>
      </w:pPr>
      <w:r w:rsidRPr="00FD4A4B">
        <w:t>2.</w:t>
      </w:r>
      <w:r w:rsidRPr="00FD4A4B">
        <w:tab/>
        <w:t>The tester verifies whether the login attempts were logged correctly with all of the required information.</w:t>
      </w:r>
    </w:p>
    <w:p w14:paraId="7DB89EAA" w14:textId="77777777" w:rsidR="00CB5358" w:rsidRPr="00FD4A4B" w:rsidRDefault="00CB5358" w:rsidP="00CB5358">
      <w:pPr>
        <w:rPr>
          <w:b/>
        </w:rPr>
      </w:pPr>
      <w:r w:rsidRPr="00FD4A4B">
        <w:rPr>
          <w:b/>
        </w:rPr>
        <w:t>Expected Results:</w:t>
      </w:r>
    </w:p>
    <w:p w14:paraId="2EABE535" w14:textId="77777777" w:rsidR="00CB5358" w:rsidRPr="00FD4A4B" w:rsidRDefault="00CB5358" w:rsidP="00CB5358">
      <w:pPr>
        <w:rPr>
          <w:lang w:eastAsia="ja-JP"/>
        </w:rPr>
      </w:pPr>
      <w:r w:rsidRPr="00FD4A4B">
        <w:rPr>
          <w:lang w:eastAsia="ja-JP"/>
        </w:rPr>
        <w:t xml:space="preserve">All </w:t>
      </w:r>
      <w:r w:rsidRPr="00FD4A4B">
        <w:rPr>
          <w:lang w:eastAsia="zh-CN"/>
        </w:rPr>
        <w:t>webserver</w:t>
      </w:r>
      <w:r w:rsidRPr="00FD4A4B">
        <w:rPr>
          <w:lang w:eastAsia="ja-JP"/>
        </w:rPr>
        <w:t xml:space="preserve"> events are logged with </w:t>
      </w:r>
      <w:r w:rsidRPr="00FD4A4B">
        <w:rPr>
          <w:lang w:eastAsia="zh-CN"/>
        </w:rPr>
        <w:t xml:space="preserve">all of the </w:t>
      </w:r>
      <w:r w:rsidRPr="00FD4A4B">
        <w:t>requi</w:t>
      </w:r>
      <w:r>
        <w:t>red</w:t>
      </w:r>
      <w:r w:rsidRPr="00FD4A4B">
        <w:t xml:space="preserve"> </w:t>
      </w:r>
      <w:r w:rsidRPr="00FD4A4B">
        <w:rPr>
          <w:lang w:eastAsia="zh-CN"/>
        </w:rPr>
        <w:t>information.</w:t>
      </w:r>
    </w:p>
    <w:p w14:paraId="1384E910" w14:textId="77777777" w:rsidR="00CB5358" w:rsidRPr="00FD4A4B" w:rsidRDefault="00CB5358" w:rsidP="00CB5358">
      <w:pPr>
        <w:rPr>
          <w:b/>
        </w:rPr>
      </w:pPr>
      <w:r w:rsidRPr="00FD4A4B">
        <w:rPr>
          <w:b/>
        </w:rPr>
        <w:t>Expected format of evidence:</w:t>
      </w:r>
    </w:p>
    <w:p w14:paraId="6CEDD73D" w14:textId="52BF3EE8" w:rsidR="00CB5358" w:rsidRPr="00FD4A4B" w:rsidRDefault="00CB5358" w:rsidP="00CB5358">
      <w:pPr>
        <w:rPr>
          <w:rFonts w:ascii="Arial" w:hAnsi="Arial"/>
          <w:sz w:val="22"/>
        </w:rPr>
      </w:pPr>
      <w:del w:id="146" w:author="Ben Lorenz" w:date="2024-08-12T09:31:00Z" w16du:dateUtc="2024-08-12T07:31:00Z">
        <w:r w:rsidRPr="00FD4A4B" w:rsidDel="00F66010">
          <w:rPr>
            <w:lang w:eastAsia="zh-CN"/>
          </w:rPr>
          <w:delText>Testing report contains copies of the l</w:delText>
        </w:r>
      </w:del>
      <w:ins w:id="147" w:author="Ben Lorenz" w:date="2024-08-12T09:31:00Z" w16du:dateUtc="2024-08-12T07:31:00Z">
        <w:r w:rsidR="00F66010">
          <w:rPr>
            <w:lang w:eastAsia="zh-CN"/>
          </w:rPr>
          <w:t>L</w:t>
        </w:r>
      </w:ins>
      <w:r w:rsidRPr="00FD4A4B">
        <w:rPr>
          <w:lang w:eastAsia="zh-CN"/>
        </w:rPr>
        <w:t>og file showing the captured information.</w:t>
      </w:r>
    </w:p>
    <w:p w14:paraId="38230447" w14:textId="77777777" w:rsidR="001B3B57" w:rsidRDefault="001B3B57" w:rsidP="00CB5358">
      <w:pPr>
        <w:pStyle w:val="berschrift5"/>
      </w:pPr>
      <w:bookmarkStart w:id="148" w:name="_CR4_2_5_3"/>
      <w:bookmarkStart w:id="149" w:name="_CR4_2_5_4"/>
      <w:bookmarkStart w:id="150" w:name="_CR4_2_6"/>
      <w:bookmarkStart w:id="151" w:name="_CR4_2_6_1"/>
      <w:bookmarkStart w:id="152" w:name="_CR4_2_6_2_1"/>
      <w:bookmarkStart w:id="153" w:name="_CR4_2_6_2_2"/>
      <w:bookmarkStart w:id="154" w:name="_CR4_2_6_2_3"/>
      <w:bookmarkStart w:id="155" w:name="_Toc19542415"/>
      <w:bookmarkStart w:id="156" w:name="_Toc35348417"/>
      <w:bookmarkStart w:id="157" w:name="_Toc161741944"/>
      <w:bookmarkEnd w:id="148"/>
      <w:bookmarkEnd w:id="149"/>
      <w:bookmarkEnd w:id="150"/>
      <w:bookmarkEnd w:id="151"/>
      <w:bookmarkEnd w:id="152"/>
      <w:bookmarkEnd w:id="153"/>
      <w:bookmarkEnd w:id="154"/>
    </w:p>
    <w:p w14:paraId="3267E3D9" w14:textId="77777777" w:rsidR="001B3B57" w:rsidRPr="00AD7D67" w:rsidRDefault="001B3B57" w:rsidP="001B3B57">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15DE771A" w14:textId="47FFB72D" w:rsidR="00CB5358" w:rsidRPr="00FD4A4B" w:rsidRDefault="00CB5358" w:rsidP="00CB5358">
      <w:pPr>
        <w:pStyle w:val="berschrift5"/>
      </w:pPr>
      <w:r w:rsidRPr="00EE1044">
        <w:t>4</w:t>
      </w:r>
      <w:r w:rsidRPr="00FD4A4B">
        <w:t>.2.6.2.3</w:t>
      </w:r>
      <w:r w:rsidRPr="00FD4A4B">
        <w:tab/>
        <w:t>GTP-C Filtering</w:t>
      </w:r>
      <w:bookmarkEnd w:id="155"/>
      <w:bookmarkEnd w:id="156"/>
      <w:bookmarkEnd w:id="157"/>
    </w:p>
    <w:p w14:paraId="128BCC35" w14:textId="77777777" w:rsidR="00CB5358" w:rsidRPr="00FD4A4B" w:rsidRDefault="00CB5358" w:rsidP="00CB5358">
      <w:pPr>
        <w:rPr>
          <w:i/>
        </w:rPr>
      </w:pPr>
      <w:r w:rsidRPr="00FD4A4B">
        <w:rPr>
          <w:i/>
        </w:rPr>
        <w:t xml:space="preserve">Requirement Name: </w:t>
      </w:r>
      <w:r w:rsidRPr="00FD4A4B">
        <w:t>GTP-C Filtering</w:t>
      </w:r>
    </w:p>
    <w:p w14:paraId="1825C3BB" w14:textId="77777777" w:rsidR="00CB5358" w:rsidRDefault="00CB5358" w:rsidP="00CB5358">
      <w:pPr>
        <w:rPr>
          <w:i/>
        </w:rPr>
      </w:pPr>
      <w:r>
        <w:rPr>
          <w:i/>
        </w:rPr>
        <w:t>Requirement Reference</w:t>
      </w:r>
      <w:r>
        <w:rPr>
          <w:iCs/>
        </w:rPr>
        <w:t xml:space="preserve">: </w:t>
      </w:r>
      <w:r>
        <w:t>In accordance with industry best practice</w:t>
      </w:r>
    </w:p>
    <w:p w14:paraId="7BD2926E" w14:textId="77777777" w:rsidR="00CB5358" w:rsidRPr="00FD4A4B" w:rsidRDefault="00CB5358" w:rsidP="00CB5358">
      <w:r w:rsidRPr="00FD4A4B">
        <w:rPr>
          <w:i/>
        </w:rPr>
        <w:t>Requirement Description</w:t>
      </w:r>
      <w:r w:rsidRPr="00FD4A4B">
        <w:t>:</w:t>
      </w:r>
    </w:p>
    <w:p w14:paraId="58487A53" w14:textId="77777777" w:rsidR="00CB5358" w:rsidRPr="00FD4A4B" w:rsidRDefault="00CB5358" w:rsidP="00CB5358">
      <w:r w:rsidRPr="00FD4A4B">
        <w:t>The following capability is conditionally required:</w:t>
      </w:r>
    </w:p>
    <w:p w14:paraId="6F899F6F" w14:textId="77777777" w:rsidR="00CB5358" w:rsidRPr="00FD4A4B" w:rsidRDefault="00CB5358" w:rsidP="00CB5358">
      <w:pPr>
        <w:pStyle w:val="B1"/>
      </w:pPr>
      <w:r w:rsidRPr="00FD4A4B">
        <w:rPr>
          <w:lang w:eastAsia="de-DE"/>
        </w:rPr>
        <w:lastRenderedPageBreak/>
        <w:t>-</w:t>
      </w:r>
      <w:r w:rsidRPr="00FD4A4B">
        <w:rPr>
          <w:lang w:eastAsia="de-DE"/>
        </w:rPr>
        <w:tab/>
        <w:t>For each message of a GTP-C-based protocol, it shall be possible to check whether the sender of this message is authorized to send a message pertaining to this protocol.</w:t>
      </w:r>
    </w:p>
    <w:p w14:paraId="0DB66B00" w14:textId="77777777" w:rsidR="00CB5358" w:rsidRPr="00FD4A4B" w:rsidRDefault="00CB5358" w:rsidP="00CB5358">
      <w:pPr>
        <w:pStyle w:val="NO"/>
      </w:pPr>
      <w:r w:rsidRPr="00FD4A4B">
        <w:t xml:space="preserve">NOTE 1: </w:t>
      </w:r>
      <w:r w:rsidRPr="00FD4A4B">
        <w:tab/>
        <w:t>The check could be performed e.g. against a</w:t>
      </w:r>
      <w:r w:rsidRPr="00CF2BA7">
        <w:t>n</w:t>
      </w:r>
      <w:r w:rsidRPr="00FD4A4B">
        <w:t xml:space="preserve"> </w:t>
      </w:r>
      <w:r w:rsidRPr="00CF2BA7">
        <w:t>allow list</w:t>
      </w:r>
      <w:r w:rsidRPr="00FD4A4B">
        <w:t xml:space="preserve"> or </w:t>
      </w:r>
      <w:r w:rsidRPr="00CF2BA7">
        <w:t>disallow list</w:t>
      </w:r>
      <w:r w:rsidRPr="00FD4A4B">
        <w:t xml:space="preserve"> of permitted message type / sender identity combinations.</w:t>
      </w:r>
    </w:p>
    <w:p w14:paraId="2A339447" w14:textId="77777777" w:rsidR="00CB5358" w:rsidRPr="00FD4A4B" w:rsidRDefault="00CB5358" w:rsidP="00CB5358">
      <w:pPr>
        <w:pStyle w:val="B1"/>
      </w:pPr>
      <w:r w:rsidRPr="00FD4A4B">
        <w:rPr>
          <w:lang w:eastAsia="de-DE"/>
        </w:rPr>
        <w:t>-</w:t>
      </w:r>
      <w:r w:rsidRPr="00FD4A4B">
        <w:rPr>
          <w:lang w:eastAsia="de-DE"/>
        </w:rPr>
        <w:tab/>
        <w:t>At least the following actions should be supported when the check is satisfied:</w:t>
      </w:r>
    </w:p>
    <w:p w14:paraId="17CC20E4" w14:textId="77777777" w:rsidR="00CB5358" w:rsidRPr="00FD4A4B" w:rsidRDefault="00CB5358" w:rsidP="00CB5358">
      <w:pPr>
        <w:pStyle w:val="B2"/>
      </w:pPr>
      <w:r w:rsidRPr="00FD4A4B">
        <w:rPr>
          <w:lang w:eastAsia="de-DE"/>
        </w:rPr>
        <w:t>-</w:t>
      </w:r>
      <w:r w:rsidRPr="00FD4A4B">
        <w:rPr>
          <w:lang w:eastAsia="de-DE"/>
        </w:rPr>
        <w:tab/>
        <w:t>Discard: the matching message is discarded.</w:t>
      </w:r>
    </w:p>
    <w:p w14:paraId="0D168E0B" w14:textId="77777777" w:rsidR="00CB5358" w:rsidRPr="00FD4A4B" w:rsidRDefault="00CB5358" w:rsidP="00CB5358">
      <w:pPr>
        <w:pStyle w:val="B2"/>
      </w:pPr>
      <w:r w:rsidRPr="00FD4A4B">
        <w:rPr>
          <w:lang w:eastAsia="de-DE"/>
        </w:rPr>
        <w:t>-</w:t>
      </w:r>
      <w:r w:rsidRPr="00FD4A4B">
        <w:rPr>
          <w:lang w:eastAsia="de-DE"/>
        </w:rPr>
        <w:tab/>
        <w:t>Accept: the matching message is accepted.</w:t>
      </w:r>
    </w:p>
    <w:p w14:paraId="3553ECDA" w14:textId="77777777" w:rsidR="00CB5358" w:rsidRPr="00FD4A4B" w:rsidRDefault="00CB5358" w:rsidP="00CB5358">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6FB22B27" w14:textId="77777777" w:rsidR="00CB5358" w:rsidRPr="00FD4A4B" w:rsidRDefault="00CB5358" w:rsidP="00CB5358">
      <w:r w:rsidRPr="00FD4A4B">
        <w:t xml:space="preserve">This requirement is conditional in the following sense: It is required that at least one of the following two statements holds: </w:t>
      </w:r>
    </w:p>
    <w:p w14:paraId="212E6DB5" w14:textId="77777777" w:rsidR="00CB5358" w:rsidRPr="00FD4A4B" w:rsidRDefault="00CB5358" w:rsidP="00CB5358">
      <w:pPr>
        <w:pStyle w:val="B1"/>
      </w:pPr>
      <w:r w:rsidRPr="00FD4A4B">
        <w:t>-</w:t>
      </w:r>
      <w:r w:rsidRPr="00FD4A4B">
        <w:tab/>
        <w:t>The Network Product supports the capability described above and this is stated in the product documentation.</w:t>
      </w:r>
    </w:p>
    <w:p w14:paraId="0D337A05" w14:textId="77777777" w:rsidR="00CB5358" w:rsidRPr="00FD4A4B" w:rsidRDefault="00CB5358" w:rsidP="00CB5358">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0ADCCD50" w14:textId="77777777" w:rsidR="00CB5358" w:rsidRPr="00FD4A4B" w:rsidRDefault="00CB5358" w:rsidP="00CB5358">
      <w:pPr>
        <w:pStyle w:val="NO"/>
      </w:pPr>
      <w:r w:rsidRPr="00FD4A4B">
        <w:t xml:space="preserve">NOTE 2: </w:t>
      </w:r>
      <w:r w:rsidRPr="00FD4A4B">
        <w:tab/>
        <w:t xml:space="preserve">Such a separate entity could e.g. be a GTP Firewall. </w:t>
      </w:r>
    </w:p>
    <w:p w14:paraId="53BD3214" w14:textId="77777777" w:rsidR="00CB5358" w:rsidRDefault="00CB5358" w:rsidP="00CB5358">
      <w:pPr>
        <w:pStyle w:val="NO"/>
      </w:pPr>
      <w:r w:rsidRPr="00FD4A4B">
        <w:t xml:space="preserve">NOTE 3: </w:t>
      </w:r>
      <w:r w:rsidRPr="00FD4A4B">
        <w:tab/>
        <w:t>Test cases for this separate entity are not provided in the present document, but are believed to be similar to them.</w:t>
      </w:r>
      <w:r w:rsidRPr="00FD4A4B" w:rsidDel="00810F70">
        <w:t xml:space="preserve"> </w:t>
      </w:r>
    </w:p>
    <w:p w14:paraId="1C371610" w14:textId="77777777" w:rsidR="00CB5358" w:rsidRPr="00E32DBA" w:rsidRDefault="00CB5358" w:rsidP="00CB5358">
      <w:pPr>
        <w:pStyle w:val="NO"/>
      </w:pPr>
      <w:r>
        <w:t>NOTE 4: The test cases are only applicable to all network product classes utilizing GTP-C based protocol</w:t>
      </w:r>
      <w:r w:rsidRPr="00FD4A4B">
        <w:t>.</w:t>
      </w:r>
    </w:p>
    <w:p w14:paraId="085633C4" w14:textId="77777777" w:rsidR="00CB5358" w:rsidRDefault="00CB5358" w:rsidP="00CB5358">
      <w:pPr>
        <w:keepNext/>
        <w:keepLines/>
        <w:spacing w:before="180"/>
        <w:ind w:left="1134" w:hanging="1134"/>
        <w:rPr>
          <w:iCs/>
        </w:rPr>
      </w:pPr>
      <w:r w:rsidRPr="00CF2BA7">
        <w:rPr>
          <w:i/>
        </w:rPr>
        <w:t xml:space="preserve">Threat References: </w:t>
      </w:r>
      <w:r w:rsidRPr="00CF2BA7">
        <w:rPr>
          <w:iCs/>
        </w:rPr>
        <w:t>TR 33.926 [4]</w:t>
      </w:r>
      <w:r w:rsidRPr="007E1C4F">
        <w:rPr>
          <w:iCs/>
        </w:rPr>
        <w:t>, clause 5.3.7, Denial of service</w:t>
      </w:r>
    </w:p>
    <w:p w14:paraId="6E0C9269" w14:textId="77777777" w:rsidR="00CB5358" w:rsidRPr="00FD4A4B" w:rsidRDefault="00CB5358" w:rsidP="00CB5358">
      <w:pPr>
        <w:keepNext/>
        <w:keepLines/>
        <w:spacing w:before="180"/>
        <w:ind w:left="1134" w:hanging="1134"/>
      </w:pPr>
      <w:r w:rsidRPr="00FD4A4B">
        <w:rPr>
          <w:i/>
        </w:rPr>
        <w:t>Test case</w:t>
      </w:r>
      <w:r w:rsidRPr="00FD4A4B">
        <w:t xml:space="preserve">: </w:t>
      </w:r>
    </w:p>
    <w:p w14:paraId="7359A66D" w14:textId="77777777" w:rsidR="00CB5358" w:rsidRPr="00E32DBA" w:rsidRDefault="00CB5358" w:rsidP="00CB5358">
      <w:r w:rsidRPr="00FD4A4B">
        <w:t>The test case described here apply only when GTP-C filtering is provided on the Network Product itself.</w:t>
      </w:r>
      <w:r w:rsidRPr="00E32DBA">
        <w:t xml:space="preserve"> </w:t>
      </w:r>
    </w:p>
    <w:p w14:paraId="51528D2C" w14:textId="77777777" w:rsidR="00CB5358" w:rsidRPr="00FD4A4B" w:rsidRDefault="00CB5358" w:rsidP="00CB5358">
      <w:r w:rsidRPr="00FD4A4B">
        <w:rPr>
          <w:b/>
        </w:rPr>
        <w:t>Test Name</w:t>
      </w:r>
      <w:r w:rsidRPr="00FD4A4B">
        <w:t>: TC_GTP-C_FILTERING</w:t>
      </w:r>
    </w:p>
    <w:p w14:paraId="66FEA846" w14:textId="77777777" w:rsidR="00CB5358" w:rsidRPr="00FD4A4B" w:rsidRDefault="00CB5358" w:rsidP="00CB5358">
      <w:pPr>
        <w:rPr>
          <w:b/>
        </w:rPr>
      </w:pPr>
      <w:r w:rsidRPr="00FD4A4B">
        <w:rPr>
          <w:b/>
        </w:rPr>
        <w:t xml:space="preserve">Purpose: </w:t>
      </w:r>
    </w:p>
    <w:p w14:paraId="528A76B8" w14:textId="77777777" w:rsidR="00CB5358" w:rsidRPr="00FD4A4B" w:rsidRDefault="00CB5358" w:rsidP="00CB5358">
      <w:pPr>
        <w:rPr>
          <w:b/>
        </w:rPr>
      </w:pPr>
      <w:r w:rsidRPr="00FD4A4B">
        <w:t xml:space="preserve">To verify that the network product provides filtering functionalities for incoming GTP-C messages. In particular this test case verifies that: </w:t>
      </w:r>
    </w:p>
    <w:p w14:paraId="24F96343" w14:textId="77777777" w:rsidR="00CB5358" w:rsidRPr="00FD4A4B" w:rsidRDefault="00CB5358" w:rsidP="00CB5358">
      <w:pPr>
        <w:pStyle w:val="B1"/>
      </w:pPr>
      <w:r w:rsidRPr="00FD4A4B">
        <w:t>1.</w:t>
      </w:r>
      <w:r w:rsidRPr="00FD4A4B">
        <w:tab/>
        <w:t xml:space="preserve">The network product provides filtering of incoming GTP-C messages on any interface. </w:t>
      </w:r>
    </w:p>
    <w:p w14:paraId="0E61C2D5" w14:textId="77777777" w:rsidR="00CB5358" w:rsidRPr="00FD4A4B" w:rsidRDefault="00CB5358" w:rsidP="00CB5358">
      <w:pPr>
        <w:pStyle w:val="B1"/>
      </w:pPr>
      <w:r w:rsidRPr="00FD4A4B">
        <w:t>2.</w:t>
      </w:r>
      <w:r w:rsidRPr="00FD4A4B">
        <w:tab/>
        <w:t>It is possible to block all GTP-C messages on those network product interfaces where they are unwanted.</w:t>
      </w:r>
    </w:p>
    <w:p w14:paraId="577C0F6A" w14:textId="77777777" w:rsidR="00CB5358" w:rsidRPr="00FD4A4B" w:rsidRDefault="00CB5358" w:rsidP="00CB5358">
      <w:pPr>
        <w:pStyle w:val="B1"/>
      </w:pPr>
      <w:r w:rsidRPr="00FD4A4B">
        <w:t>3.</w:t>
      </w:r>
      <w:r w:rsidRPr="00FD4A4B">
        <w:tab/>
        <w:t>It is possible to specify defined actions for each rule.</w:t>
      </w:r>
    </w:p>
    <w:p w14:paraId="4D682B86" w14:textId="77777777" w:rsidR="00CB5358" w:rsidRPr="00FD4A4B" w:rsidRDefault="00CB5358" w:rsidP="00CB5358">
      <w:pPr>
        <w:rPr>
          <w:b/>
        </w:rPr>
      </w:pPr>
      <w:r w:rsidRPr="00FD4A4B">
        <w:rPr>
          <w:b/>
        </w:rPr>
        <w:t>Procedure and execution steps:</w:t>
      </w:r>
    </w:p>
    <w:p w14:paraId="305AA19A" w14:textId="77777777" w:rsidR="00CB5358" w:rsidRPr="00FD4A4B" w:rsidRDefault="00CB5358" w:rsidP="00CB5358">
      <w:pPr>
        <w:rPr>
          <w:b/>
        </w:rPr>
      </w:pPr>
      <w:r w:rsidRPr="00FD4A4B">
        <w:rPr>
          <w:b/>
        </w:rPr>
        <w:t>Pre-Conditions:</w:t>
      </w:r>
    </w:p>
    <w:p w14:paraId="1FF65655" w14:textId="77777777" w:rsidR="00CB5358" w:rsidRPr="00FD4A4B" w:rsidRDefault="00CB5358" w:rsidP="00CB5358">
      <w:pPr>
        <w:pStyle w:val="B1"/>
      </w:pPr>
      <w:r w:rsidRPr="00FD4A4B">
        <w:t>-</w:t>
      </w:r>
      <w:r w:rsidRPr="00FD4A4B">
        <w:tab/>
        <w:t>The network product has at least two physical interfaces, named if1 and if2</w:t>
      </w:r>
      <w:r>
        <w:t>.</w:t>
      </w:r>
    </w:p>
    <w:p w14:paraId="485AB5FF" w14:textId="77777777" w:rsidR="00CB5358" w:rsidRPr="00FD4A4B" w:rsidRDefault="00CB5358" w:rsidP="00CB5358">
      <w:pPr>
        <w:pStyle w:val="B1"/>
      </w:pPr>
      <w:r w:rsidRPr="00FD4A4B">
        <w:t>-</w:t>
      </w:r>
      <w:r w:rsidRPr="00FD4A4B">
        <w:tab/>
        <w:t>The tester has the privileges to configure GTP-C filtering on the network product.</w:t>
      </w:r>
    </w:p>
    <w:p w14:paraId="5B04DD8A" w14:textId="77777777" w:rsidR="00CB5358" w:rsidRPr="00FD4A4B" w:rsidRDefault="00CB5358" w:rsidP="00CB5358">
      <w:pPr>
        <w:pStyle w:val="B1"/>
      </w:pPr>
      <w:r w:rsidRPr="00FD4A4B">
        <w:t>-</w:t>
      </w:r>
      <w:r w:rsidRPr="00FD4A4B">
        <w:tab/>
        <w:t xml:space="preserve">The </w:t>
      </w:r>
      <w:r w:rsidRPr="00A0243F">
        <w:t xml:space="preserve">vendor </w:t>
      </w:r>
      <w:r w:rsidRPr="00FD4A4B">
        <w:t>declares that the GTP-C filtering is supported.</w:t>
      </w:r>
    </w:p>
    <w:p w14:paraId="64B3D22B" w14:textId="77777777" w:rsidR="00CB5358" w:rsidRPr="00FD4A4B" w:rsidRDefault="00CB5358" w:rsidP="00CB5358">
      <w:pPr>
        <w:pStyle w:val="B1"/>
      </w:pPr>
      <w:r w:rsidRPr="00FD4A4B">
        <w:t>-</w:t>
      </w:r>
      <w:r w:rsidRPr="00FD4A4B">
        <w:tab/>
        <w:t xml:space="preserve">The </w:t>
      </w:r>
      <w:r w:rsidRPr="00A0243F">
        <w:t xml:space="preserve">vendor </w:t>
      </w:r>
      <w:r w:rsidRPr="00FD4A4B">
        <w:t>includes a guideline to configure the GTP-C filtering in the documentation accompanying the network product.</w:t>
      </w:r>
    </w:p>
    <w:p w14:paraId="6192B00F" w14:textId="77777777" w:rsidR="00CB5358" w:rsidRPr="00FD4A4B" w:rsidRDefault="00CB5358" w:rsidP="00CB5358">
      <w:pPr>
        <w:pStyle w:val="B1"/>
      </w:pPr>
      <w:r w:rsidRPr="00FD4A4B">
        <w:t>-</w:t>
      </w:r>
      <w:r w:rsidRPr="00FD4A4B">
        <w:tab/>
        <w:t xml:space="preserve">A network traffic generator or a </w:t>
      </w:r>
      <w:proofErr w:type="spellStart"/>
      <w:r w:rsidRPr="00FD4A4B">
        <w:t>pcap</w:t>
      </w:r>
      <w:proofErr w:type="spellEnd"/>
      <w:r w:rsidRPr="00FD4A4B">
        <w:t xml:space="preserve"> file containing the GTP-C messages is available.</w:t>
      </w:r>
    </w:p>
    <w:p w14:paraId="537913A1" w14:textId="77777777" w:rsidR="00CB5358" w:rsidRPr="00FD4A4B" w:rsidRDefault="00CB5358" w:rsidP="00CB5358">
      <w:pPr>
        <w:pStyle w:val="B1"/>
      </w:pPr>
      <w:r w:rsidRPr="00FD4A4B">
        <w:t>-</w:t>
      </w:r>
      <w:r w:rsidRPr="00FD4A4B">
        <w:tab/>
        <w:t xml:space="preserve">A network traffic analyser on the network product (e.g. </w:t>
      </w:r>
      <w:proofErr w:type="spellStart"/>
      <w:r w:rsidRPr="00FD4A4B">
        <w:t>tcpdump</w:t>
      </w:r>
      <w:proofErr w:type="spellEnd"/>
      <w:r w:rsidRPr="00FD4A4B">
        <w:t>) is available.</w:t>
      </w:r>
    </w:p>
    <w:p w14:paraId="66F2DBB5" w14:textId="77777777" w:rsidR="00CB5358" w:rsidRPr="00FD4A4B" w:rsidRDefault="00CB5358" w:rsidP="00CB5358">
      <w:pPr>
        <w:rPr>
          <w:b/>
        </w:rPr>
      </w:pPr>
      <w:r w:rsidRPr="00FD4A4B">
        <w:rPr>
          <w:b/>
        </w:rPr>
        <w:t>Execution Steps</w:t>
      </w:r>
    </w:p>
    <w:p w14:paraId="0DE38EE4" w14:textId="77777777" w:rsidR="00CB5358" w:rsidRPr="00FD4A4B" w:rsidRDefault="00CB5358" w:rsidP="00CB5358">
      <w:pPr>
        <w:pStyle w:val="B1"/>
        <w:ind w:left="284"/>
      </w:pPr>
      <w:r w:rsidRPr="00FD4A4B">
        <w:lastRenderedPageBreak/>
        <w:t>1.</w:t>
      </w:r>
      <w:r w:rsidRPr="00FD4A4B">
        <w:tab/>
        <w:t>The tester log in the network product.</w:t>
      </w:r>
    </w:p>
    <w:p w14:paraId="6DED7606" w14:textId="77777777" w:rsidR="00CB5358" w:rsidRPr="00FD4A4B" w:rsidRDefault="00CB5358" w:rsidP="00CB5358">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49D5C308" w14:textId="77777777" w:rsidR="00CB5358" w:rsidRPr="00FD4A4B" w:rsidRDefault="00CB5358" w:rsidP="00CB5358">
      <w:pPr>
        <w:pStyle w:val="B2"/>
      </w:pPr>
      <w:r w:rsidRPr="00FD4A4B">
        <w:t>a)</w:t>
      </w:r>
      <w:r w:rsidRPr="00FD4A4B">
        <w:tab/>
        <w:t xml:space="preserve">Accept only GTP-C </w:t>
      </w:r>
      <w:proofErr w:type="spellStart"/>
      <w:r w:rsidRPr="00FD4A4B">
        <w:t>EchoRequest</w:t>
      </w:r>
      <w:proofErr w:type="spellEnd"/>
      <w:r w:rsidRPr="00FD4A4B">
        <w:t xml:space="preserve"> messages on if1</w:t>
      </w:r>
      <w:r>
        <w:t>.</w:t>
      </w:r>
    </w:p>
    <w:p w14:paraId="28A7F7AE" w14:textId="77777777" w:rsidR="00CB5358" w:rsidRPr="00FD4A4B" w:rsidRDefault="00CB5358" w:rsidP="00CB5358">
      <w:pPr>
        <w:pStyle w:val="B2"/>
      </w:pPr>
      <w:r w:rsidRPr="00FD4A4B">
        <w:t>b)</w:t>
      </w:r>
      <w:r w:rsidRPr="00FD4A4B">
        <w:tab/>
        <w:t>Discard all GTP-C messages on if2.</w:t>
      </w:r>
    </w:p>
    <w:p w14:paraId="4ED585A8" w14:textId="77777777" w:rsidR="00CB5358" w:rsidRPr="00FD4A4B" w:rsidRDefault="00CB5358" w:rsidP="00CB5358">
      <w:pPr>
        <w:pStyle w:val="B2"/>
        <w:rPr>
          <w:lang w:eastAsia="zh-CN"/>
        </w:rPr>
      </w:pPr>
      <w:r w:rsidRPr="00FD4A4B">
        <w:t>c)</w:t>
      </w:r>
      <w:r w:rsidRPr="00FD4A4B">
        <w:tab/>
        <w:t>For each rule above the accoun</w:t>
      </w:r>
      <w:r w:rsidRPr="00FD4A4B">
        <w:rPr>
          <w:lang w:eastAsia="zh-CN"/>
        </w:rPr>
        <w:t>ting is also enabled.</w:t>
      </w:r>
    </w:p>
    <w:p w14:paraId="707567C1" w14:textId="77777777" w:rsidR="00CB5358" w:rsidRPr="00FD4A4B" w:rsidRDefault="00CB5358" w:rsidP="00CB5358">
      <w:pPr>
        <w:pStyle w:val="B1"/>
        <w:ind w:left="284"/>
        <w:rPr>
          <w:lang w:eastAsia="zh-CN"/>
        </w:rPr>
      </w:pPr>
      <w:r w:rsidRPr="00FD4A4B">
        <w:rPr>
          <w:lang w:eastAsia="zh-CN"/>
        </w:rPr>
        <w:t>3.</w:t>
      </w:r>
      <w:r w:rsidRPr="00FD4A4B">
        <w:rPr>
          <w:lang w:eastAsia="zh-CN"/>
        </w:rPr>
        <w:tab/>
        <w:t>The tester turns on the network traffic analyser on if2.</w:t>
      </w:r>
    </w:p>
    <w:p w14:paraId="631A3C44" w14:textId="77777777" w:rsidR="00CB5358" w:rsidRPr="00FD4A4B" w:rsidRDefault="00CB5358" w:rsidP="00CB5358">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 xml:space="preserve">sends on if2 </w:t>
      </w:r>
      <w:proofErr w:type="spellStart"/>
      <w:r w:rsidRPr="00FD4A4B">
        <w:rPr>
          <w:lang w:eastAsia="zh-CN"/>
        </w:rPr>
        <w:t>EchoRequest</w:t>
      </w:r>
      <w:proofErr w:type="spellEnd"/>
      <w:r w:rsidRPr="00FD4A4B">
        <w:rPr>
          <w:lang w:eastAsia="zh-CN"/>
        </w:rPr>
        <w:t xml:space="preserve"> messages repl</w:t>
      </w:r>
      <w:r w:rsidRPr="00CF2BA7">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 or using a network generator.</w:t>
      </w:r>
    </w:p>
    <w:p w14:paraId="0086DEF0" w14:textId="77777777" w:rsidR="00CB5358" w:rsidRPr="00FD4A4B" w:rsidRDefault="00CB5358" w:rsidP="00CB5358">
      <w:pPr>
        <w:pStyle w:val="B2"/>
      </w:pPr>
      <w:r w:rsidRPr="00FD4A4B">
        <w:t>a)</w:t>
      </w:r>
      <w:r w:rsidRPr="00FD4A4B">
        <w:tab/>
        <w:t xml:space="preserve">Using the network analyser the tester verifies that the network product correctly receives the </w:t>
      </w:r>
      <w:proofErr w:type="spellStart"/>
      <w:r w:rsidRPr="00FD4A4B">
        <w:t>EchoRequest</w:t>
      </w:r>
      <w:proofErr w:type="spellEnd"/>
      <w:r w:rsidRPr="00FD4A4B">
        <w:t xml:space="preserve"> messages on if2.</w:t>
      </w:r>
    </w:p>
    <w:p w14:paraId="512355AF" w14:textId="77777777" w:rsidR="00CB5358" w:rsidRPr="00FD4A4B" w:rsidRDefault="00CB5358" w:rsidP="00CB5358">
      <w:pPr>
        <w:pStyle w:val="B2"/>
        <w:rPr>
          <w:lang w:eastAsia="zh-CN"/>
        </w:rPr>
      </w:pPr>
      <w:r w:rsidRPr="00FD4A4B">
        <w:t>b)</w:t>
      </w:r>
      <w:r w:rsidRPr="00FD4A4B">
        <w:tab/>
        <w:t>Using the accounting, the tester verifies that the messages are discarded and that any response is sent back by the network product</w:t>
      </w:r>
      <w:r w:rsidRPr="00FD4A4B">
        <w:rPr>
          <w:lang w:eastAsia="zh-CN"/>
        </w:rPr>
        <w:t>.</w:t>
      </w:r>
    </w:p>
    <w:p w14:paraId="539AF2C4" w14:textId="77777777" w:rsidR="00CB5358" w:rsidRPr="00FD4A4B" w:rsidRDefault="00CB5358" w:rsidP="00CB5358">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 xml:space="preserve">sends to if1 </w:t>
      </w:r>
      <w:proofErr w:type="spellStart"/>
      <w:r w:rsidRPr="00FD4A4B">
        <w:rPr>
          <w:lang w:eastAsia="zh-CN"/>
        </w:rPr>
        <w:t>EchoRequest</w:t>
      </w:r>
      <w:proofErr w:type="spellEnd"/>
      <w:r w:rsidRPr="00FD4A4B">
        <w:rPr>
          <w:lang w:eastAsia="zh-CN"/>
        </w:rPr>
        <w:t xml:space="preserve"> messages repl</w:t>
      </w:r>
      <w:r w:rsidRPr="00CF2BA7">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 or using a network generator.</w:t>
      </w:r>
    </w:p>
    <w:p w14:paraId="7A60267C"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55B168B8" w14:textId="77777777" w:rsidR="00CB5358" w:rsidRPr="00FD4A4B" w:rsidRDefault="00CB5358" w:rsidP="00CB5358">
      <w:pPr>
        <w:pStyle w:val="B2"/>
      </w:pPr>
      <w:r w:rsidRPr="00FD4A4B">
        <w:t>b)</w:t>
      </w:r>
      <w:r w:rsidRPr="00FD4A4B">
        <w:tab/>
        <w:t xml:space="preserve">The tester verifies that the GTP-C </w:t>
      </w:r>
      <w:proofErr w:type="spellStart"/>
      <w:r w:rsidRPr="00FD4A4B">
        <w:t>EchoRequest</w:t>
      </w:r>
      <w:proofErr w:type="spellEnd"/>
      <w:r w:rsidRPr="00FD4A4B">
        <w:t xml:space="preserve"> messages are not discarded because EchoResponse messages are sent back by the network product.</w:t>
      </w:r>
    </w:p>
    <w:p w14:paraId="120B367C" w14:textId="77777777" w:rsidR="00CB5358" w:rsidRPr="00FD4A4B" w:rsidRDefault="00CB5358" w:rsidP="00CB5358">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5335EC24" w14:textId="77777777" w:rsidR="00CB5358" w:rsidRPr="00FD4A4B" w:rsidRDefault="00CB5358" w:rsidP="00CB5358">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 xml:space="preserve">sends to if1 GTP-C messages different from </w:t>
      </w:r>
      <w:proofErr w:type="spellStart"/>
      <w:r w:rsidRPr="00FD4A4B">
        <w:rPr>
          <w:lang w:eastAsia="zh-CN"/>
        </w:rPr>
        <w:t>EchoRequest</w:t>
      </w:r>
      <w:proofErr w:type="spellEnd"/>
      <w:r w:rsidRPr="00FD4A4B">
        <w:rPr>
          <w:lang w:eastAsia="zh-CN"/>
        </w:rPr>
        <w:t xml:space="preserve"> repl</w:t>
      </w:r>
      <w:r w:rsidRPr="00CF2BA7">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 or using a network generator.</w:t>
      </w:r>
    </w:p>
    <w:p w14:paraId="56B10AA7"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60F27FE2" w14:textId="77777777" w:rsidR="00CB5358" w:rsidRPr="00FD4A4B" w:rsidRDefault="00CB5358" w:rsidP="00CB5358">
      <w:pPr>
        <w:pStyle w:val="B2"/>
        <w:rPr>
          <w:lang w:eastAsia="zh-CN"/>
        </w:rPr>
      </w:pPr>
      <w:r w:rsidRPr="00FD4A4B">
        <w:t>b)</w:t>
      </w:r>
      <w:r w:rsidRPr="00FD4A4B">
        <w:tab/>
        <w:t>Using the accounting, the tester verifies that the messages are discarded and that any response is sent back</w:t>
      </w:r>
      <w:r w:rsidRPr="00FD4A4B">
        <w:rPr>
          <w:lang w:eastAsia="zh-CN"/>
        </w:rPr>
        <w:t xml:space="preserve"> by the network product.</w:t>
      </w:r>
    </w:p>
    <w:p w14:paraId="5220EB6D" w14:textId="77777777" w:rsidR="00CB5358" w:rsidRPr="00FD4A4B" w:rsidRDefault="00CB5358" w:rsidP="00CB5358">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 xml:space="preserve">tester deletes the previous rules and configures a new rule, i.e. to accept only GTP-C </w:t>
      </w:r>
      <w:proofErr w:type="spellStart"/>
      <w:r w:rsidRPr="00FD4A4B">
        <w:rPr>
          <w:lang w:eastAsia="zh-CN"/>
        </w:rPr>
        <w:t>EchoRequest</w:t>
      </w:r>
      <w:proofErr w:type="spellEnd"/>
      <w:r w:rsidRPr="00FD4A4B">
        <w:rPr>
          <w:lang w:eastAsia="zh-CN"/>
        </w:rPr>
        <w:t xml:space="preserve"> on if1 coming from a certain IP Address named IP1.</w:t>
      </w:r>
    </w:p>
    <w:p w14:paraId="53F484C5" w14:textId="77777777" w:rsidR="00CB5358" w:rsidRPr="00FD4A4B" w:rsidRDefault="00CB5358" w:rsidP="00CB5358">
      <w:pPr>
        <w:pStyle w:val="B1"/>
        <w:keepNext/>
        <w:ind w:left="284"/>
        <w:rPr>
          <w:lang w:eastAsia="zh-CN"/>
        </w:rPr>
      </w:pPr>
      <w:r w:rsidRPr="00FD4A4B">
        <w:rPr>
          <w:lang w:eastAsia="zh-CN"/>
        </w:rPr>
        <w:t>9.</w:t>
      </w:r>
      <w:r w:rsidRPr="00FD4A4B">
        <w:rPr>
          <w:lang w:eastAsia="zh-CN"/>
        </w:rPr>
        <w:tab/>
        <w:t xml:space="preserve">The tester sends GTP-C </w:t>
      </w:r>
      <w:proofErr w:type="spellStart"/>
      <w:r w:rsidRPr="00FD4A4B">
        <w:rPr>
          <w:lang w:eastAsia="zh-CN"/>
        </w:rPr>
        <w:t>EchoRequest</w:t>
      </w:r>
      <w:proofErr w:type="spellEnd"/>
      <w:r w:rsidRPr="00FD4A4B">
        <w:rPr>
          <w:lang w:eastAsia="zh-CN"/>
        </w:rPr>
        <w:t xml:space="preserve"> messages with source IP Address set to IP1</w:t>
      </w:r>
      <w:r>
        <w:rPr>
          <w:lang w:eastAsia="zh-CN"/>
        </w:rPr>
        <w:t>:</w:t>
      </w:r>
    </w:p>
    <w:p w14:paraId="6696610A"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3215B6EB" w14:textId="77777777" w:rsidR="00CB5358" w:rsidRPr="00FD4A4B" w:rsidRDefault="00CB5358" w:rsidP="00CB5358">
      <w:pPr>
        <w:pStyle w:val="B2"/>
        <w:rPr>
          <w:lang w:eastAsia="zh-CN"/>
        </w:rPr>
      </w:pPr>
      <w:r w:rsidRPr="00FD4A4B">
        <w:t>b)</w:t>
      </w:r>
      <w:r w:rsidRPr="00FD4A4B">
        <w:tab/>
        <w:t xml:space="preserve">The tester verifies that the GTP-C </w:t>
      </w:r>
      <w:proofErr w:type="spellStart"/>
      <w:r w:rsidRPr="00FD4A4B">
        <w:t>EchoRequest</w:t>
      </w:r>
      <w:proofErr w:type="spellEnd"/>
      <w:r w:rsidRPr="00FD4A4B">
        <w:t xml:space="preserve"> messages are not discarded and EchoResponse messages are sent back by</w:t>
      </w:r>
      <w:r w:rsidRPr="00FD4A4B">
        <w:rPr>
          <w:lang w:eastAsia="zh-CN"/>
        </w:rPr>
        <w:t xml:space="preserve"> the network product.</w:t>
      </w:r>
    </w:p>
    <w:p w14:paraId="061719A2" w14:textId="77777777" w:rsidR="00CB5358" w:rsidRPr="00FD4A4B" w:rsidRDefault="00CB5358" w:rsidP="00CB5358">
      <w:pPr>
        <w:pStyle w:val="B1"/>
        <w:ind w:left="284"/>
        <w:rPr>
          <w:lang w:eastAsia="zh-CN"/>
        </w:rPr>
      </w:pPr>
      <w:r w:rsidRPr="00FD4A4B">
        <w:rPr>
          <w:lang w:eastAsia="zh-CN"/>
        </w:rPr>
        <w:t>10.</w:t>
      </w:r>
      <w:r w:rsidRPr="00FD4A4B">
        <w:rPr>
          <w:lang w:eastAsia="zh-CN"/>
        </w:rPr>
        <w:tab/>
        <w:t xml:space="preserve">The tester sends GTP-C </w:t>
      </w:r>
      <w:proofErr w:type="spellStart"/>
      <w:r w:rsidRPr="00FD4A4B">
        <w:rPr>
          <w:lang w:eastAsia="zh-CN"/>
        </w:rPr>
        <w:t>EchoRequest</w:t>
      </w:r>
      <w:proofErr w:type="spellEnd"/>
      <w:r w:rsidRPr="00FD4A4B">
        <w:rPr>
          <w:lang w:eastAsia="zh-CN"/>
        </w:rPr>
        <w:t xml:space="preserve"> messages with source IP Address set to IP2 different from IP1 using a network traffic generator or repl</w:t>
      </w:r>
      <w:r w:rsidRPr="00CF2BA7">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w:t>
      </w:r>
    </w:p>
    <w:p w14:paraId="3F3F2189"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73F65BC2" w14:textId="77777777" w:rsidR="00CB5358" w:rsidRPr="00FD4A4B" w:rsidRDefault="00CB5358" w:rsidP="00CB5358">
      <w:pPr>
        <w:pStyle w:val="B2"/>
        <w:rPr>
          <w:lang w:eastAsia="zh-CN"/>
        </w:rPr>
      </w:pPr>
      <w:r w:rsidRPr="00FD4A4B">
        <w:t>b)</w:t>
      </w:r>
      <w:r w:rsidRPr="00FD4A4B">
        <w:tab/>
        <w:t xml:space="preserve">The tester verifies that the GTP-C </w:t>
      </w:r>
      <w:proofErr w:type="spellStart"/>
      <w:r w:rsidRPr="00FD4A4B">
        <w:t>EchoRequest</w:t>
      </w:r>
      <w:proofErr w:type="spellEnd"/>
      <w:r w:rsidRPr="00FD4A4B">
        <w:t xml:space="preserve"> messages are discarded and that no EchoResponse messages are sent back</w:t>
      </w:r>
      <w:r w:rsidRPr="00FD4A4B">
        <w:rPr>
          <w:lang w:eastAsia="zh-CN"/>
        </w:rPr>
        <w:t>.</w:t>
      </w:r>
    </w:p>
    <w:p w14:paraId="4D2B1D42" w14:textId="77777777" w:rsidR="00CB5358" w:rsidRPr="00FD4A4B" w:rsidRDefault="00CB5358" w:rsidP="00CB5358">
      <w:pPr>
        <w:rPr>
          <w:b/>
        </w:rPr>
      </w:pPr>
      <w:r w:rsidRPr="00FD4A4B">
        <w:rPr>
          <w:b/>
        </w:rPr>
        <w:t>Expected Results:</w:t>
      </w:r>
    </w:p>
    <w:p w14:paraId="0A0E4984" w14:textId="77777777" w:rsidR="00CB5358" w:rsidRPr="00FD4A4B" w:rsidRDefault="00CB5358" w:rsidP="00CB5358">
      <w:pPr>
        <w:pStyle w:val="B1"/>
      </w:pPr>
      <w:r w:rsidRPr="00FD4A4B">
        <w:t>-</w:t>
      </w:r>
      <w:r w:rsidRPr="00FD4A4B">
        <w:tab/>
        <w:t>For steps 4, 5, 6 and 7 the tester receives GTP-C EchoResponse messages from if1 only.</w:t>
      </w:r>
    </w:p>
    <w:p w14:paraId="61270CF1" w14:textId="77777777" w:rsidR="00CB5358" w:rsidRPr="00FD4A4B" w:rsidRDefault="00CB5358" w:rsidP="00CB5358">
      <w:pPr>
        <w:pStyle w:val="B1"/>
      </w:pPr>
      <w:r w:rsidRPr="00FD4A4B">
        <w:t>-</w:t>
      </w:r>
      <w:r w:rsidRPr="00FD4A4B">
        <w:tab/>
        <w:t>For steps 4, 5, 6 and 7 the messages matching the rules are correctly accounted.</w:t>
      </w:r>
    </w:p>
    <w:p w14:paraId="32285809" w14:textId="77777777" w:rsidR="00CB5358" w:rsidRPr="00FD4A4B" w:rsidRDefault="00CB5358" w:rsidP="00CB5358">
      <w:pPr>
        <w:pStyle w:val="B1"/>
      </w:pPr>
      <w:r w:rsidRPr="00FD4A4B">
        <w:t>-</w:t>
      </w:r>
      <w:r w:rsidRPr="00FD4A4B">
        <w:tab/>
        <w:t>For steps 8, 9, 10 the tester receives GTP-C EchoResponse messages only for the authorized source IP address.</w:t>
      </w:r>
    </w:p>
    <w:p w14:paraId="50C62CFB" w14:textId="77777777" w:rsidR="00CB5358" w:rsidRPr="00FD4A4B" w:rsidRDefault="00CB5358" w:rsidP="00CB5358">
      <w:pPr>
        <w:rPr>
          <w:b/>
        </w:rPr>
      </w:pPr>
      <w:r w:rsidRPr="00FD4A4B">
        <w:rPr>
          <w:b/>
        </w:rPr>
        <w:lastRenderedPageBreak/>
        <w:t>Expected format of evidence:</w:t>
      </w:r>
    </w:p>
    <w:p w14:paraId="5DB87F9C" w14:textId="098025CD" w:rsidR="00CB5358" w:rsidRPr="00FD4A4B" w:rsidDel="00C77828" w:rsidRDefault="00CB5358" w:rsidP="00CB5358">
      <w:pPr>
        <w:rPr>
          <w:del w:id="158" w:author="Ben Lorenz" w:date="2024-08-12T09:33:00Z" w16du:dateUtc="2024-08-12T07:33:00Z"/>
        </w:rPr>
      </w:pPr>
      <w:del w:id="159" w:author="Ben Lorenz" w:date="2024-08-12T09:33:00Z" w16du:dateUtc="2024-08-12T07:33:00Z">
        <w:r w:rsidRPr="00FD4A4B" w:rsidDel="00C77828">
          <w:delText>A testing report provided by the testing agency which will consist of the following information:</w:delText>
        </w:r>
      </w:del>
    </w:p>
    <w:p w14:paraId="0A046921" w14:textId="77777777" w:rsidR="00CB5358" w:rsidRPr="00FD4A4B" w:rsidRDefault="00CB5358" w:rsidP="00CB5358">
      <w:pPr>
        <w:pStyle w:val="B1"/>
      </w:pPr>
      <w:r w:rsidRPr="00FD4A4B">
        <w:t>-</w:t>
      </w:r>
      <w:r w:rsidRPr="00FD4A4B">
        <w:tab/>
        <w:t>The used tool(s) name and version information</w:t>
      </w:r>
    </w:p>
    <w:p w14:paraId="6641C837" w14:textId="77777777" w:rsidR="00CB5358" w:rsidRPr="00FD4A4B" w:rsidRDefault="00CB5358" w:rsidP="00CB5358">
      <w:pPr>
        <w:pStyle w:val="B1"/>
      </w:pPr>
      <w:r w:rsidRPr="00FD4A4B">
        <w:t>-</w:t>
      </w:r>
      <w:r w:rsidRPr="00FD4A4B">
        <w:tab/>
        <w:t>Settings and configurations used</w:t>
      </w:r>
    </w:p>
    <w:p w14:paraId="04AACCC9" w14:textId="77777777" w:rsidR="00CB5358" w:rsidRPr="00FD4A4B" w:rsidRDefault="00CB5358" w:rsidP="00CB5358">
      <w:pPr>
        <w:pStyle w:val="B1"/>
      </w:pPr>
      <w:r w:rsidRPr="00FD4A4B">
        <w:t>-</w:t>
      </w:r>
      <w:r w:rsidRPr="00FD4A4B">
        <w:tab/>
      </w:r>
      <w:proofErr w:type="spellStart"/>
      <w:r w:rsidRPr="00FD4A4B">
        <w:t>Pcap</w:t>
      </w:r>
      <w:proofErr w:type="spellEnd"/>
      <w:r w:rsidRPr="00FD4A4B">
        <w:t xml:space="preserve"> trace</w:t>
      </w:r>
    </w:p>
    <w:p w14:paraId="277EF697" w14:textId="77777777" w:rsidR="00CB5358" w:rsidRPr="00FD4A4B" w:rsidRDefault="00CB5358" w:rsidP="00CB5358">
      <w:pPr>
        <w:pStyle w:val="B1"/>
      </w:pPr>
      <w:r w:rsidRPr="00FD4A4B">
        <w:t>-</w:t>
      </w:r>
      <w:r w:rsidRPr="00FD4A4B">
        <w:tab/>
        <w:t>Screenshot</w:t>
      </w:r>
    </w:p>
    <w:p w14:paraId="4CC6C1D7" w14:textId="1DC1A462" w:rsidR="00CB5358" w:rsidRPr="00FD4A4B" w:rsidDel="00C77828" w:rsidRDefault="00CB5358" w:rsidP="00CB5358">
      <w:pPr>
        <w:keepNext/>
        <w:keepLines/>
        <w:spacing w:before="180"/>
        <w:ind w:left="1134" w:hanging="1134"/>
        <w:rPr>
          <w:del w:id="160" w:author="Ben Lorenz" w:date="2024-08-12T09:33:00Z" w16du:dateUtc="2024-08-12T07:33:00Z"/>
        </w:rPr>
      </w:pPr>
      <w:del w:id="161" w:author="Ben Lorenz" w:date="2024-08-12T09:33:00Z" w16du:dateUtc="2024-08-12T07:33:00Z">
        <w:r w:rsidRPr="00FD4A4B" w:rsidDel="00C77828">
          <w:delText>Test result (Passed or not)</w:delText>
        </w:r>
      </w:del>
    </w:p>
    <w:p w14:paraId="5EABA3BC" w14:textId="77777777" w:rsidR="00C67CCB" w:rsidRDefault="00C67CCB" w:rsidP="00CB5358">
      <w:pPr>
        <w:pStyle w:val="berschrift4"/>
      </w:pPr>
      <w:bookmarkStart w:id="162" w:name="_CR4_2_6_2_4"/>
      <w:bookmarkStart w:id="163" w:name="_Toc19542416"/>
      <w:bookmarkStart w:id="164" w:name="_Toc35348418"/>
      <w:bookmarkStart w:id="165" w:name="_Toc161741945"/>
      <w:bookmarkEnd w:id="162"/>
    </w:p>
    <w:p w14:paraId="58F74913" w14:textId="77777777" w:rsidR="00C67CCB" w:rsidRPr="00AD7D67" w:rsidRDefault="00C67CCB" w:rsidP="00C67CCB">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00073DC9" w14:textId="5A5A8BA2" w:rsidR="00CB5358" w:rsidRDefault="00CB5358" w:rsidP="00CB5358">
      <w:pPr>
        <w:pStyle w:val="berschrift4"/>
      </w:pPr>
      <w:r w:rsidRPr="00907F75">
        <w:t>4</w:t>
      </w:r>
      <w:r w:rsidRPr="00FD4A4B">
        <w:t>.2.6.</w:t>
      </w:r>
      <w:r w:rsidRPr="00907F75">
        <w:t>2.</w:t>
      </w:r>
      <w:r>
        <w:t>4</w:t>
      </w:r>
      <w:r w:rsidRPr="00FD4A4B">
        <w:tab/>
        <w:t>GTP-</w:t>
      </w:r>
      <w:r>
        <w:t>U</w:t>
      </w:r>
      <w:r w:rsidRPr="00FD4A4B">
        <w:t xml:space="preserve"> Filtering</w:t>
      </w:r>
      <w:bookmarkEnd w:id="163"/>
      <w:bookmarkEnd w:id="164"/>
      <w:bookmarkEnd w:id="165"/>
    </w:p>
    <w:p w14:paraId="30D9F1FB" w14:textId="77777777" w:rsidR="00CB5358" w:rsidRPr="00FD4A4B" w:rsidRDefault="00CB5358" w:rsidP="00CB5358">
      <w:pPr>
        <w:rPr>
          <w:i/>
        </w:rPr>
      </w:pPr>
      <w:r w:rsidRPr="00FD4A4B">
        <w:rPr>
          <w:i/>
        </w:rPr>
        <w:t xml:space="preserve">Requirement Name: </w:t>
      </w:r>
      <w:r w:rsidRPr="00FD4A4B">
        <w:t>GTP-</w:t>
      </w:r>
      <w:r>
        <w:t>U</w:t>
      </w:r>
      <w:r w:rsidRPr="00FD4A4B">
        <w:t xml:space="preserve"> Filtering</w:t>
      </w:r>
    </w:p>
    <w:p w14:paraId="3424F93C" w14:textId="77777777" w:rsidR="00CB5358" w:rsidRDefault="00CB5358" w:rsidP="00CB5358">
      <w:pPr>
        <w:rPr>
          <w:i/>
        </w:rPr>
      </w:pPr>
      <w:r w:rsidRPr="00CF2BA7">
        <w:rPr>
          <w:i/>
        </w:rPr>
        <w:t xml:space="preserve">Requirement Reference: </w:t>
      </w:r>
      <w:r w:rsidRPr="00CF2BA7">
        <w:rPr>
          <w:iCs/>
        </w:rPr>
        <w:t>In accordance with industry best practice</w:t>
      </w:r>
    </w:p>
    <w:p w14:paraId="097A4C1D" w14:textId="77777777" w:rsidR="00CB5358" w:rsidRPr="00FD4A4B" w:rsidRDefault="00CB5358" w:rsidP="00CB5358">
      <w:r w:rsidRPr="00FD4A4B">
        <w:rPr>
          <w:i/>
        </w:rPr>
        <w:t>Requirement Description</w:t>
      </w:r>
      <w:r w:rsidRPr="00FD4A4B">
        <w:t>:</w:t>
      </w:r>
    </w:p>
    <w:p w14:paraId="33C6BBCB" w14:textId="77777777" w:rsidR="00CB5358" w:rsidRPr="00FD4A4B" w:rsidRDefault="00CB5358" w:rsidP="00CB5358">
      <w:r w:rsidRPr="00FD4A4B">
        <w:t>The following capability is conditionally required:</w:t>
      </w:r>
    </w:p>
    <w:p w14:paraId="6A1F2A9E" w14:textId="77777777" w:rsidR="00CB5358" w:rsidRPr="00FD4A4B" w:rsidRDefault="00CB5358" w:rsidP="00CB5358">
      <w:pPr>
        <w:pStyle w:val="B1"/>
      </w:pPr>
      <w:r w:rsidRPr="00FD4A4B">
        <w:rPr>
          <w:lang w:eastAsia="de-DE"/>
        </w:rPr>
        <w:t>-</w:t>
      </w:r>
      <w:r w:rsidRPr="00FD4A4B">
        <w:rPr>
          <w:lang w:eastAsia="de-DE"/>
        </w:rPr>
        <w:tab/>
        <w:t>For each message of a GTP-</w:t>
      </w:r>
      <w:r>
        <w:rPr>
          <w:lang w:eastAsia="de-DE"/>
        </w:rPr>
        <w:t>U</w:t>
      </w:r>
      <w:r w:rsidRPr="00FD4A4B">
        <w:rPr>
          <w:lang w:eastAsia="de-DE"/>
        </w:rPr>
        <w:t>-based protocol, it shall be possible to check whether the sender of this message is authorized to send a message pertaining to this protocol.</w:t>
      </w:r>
    </w:p>
    <w:p w14:paraId="48B2E15D" w14:textId="77777777" w:rsidR="00CB5358" w:rsidRPr="00FD4A4B" w:rsidRDefault="00CB5358" w:rsidP="00CB5358">
      <w:pPr>
        <w:pStyle w:val="NO"/>
      </w:pPr>
      <w:r w:rsidRPr="00FD4A4B">
        <w:t xml:space="preserve">NOTE 1: </w:t>
      </w:r>
      <w:r w:rsidRPr="00FD4A4B">
        <w:tab/>
        <w:t>The check could be performed e.g. against a</w:t>
      </w:r>
      <w:r w:rsidRPr="00DC4EF6">
        <w:t>n</w:t>
      </w:r>
      <w:r w:rsidRPr="00FD4A4B">
        <w:t xml:space="preserve"> </w:t>
      </w:r>
      <w:r w:rsidRPr="00DC4EF6">
        <w:t xml:space="preserve">allow </w:t>
      </w:r>
      <w:proofErr w:type="gramStart"/>
      <w:r w:rsidRPr="00DC4EF6">
        <w:t xml:space="preserve">list </w:t>
      </w:r>
      <w:r w:rsidRPr="00FD4A4B">
        <w:t xml:space="preserve"> or</w:t>
      </w:r>
      <w:proofErr w:type="gramEnd"/>
      <w:r w:rsidRPr="00FD4A4B">
        <w:t xml:space="preserve"> </w:t>
      </w:r>
      <w:r w:rsidRPr="00DC4EF6">
        <w:t>disallow list</w:t>
      </w:r>
      <w:r w:rsidRPr="00FD4A4B">
        <w:t xml:space="preserve"> of permitted message type / sender identity combinations.</w:t>
      </w:r>
    </w:p>
    <w:p w14:paraId="117C9131" w14:textId="77777777" w:rsidR="00CB5358" w:rsidRPr="00FD4A4B" w:rsidRDefault="00CB5358" w:rsidP="00CB5358">
      <w:pPr>
        <w:pStyle w:val="B1"/>
      </w:pPr>
      <w:r w:rsidRPr="00FD4A4B">
        <w:rPr>
          <w:lang w:eastAsia="de-DE"/>
        </w:rPr>
        <w:t>-</w:t>
      </w:r>
      <w:r w:rsidRPr="00FD4A4B">
        <w:rPr>
          <w:lang w:eastAsia="de-DE"/>
        </w:rPr>
        <w:tab/>
        <w:t>At least the following actions should be supported when the check is satisfied:</w:t>
      </w:r>
    </w:p>
    <w:p w14:paraId="72DAC78F" w14:textId="77777777" w:rsidR="00CB5358" w:rsidRPr="00FD4A4B" w:rsidRDefault="00CB5358" w:rsidP="00CB5358">
      <w:pPr>
        <w:pStyle w:val="B2"/>
      </w:pPr>
      <w:r w:rsidRPr="00FD4A4B">
        <w:rPr>
          <w:lang w:eastAsia="de-DE"/>
        </w:rPr>
        <w:t>-</w:t>
      </w:r>
      <w:r w:rsidRPr="00FD4A4B">
        <w:rPr>
          <w:lang w:eastAsia="de-DE"/>
        </w:rPr>
        <w:tab/>
        <w:t>Discard: the matching message is discarded.</w:t>
      </w:r>
    </w:p>
    <w:p w14:paraId="4E26B315" w14:textId="77777777" w:rsidR="00CB5358" w:rsidRPr="00FD4A4B" w:rsidRDefault="00CB5358" w:rsidP="00CB5358">
      <w:pPr>
        <w:pStyle w:val="B2"/>
      </w:pPr>
      <w:r w:rsidRPr="00FD4A4B">
        <w:rPr>
          <w:lang w:eastAsia="de-DE"/>
        </w:rPr>
        <w:t>-</w:t>
      </w:r>
      <w:r w:rsidRPr="00FD4A4B">
        <w:rPr>
          <w:lang w:eastAsia="de-DE"/>
        </w:rPr>
        <w:tab/>
        <w:t>Accept: the matching message is accepted.</w:t>
      </w:r>
    </w:p>
    <w:p w14:paraId="3DB10977" w14:textId="77777777" w:rsidR="00CB5358" w:rsidRPr="00FD4A4B" w:rsidRDefault="00CB5358" w:rsidP="00CB5358">
      <w:pPr>
        <w:pStyle w:val="B2"/>
      </w:pPr>
      <w:r w:rsidRPr="00FD4A4B">
        <w:rPr>
          <w:lang w:eastAsia="de-DE"/>
        </w:rPr>
        <w:t>-</w:t>
      </w:r>
      <w:r w:rsidRPr="00FD4A4B">
        <w:rPr>
          <w:lang w:eastAsia="de-DE"/>
        </w:rPr>
        <w:tab/>
        <w:t xml:space="preserve">Account: the matching message is </w:t>
      </w:r>
      <w:r w:rsidRPr="00FD4A4B">
        <w:t>accounted for,</w:t>
      </w:r>
      <w:r w:rsidRPr="00FD4A4B">
        <w:rPr>
          <w:lang w:eastAsia="de-DE"/>
        </w:rPr>
        <w:t xml:space="preserve"> i.e. a counter for the rule is incremented. This action can be combined with the previous ones. This feature is useful to monitor traffic before its blocking.</w:t>
      </w:r>
    </w:p>
    <w:p w14:paraId="4BC4F618" w14:textId="77777777" w:rsidR="00CB5358" w:rsidRPr="00FD4A4B" w:rsidRDefault="00CB5358" w:rsidP="00CB5358">
      <w:r w:rsidRPr="00FD4A4B">
        <w:t xml:space="preserve">This requirement is conditional in the following sense: It is required that at least one of the following two statements holds: </w:t>
      </w:r>
    </w:p>
    <w:p w14:paraId="5E21C4B8" w14:textId="77777777" w:rsidR="00CB5358" w:rsidRPr="00FD4A4B" w:rsidRDefault="00CB5358" w:rsidP="00CB5358">
      <w:pPr>
        <w:pStyle w:val="B1"/>
      </w:pPr>
      <w:r w:rsidRPr="00FD4A4B">
        <w:t>-</w:t>
      </w:r>
      <w:r w:rsidRPr="00FD4A4B">
        <w:tab/>
        <w:t>The Network Product supports the capability described above and this is stated in the product documentation.</w:t>
      </w:r>
    </w:p>
    <w:p w14:paraId="5084A40E" w14:textId="77777777" w:rsidR="00CB5358" w:rsidRPr="00FD4A4B" w:rsidRDefault="00CB5358" w:rsidP="00CB5358">
      <w:pPr>
        <w:pStyle w:val="B1"/>
      </w:pPr>
      <w:r w:rsidRPr="00FD4A4B">
        <w:t>-</w:t>
      </w:r>
      <w:r w:rsidRPr="00FD4A4B">
        <w:tab/>
        <w:t xml:space="preserve">The Network Product's product documentation states that the capability is not supported and that the Network Product needs to be deployed together with a separate entity which provides the capability described above. </w:t>
      </w:r>
    </w:p>
    <w:p w14:paraId="0B96856E" w14:textId="77777777" w:rsidR="00CB5358" w:rsidRPr="00FD4A4B" w:rsidRDefault="00CB5358" w:rsidP="00CB5358">
      <w:pPr>
        <w:pStyle w:val="NO"/>
      </w:pPr>
      <w:r w:rsidRPr="00FD4A4B">
        <w:t xml:space="preserve">NOTE 2: </w:t>
      </w:r>
      <w:r w:rsidRPr="00FD4A4B">
        <w:tab/>
        <w:t xml:space="preserve">Such a separate entity could e.g. be a GTP Firewall. </w:t>
      </w:r>
    </w:p>
    <w:p w14:paraId="2889865C" w14:textId="77777777" w:rsidR="00CB5358" w:rsidRDefault="00CB5358" w:rsidP="00CB5358">
      <w:pPr>
        <w:pStyle w:val="NO"/>
      </w:pPr>
      <w:r w:rsidRPr="00FD4A4B">
        <w:t xml:space="preserve">NOTE 3: </w:t>
      </w:r>
      <w:r w:rsidRPr="00FD4A4B">
        <w:tab/>
        <w:t>Test cases for this separate entity are not provided in the present document, but are believed to be similar to them.</w:t>
      </w:r>
      <w:r w:rsidRPr="00FD4A4B" w:rsidDel="00810F70">
        <w:t xml:space="preserve"> </w:t>
      </w:r>
    </w:p>
    <w:p w14:paraId="3EF43025" w14:textId="77777777" w:rsidR="00CB5358" w:rsidRPr="00E32DBA" w:rsidRDefault="00CB5358" w:rsidP="00CB5358">
      <w:pPr>
        <w:pStyle w:val="NO"/>
      </w:pPr>
      <w:r>
        <w:t>NOTE 4: The test cases are only applicable to all network product classes utilizing GTP-U based protocol</w:t>
      </w:r>
      <w:r w:rsidRPr="00FD4A4B">
        <w:t>.</w:t>
      </w:r>
    </w:p>
    <w:p w14:paraId="38E7C22D" w14:textId="77777777" w:rsidR="00CB5358" w:rsidRDefault="00CB5358" w:rsidP="00CB5358">
      <w:pPr>
        <w:keepNext/>
        <w:keepLines/>
        <w:spacing w:before="180"/>
        <w:ind w:left="1134" w:hanging="1134"/>
        <w:rPr>
          <w:iCs/>
        </w:rPr>
      </w:pPr>
      <w:r w:rsidRPr="00DC4EF6">
        <w:rPr>
          <w:i/>
        </w:rPr>
        <w:t xml:space="preserve">Threat References: </w:t>
      </w:r>
      <w:r w:rsidRPr="00DC4EF6">
        <w:rPr>
          <w:iCs/>
        </w:rPr>
        <w:t>TR 33.926 [4]</w:t>
      </w:r>
      <w:r w:rsidRPr="007E1C4F">
        <w:rPr>
          <w:iCs/>
        </w:rPr>
        <w:t xml:space="preserve"> clause 5.3.7, Denial of service</w:t>
      </w:r>
    </w:p>
    <w:p w14:paraId="2E10FDCF" w14:textId="77777777" w:rsidR="00CB5358" w:rsidRPr="00FD4A4B" w:rsidRDefault="00CB5358" w:rsidP="00CB5358">
      <w:pPr>
        <w:keepNext/>
        <w:keepLines/>
        <w:spacing w:before="180"/>
        <w:ind w:left="1134" w:hanging="1134"/>
      </w:pPr>
      <w:r w:rsidRPr="00FD4A4B">
        <w:rPr>
          <w:i/>
        </w:rPr>
        <w:t>Test case</w:t>
      </w:r>
      <w:r w:rsidRPr="00FD4A4B">
        <w:t xml:space="preserve">: </w:t>
      </w:r>
    </w:p>
    <w:p w14:paraId="5CE5B049" w14:textId="77777777" w:rsidR="00CB5358" w:rsidRPr="00E32DBA" w:rsidRDefault="00CB5358" w:rsidP="00CB5358">
      <w:r w:rsidRPr="00FD4A4B">
        <w:t>The test case described here apply only when GTP-</w:t>
      </w:r>
      <w:r>
        <w:t>U</w:t>
      </w:r>
      <w:r w:rsidRPr="00FD4A4B">
        <w:t xml:space="preserve"> filtering is provided on the Network Product itself. </w:t>
      </w:r>
    </w:p>
    <w:p w14:paraId="72A8C24C" w14:textId="77777777" w:rsidR="00CB5358" w:rsidRPr="00FD4A4B" w:rsidRDefault="00CB5358" w:rsidP="00CB5358">
      <w:r w:rsidRPr="00FD4A4B">
        <w:rPr>
          <w:b/>
        </w:rPr>
        <w:t>Test Name</w:t>
      </w:r>
      <w:r w:rsidRPr="00FD4A4B">
        <w:t>: TC_GTP-</w:t>
      </w:r>
      <w:r>
        <w:t>U</w:t>
      </w:r>
      <w:r w:rsidRPr="00FD4A4B">
        <w:t>_FILTERING</w:t>
      </w:r>
    </w:p>
    <w:p w14:paraId="4F32DF62" w14:textId="77777777" w:rsidR="00CB5358" w:rsidRPr="00FD4A4B" w:rsidRDefault="00CB5358" w:rsidP="00CB5358">
      <w:pPr>
        <w:rPr>
          <w:b/>
        </w:rPr>
      </w:pPr>
      <w:r w:rsidRPr="00FD4A4B">
        <w:rPr>
          <w:b/>
        </w:rPr>
        <w:t xml:space="preserve">Purpose: </w:t>
      </w:r>
    </w:p>
    <w:p w14:paraId="6DB0A384" w14:textId="77777777" w:rsidR="00CB5358" w:rsidRPr="00FD4A4B" w:rsidRDefault="00CB5358" w:rsidP="00CB5358">
      <w:pPr>
        <w:rPr>
          <w:b/>
        </w:rPr>
      </w:pPr>
      <w:r w:rsidRPr="00FD4A4B">
        <w:lastRenderedPageBreak/>
        <w:t>To verify that the network product provides filtering functionalities for incoming GTP-</w:t>
      </w:r>
      <w:r>
        <w:t>U</w:t>
      </w:r>
      <w:r w:rsidRPr="00FD4A4B">
        <w:t xml:space="preserve"> messages. In particular this test case verifies that: </w:t>
      </w:r>
    </w:p>
    <w:p w14:paraId="2C7DF4E4" w14:textId="77777777" w:rsidR="00CB5358" w:rsidRPr="00FD4A4B" w:rsidRDefault="00CB5358" w:rsidP="00CB5358">
      <w:pPr>
        <w:pStyle w:val="B1"/>
      </w:pPr>
      <w:r w:rsidRPr="00FD4A4B">
        <w:t>1.</w:t>
      </w:r>
      <w:r w:rsidRPr="00FD4A4B">
        <w:tab/>
        <w:t>The network product provides filtering of incoming GTP-</w:t>
      </w:r>
      <w:r>
        <w:t>U</w:t>
      </w:r>
      <w:r w:rsidRPr="00FD4A4B">
        <w:t xml:space="preserve"> messages on any interface. </w:t>
      </w:r>
    </w:p>
    <w:p w14:paraId="7728A511" w14:textId="77777777" w:rsidR="00CB5358" w:rsidRPr="00FD4A4B" w:rsidRDefault="00CB5358" w:rsidP="00CB5358">
      <w:pPr>
        <w:pStyle w:val="B1"/>
      </w:pPr>
      <w:r w:rsidRPr="00FD4A4B">
        <w:t>2.</w:t>
      </w:r>
      <w:r w:rsidRPr="00FD4A4B">
        <w:tab/>
        <w:t>It is possible to block all GTP-</w:t>
      </w:r>
      <w:r>
        <w:t>U</w:t>
      </w:r>
      <w:r w:rsidRPr="00FD4A4B">
        <w:t xml:space="preserve"> messages on those network product interfaces where they are unwanted.</w:t>
      </w:r>
    </w:p>
    <w:p w14:paraId="6D518000" w14:textId="77777777" w:rsidR="00CB5358" w:rsidRPr="00FD4A4B" w:rsidRDefault="00CB5358" w:rsidP="00CB5358">
      <w:pPr>
        <w:pStyle w:val="B1"/>
      </w:pPr>
      <w:r w:rsidRPr="00FD4A4B">
        <w:t>3.</w:t>
      </w:r>
      <w:r w:rsidRPr="00FD4A4B">
        <w:tab/>
        <w:t>It is possible to specify defined actions for each rule.</w:t>
      </w:r>
    </w:p>
    <w:p w14:paraId="6AA85F88" w14:textId="77777777" w:rsidR="00CB5358" w:rsidRPr="00FD4A4B" w:rsidRDefault="00CB5358" w:rsidP="00CB5358">
      <w:pPr>
        <w:rPr>
          <w:b/>
        </w:rPr>
      </w:pPr>
      <w:r w:rsidRPr="00FD4A4B">
        <w:rPr>
          <w:b/>
        </w:rPr>
        <w:t>Procedure and execution steps:</w:t>
      </w:r>
    </w:p>
    <w:p w14:paraId="5865D506" w14:textId="77777777" w:rsidR="00CB5358" w:rsidRPr="00FD4A4B" w:rsidRDefault="00CB5358" w:rsidP="00CB5358">
      <w:pPr>
        <w:rPr>
          <w:b/>
        </w:rPr>
      </w:pPr>
      <w:r w:rsidRPr="00FD4A4B">
        <w:rPr>
          <w:b/>
        </w:rPr>
        <w:t>Pre-Conditions:</w:t>
      </w:r>
    </w:p>
    <w:p w14:paraId="55AA213E" w14:textId="77777777" w:rsidR="00CB5358" w:rsidRPr="00FD4A4B" w:rsidRDefault="00CB5358" w:rsidP="00CB5358">
      <w:pPr>
        <w:pStyle w:val="B1"/>
      </w:pPr>
      <w:r w:rsidRPr="00FD4A4B">
        <w:t>-</w:t>
      </w:r>
      <w:r w:rsidRPr="00FD4A4B">
        <w:tab/>
        <w:t>The network product has at least</w:t>
      </w:r>
      <w:r w:rsidRPr="00DC4EF6">
        <w:t xml:space="preserve"> </w:t>
      </w:r>
      <w:r>
        <w:rPr>
          <w:rFonts w:hint="eastAsia"/>
          <w:lang w:val="en-US" w:eastAsia="zh-CN"/>
        </w:rPr>
        <w:t>one physical interface named if1 and may have another physical interface named if</w:t>
      </w:r>
      <w:proofErr w:type="gramStart"/>
      <w:r>
        <w:rPr>
          <w:rFonts w:hint="eastAsia"/>
          <w:lang w:val="en-US" w:eastAsia="zh-CN"/>
        </w:rPr>
        <w:t>2</w:t>
      </w:r>
      <w:r w:rsidRPr="00FD4A4B">
        <w:t xml:space="preserve"> </w:t>
      </w:r>
      <w:r>
        <w:t>.</w:t>
      </w:r>
      <w:proofErr w:type="gramEnd"/>
    </w:p>
    <w:p w14:paraId="7ACA2E19" w14:textId="77777777" w:rsidR="00CB5358" w:rsidRPr="00FD4A4B" w:rsidRDefault="00CB5358" w:rsidP="00CB5358">
      <w:pPr>
        <w:pStyle w:val="B1"/>
      </w:pPr>
      <w:r w:rsidRPr="00FD4A4B">
        <w:t>-</w:t>
      </w:r>
      <w:r w:rsidRPr="00FD4A4B">
        <w:tab/>
        <w:t>The tester has the privileges to configure GTP-</w:t>
      </w:r>
      <w:r>
        <w:t>U</w:t>
      </w:r>
      <w:r w:rsidRPr="00FD4A4B">
        <w:t xml:space="preserve"> filtering on the network product.</w:t>
      </w:r>
    </w:p>
    <w:p w14:paraId="39576879" w14:textId="77777777" w:rsidR="00CB5358" w:rsidRPr="00FD4A4B" w:rsidRDefault="00CB5358" w:rsidP="00CB5358">
      <w:pPr>
        <w:pStyle w:val="B1"/>
      </w:pPr>
      <w:r w:rsidRPr="00FD4A4B">
        <w:t>-</w:t>
      </w:r>
      <w:r w:rsidRPr="00FD4A4B">
        <w:tab/>
        <w:t xml:space="preserve">The </w:t>
      </w:r>
      <w:r w:rsidRPr="00A0243F">
        <w:t xml:space="preserve">vendor </w:t>
      </w:r>
      <w:r w:rsidRPr="00FD4A4B">
        <w:t>declares that the GTP-</w:t>
      </w:r>
      <w:r>
        <w:t>U</w:t>
      </w:r>
      <w:r w:rsidRPr="00FD4A4B">
        <w:t xml:space="preserve"> filtering is supported.</w:t>
      </w:r>
    </w:p>
    <w:p w14:paraId="694FB94E" w14:textId="77777777" w:rsidR="00CB5358" w:rsidRPr="00FD4A4B" w:rsidRDefault="00CB5358" w:rsidP="00CB5358">
      <w:pPr>
        <w:pStyle w:val="B1"/>
      </w:pPr>
      <w:r w:rsidRPr="00FD4A4B">
        <w:t>-</w:t>
      </w:r>
      <w:r w:rsidRPr="00FD4A4B">
        <w:tab/>
        <w:t xml:space="preserve">The </w:t>
      </w:r>
      <w:r w:rsidRPr="00A0243F">
        <w:t xml:space="preserve">vendor </w:t>
      </w:r>
      <w:r w:rsidRPr="00FD4A4B">
        <w:t>includes a guideline to configure the GTP-</w:t>
      </w:r>
      <w:r>
        <w:t>U</w:t>
      </w:r>
      <w:r w:rsidRPr="00FD4A4B">
        <w:t xml:space="preserve"> filtering in the documentation accompanying the network product.</w:t>
      </w:r>
    </w:p>
    <w:p w14:paraId="3284CCE3" w14:textId="77777777" w:rsidR="00CB5358" w:rsidRPr="00FD4A4B" w:rsidRDefault="00CB5358" w:rsidP="00CB5358">
      <w:pPr>
        <w:pStyle w:val="B1"/>
      </w:pPr>
      <w:r w:rsidRPr="00FD4A4B">
        <w:t>-</w:t>
      </w:r>
      <w:r w:rsidRPr="00FD4A4B">
        <w:tab/>
        <w:t xml:space="preserve">A network traffic generator or a </w:t>
      </w:r>
      <w:proofErr w:type="spellStart"/>
      <w:r w:rsidRPr="00FD4A4B">
        <w:t>pcap</w:t>
      </w:r>
      <w:proofErr w:type="spellEnd"/>
      <w:r w:rsidRPr="00FD4A4B">
        <w:t xml:space="preserve"> file containing the GTP-</w:t>
      </w:r>
      <w:r>
        <w:t>U</w:t>
      </w:r>
      <w:r w:rsidRPr="00FD4A4B">
        <w:t xml:space="preserve"> messages is available.</w:t>
      </w:r>
    </w:p>
    <w:p w14:paraId="2BB4FB5B" w14:textId="77777777" w:rsidR="00CB5358" w:rsidRDefault="00CB5358" w:rsidP="00CB5358">
      <w:pPr>
        <w:pStyle w:val="B1"/>
      </w:pPr>
      <w:r w:rsidRPr="00FD4A4B">
        <w:t>-</w:t>
      </w:r>
      <w:r w:rsidRPr="00FD4A4B">
        <w:tab/>
        <w:t xml:space="preserve">A network traffic analyser on the network product (e.g. </w:t>
      </w:r>
      <w:proofErr w:type="spellStart"/>
      <w:r w:rsidRPr="00FD4A4B">
        <w:t>tcpdump</w:t>
      </w:r>
      <w:proofErr w:type="spellEnd"/>
      <w:r w:rsidRPr="00FD4A4B">
        <w:t>) is available.</w:t>
      </w:r>
    </w:p>
    <w:p w14:paraId="591B9232" w14:textId="77777777" w:rsidR="00CB5358" w:rsidRDefault="00CB5358" w:rsidP="00CB5358">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 xml:space="preserve">If the </w:t>
      </w:r>
      <w:r w:rsidRPr="008575D8">
        <w:rPr>
          <w:rFonts w:hint="eastAsia"/>
        </w:rPr>
        <w:t>network</w:t>
      </w:r>
      <w:r>
        <w:rPr>
          <w:rFonts w:hint="eastAsia"/>
          <w:lang w:eastAsia="zh-CN"/>
        </w:rPr>
        <w:t xml:space="preserve"> product has only one physical interface named if1, execution steps on if2 are not needed.</w:t>
      </w:r>
    </w:p>
    <w:p w14:paraId="11C47497" w14:textId="77777777" w:rsidR="00CB5358" w:rsidRPr="00FD4A4B" w:rsidRDefault="00CB5358" w:rsidP="00CB5358">
      <w:pPr>
        <w:pStyle w:val="B1"/>
      </w:pPr>
    </w:p>
    <w:p w14:paraId="38B971F7" w14:textId="77777777" w:rsidR="00CB5358" w:rsidRPr="00FD4A4B" w:rsidRDefault="00CB5358" w:rsidP="00CB5358">
      <w:pPr>
        <w:rPr>
          <w:b/>
        </w:rPr>
      </w:pPr>
      <w:r w:rsidRPr="00FD4A4B">
        <w:rPr>
          <w:b/>
        </w:rPr>
        <w:t>Execution Steps</w:t>
      </w:r>
    </w:p>
    <w:p w14:paraId="3D55D18B" w14:textId="77777777" w:rsidR="00CB5358" w:rsidRPr="00FD4A4B" w:rsidRDefault="00CB5358" w:rsidP="00CB5358">
      <w:pPr>
        <w:pStyle w:val="B1"/>
        <w:ind w:left="284"/>
      </w:pPr>
      <w:r w:rsidRPr="00FD4A4B">
        <w:t>1.</w:t>
      </w:r>
      <w:r w:rsidRPr="00FD4A4B">
        <w:tab/>
        <w:t>The tester log in the network product.</w:t>
      </w:r>
    </w:p>
    <w:p w14:paraId="20549FE8" w14:textId="77777777" w:rsidR="00CB5358" w:rsidRPr="00FD4A4B" w:rsidRDefault="00CB5358" w:rsidP="00CB5358">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69875C06" w14:textId="77777777" w:rsidR="00CB5358" w:rsidRPr="00FD4A4B" w:rsidRDefault="00CB5358" w:rsidP="00CB5358">
      <w:pPr>
        <w:pStyle w:val="B2"/>
      </w:pPr>
      <w:r w:rsidRPr="00FD4A4B">
        <w:t>a)</w:t>
      </w:r>
      <w:r w:rsidRPr="00FD4A4B">
        <w:tab/>
        <w:t>Accept only GTP-</w:t>
      </w:r>
      <w:r>
        <w:t>U</w:t>
      </w:r>
      <w:r w:rsidRPr="00FD4A4B">
        <w:t xml:space="preserve"> </w:t>
      </w:r>
      <w:proofErr w:type="spellStart"/>
      <w:r w:rsidRPr="00FD4A4B">
        <w:t>EchoRequest</w:t>
      </w:r>
      <w:proofErr w:type="spellEnd"/>
      <w:r w:rsidRPr="00FD4A4B">
        <w:t xml:space="preserve"> messages on if1</w:t>
      </w:r>
      <w:r>
        <w:t>.</w:t>
      </w:r>
    </w:p>
    <w:p w14:paraId="08E23CBB" w14:textId="77777777" w:rsidR="00CB5358" w:rsidRPr="00FD4A4B" w:rsidRDefault="00CB5358" w:rsidP="00CB5358">
      <w:pPr>
        <w:pStyle w:val="B2"/>
      </w:pPr>
      <w:r w:rsidRPr="00FD4A4B">
        <w:t>b)</w:t>
      </w:r>
      <w:r w:rsidRPr="00FD4A4B">
        <w:tab/>
        <w:t>Discard all GTP-</w:t>
      </w:r>
      <w:r>
        <w:t>U</w:t>
      </w:r>
      <w:r w:rsidRPr="00FD4A4B">
        <w:t xml:space="preserve"> messages on if2.</w:t>
      </w:r>
    </w:p>
    <w:p w14:paraId="6A4090A5" w14:textId="77777777" w:rsidR="00CB5358" w:rsidRPr="00FD4A4B" w:rsidRDefault="00CB5358" w:rsidP="00CB5358">
      <w:pPr>
        <w:pStyle w:val="B2"/>
        <w:rPr>
          <w:lang w:eastAsia="zh-CN"/>
        </w:rPr>
      </w:pPr>
      <w:r w:rsidRPr="00FD4A4B">
        <w:t>c)</w:t>
      </w:r>
      <w:r w:rsidRPr="00FD4A4B">
        <w:tab/>
        <w:t>For each rule above the accoun</w:t>
      </w:r>
      <w:r w:rsidRPr="00FD4A4B">
        <w:rPr>
          <w:lang w:eastAsia="zh-CN"/>
        </w:rPr>
        <w:t>ting is also enabled.</w:t>
      </w:r>
    </w:p>
    <w:p w14:paraId="49FA0B6B" w14:textId="77777777" w:rsidR="00CB5358" w:rsidRPr="00FD4A4B" w:rsidRDefault="00CB5358" w:rsidP="00CB5358">
      <w:pPr>
        <w:pStyle w:val="B1"/>
        <w:ind w:left="284"/>
        <w:rPr>
          <w:lang w:eastAsia="zh-CN"/>
        </w:rPr>
      </w:pPr>
      <w:r w:rsidRPr="00FD4A4B">
        <w:rPr>
          <w:lang w:eastAsia="zh-CN"/>
        </w:rPr>
        <w:t>3.</w:t>
      </w:r>
      <w:r w:rsidRPr="00FD4A4B">
        <w:rPr>
          <w:lang w:eastAsia="zh-CN"/>
        </w:rPr>
        <w:tab/>
        <w:t>The tester turns on the network traffic analyser on if2.</w:t>
      </w:r>
    </w:p>
    <w:p w14:paraId="1894DCEB" w14:textId="77777777" w:rsidR="00CB5358" w:rsidRPr="00FD4A4B" w:rsidRDefault="00CB5358" w:rsidP="00CB5358">
      <w:pPr>
        <w:pStyle w:val="B1"/>
        <w:ind w:left="284"/>
        <w:rPr>
          <w:lang w:eastAsia="zh-CN"/>
        </w:rPr>
      </w:pPr>
      <w:r w:rsidRPr="00FD4A4B">
        <w:rPr>
          <w:lang w:eastAsia="zh-CN"/>
        </w:rPr>
        <w:t>4.</w:t>
      </w:r>
      <w:r w:rsidRPr="00FD4A4B">
        <w:rPr>
          <w:lang w:eastAsia="zh-CN"/>
        </w:rPr>
        <w:tab/>
        <w:t>T</w:t>
      </w:r>
      <w:r w:rsidRPr="00FD4A4B">
        <w:rPr>
          <w:rFonts w:hint="eastAsia"/>
          <w:lang w:eastAsia="zh-CN"/>
        </w:rPr>
        <w:t xml:space="preserve">he tester </w:t>
      </w:r>
      <w:r w:rsidRPr="00FD4A4B">
        <w:rPr>
          <w:lang w:eastAsia="zh-CN"/>
        </w:rPr>
        <w:t xml:space="preserve">sends on if2 </w:t>
      </w:r>
      <w:proofErr w:type="spellStart"/>
      <w:r w:rsidRPr="00FD4A4B">
        <w:rPr>
          <w:lang w:eastAsia="zh-CN"/>
        </w:rPr>
        <w:t>EchoRequest</w:t>
      </w:r>
      <w:proofErr w:type="spellEnd"/>
      <w:r w:rsidRPr="00FD4A4B">
        <w:rPr>
          <w:lang w:eastAsia="zh-CN"/>
        </w:rPr>
        <w:t xml:space="preserve"> messages repl</w:t>
      </w:r>
      <w:r w:rsidRPr="00DC4EF6">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 or using a network generator.</w:t>
      </w:r>
    </w:p>
    <w:p w14:paraId="21EBDD11" w14:textId="77777777" w:rsidR="00CB5358" w:rsidRPr="00FD4A4B" w:rsidRDefault="00CB5358" w:rsidP="00CB5358">
      <w:pPr>
        <w:pStyle w:val="B2"/>
      </w:pPr>
      <w:r w:rsidRPr="00FD4A4B">
        <w:t>a)</w:t>
      </w:r>
      <w:r w:rsidRPr="00FD4A4B">
        <w:tab/>
        <w:t xml:space="preserve">Using the network analyser the tester verifies that the network product correctly receives the </w:t>
      </w:r>
      <w:proofErr w:type="spellStart"/>
      <w:r w:rsidRPr="00FD4A4B">
        <w:t>EchoRequest</w:t>
      </w:r>
      <w:proofErr w:type="spellEnd"/>
      <w:r w:rsidRPr="00FD4A4B">
        <w:t xml:space="preserve"> messages on if2.</w:t>
      </w:r>
    </w:p>
    <w:p w14:paraId="708CA9C4" w14:textId="77777777" w:rsidR="00CB5358" w:rsidRPr="00FD4A4B" w:rsidRDefault="00CB5358" w:rsidP="00CB5358">
      <w:pPr>
        <w:pStyle w:val="B2"/>
        <w:rPr>
          <w:lang w:eastAsia="zh-CN"/>
        </w:rPr>
      </w:pPr>
      <w:r w:rsidRPr="00FD4A4B">
        <w:t>b)</w:t>
      </w:r>
      <w:r w:rsidRPr="00FD4A4B">
        <w:tab/>
        <w:t>Using the accounting, the tester verifies that the messages are discarded and that any response is sent back by the network product</w:t>
      </w:r>
      <w:r w:rsidRPr="00FD4A4B">
        <w:rPr>
          <w:lang w:eastAsia="zh-CN"/>
        </w:rPr>
        <w:t>.</w:t>
      </w:r>
    </w:p>
    <w:p w14:paraId="5F59C72D" w14:textId="77777777" w:rsidR="00CB5358" w:rsidRPr="00FD4A4B" w:rsidRDefault="00CB5358" w:rsidP="00CB5358">
      <w:pPr>
        <w:pStyle w:val="B1"/>
        <w:ind w:left="284"/>
        <w:rPr>
          <w:lang w:eastAsia="zh-CN"/>
        </w:rPr>
      </w:pPr>
      <w:r w:rsidRPr="00FD4A4B">
        <w:rPr>
          <w:lang w:eastAsia="zh-CN"/>
        </w:rPr>
        <w:t>5.</w:t>
      </w:r>
      <w:r w:rsidRPr="00FD4A4B">
        <w:rPr>
          <w:lang w:eastAsia="zh-CN"/>
        </w:rPr>
        <w:tab/>
        <w:t>T</w:t>
      </w:r>
      <w:r w:rsidRPr="00FD4A4B">
        <w:rPr>
          <w:rFonts w:hint="eastAsia"/>
          <w:lang w:eastAsia="zh-CN"/>
        </w:rPr>
        <w:t xml:space="preserve">he tester </w:t>
      </w:r>
      <w:r w:rsidRPr="00FD4A4B">
        <w:rPr>
          <w:lang w:eastAsia="zh-CN"/>
        </w:rPr>
        <w:t xml:space="preserve">sends to if1 </w:t>
      </w:r>
      <w:proofErr w:type="spellStart"/>
      <w:r w:rsidRPr="00FD4A4B">
        <w:rPr>
          <w:lang w:eastAsia="zh-CN"/>
        </w:rPr>
        <w:t>EchoRequest</w:t>
      </w:r>
      <w:proofErr w:type="spellEnd"/>
      <w:r w:rsidRPr="00FD4A4B">
        <w:rPr>
          <w:lang w:eastAsia="zh-CN"/>
        </w:rPr>
        <w:t xml:space="preserve"> messages repl</w:t>
      </w:r>
      <w:r w:rsidRPr="00DC4EF6">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 or using a network generator.</w:t>
      </w:r>
    </w:p>
    <w:p w14:paraId="123AF6AC"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7B15D87B" w14:textId="77777777" w:rsidR="00CB5358" w:rsidRPr="00FD4A4B" w:rsidRDefault="00CB5358" w:rsidP="00CB5358">
      <w:pPr>
        <w:pStyle w:val="B2"/>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not discarded because EchoResponse messages are sent back by the network product.</w:t>
      </w:r>
    </w:p>
    <w:p w14:paraId="101EE923" w14:textId="77777777" w:rsidR="00CB5358" w:rsidRPr="00FD4A4B" w:rsidRDefault="00CB5358" w:rsidP="00CB5358">
      <w:pPr>
        <w:pStyle w:val="B1"/>
        <w:ind w:left="284"/>
        <w:rPr>
          <w:lang w:eastAsia="zh-CN"/>
        </w:rPr>
      </w:pPr>
      <w:r w:rsidRPr="00FD4A4B">
        <w:rPr>
          <w:lang w:eastAsia="zh-CN"/>
        </w:rPr>
        <w:t>6.</w:t>
      </w:r>
      <w:r w:rsidRPr="00FD4A4B">
        <w:rPr>
          <w:lang w:eastAsia="zh-CN"/>
        </w:rPr>
        <w:tab/>
        <w:t>The tester verifies that the matching messages are correctly accounted for both rules.</w:t>
      </w:r>
    </w:p>
    <w:p w14:paraId="0CE2A056" w14:textId="77777777" w:rsidR="00CB5358" w:rsidRPr="00FD4A4B" w:rsidRDefault="00CB5358" w:rsidP="00CB5358">
      <w:pPr>
        <w:pStyle w:val="B1"/>
        <w:ind w:left="284"/>
        <w:rPr>
          <w:lang w:eastAsia="zh-CN"/>
        </w:rPr>
      </w:pPr>
      <w:r w:rsidRPr="00FD4A4B">
        <w:rPr>
          <w:lang w:eastAsia="zh-CN"/>
        </w:rPr>
        <w:t>7.</w:t>
      </w:r>
      <w:r w:rsidRPr="00FD4A4B">
        <w:rPr>
          <w:lang w:eastAsia="zh-CN"/>
        </w:rPr>
        <w:tab/>
        <w:t>T</w:t>
      </w:r>
      <w:r w:rsidRPr="00FD4A4B">
        <w:rPr>
          <w:rFonts w:hint="eastAsia"/>
          <w:lang w:eastAsia="zh-CN"/>
        </w:rPr>
        <w:t xml:space="preserve">he tester </w:t>
      </w:r>
      <w:r w:rsidRPr="00FD4A4B">
        <w:rPr>
          <w:lang w:eastAsia="zh-CN"/>
        </w:rPr>
        <w:t>sends to if1 GTP-</w:t>
      </w:r>
      <w:r>
        <w:rPr>
          <w:lang w:eastAsia="zh-CN"/>
        </w:rPr>
        <w:t>U</w:t>
      </w:r>
      <w:r w:rsidRPr="00FD4A4B">
        <w:rPr>
          <w:lang w:eastAsia="zh-CN"/>
        </w:rPr>
        <w:t xml:space="preserve"> messages different from </w:t>
      </w:r>
      <w:proofErr w:type="spellStart"/>
      <w:r w:rsidRPr="00FD4A4B">
        <w:rPr>
          <w:lang w:eastAsia="zh-CN"/>
        </w:rPr>
        <w:t>EchoRequest</w:t>
      </w:r>
      <w:proofErr w:type="spellEnd"/>
      <w:r w:rsidRPr="00FD4A4B">
        <w:rPr>
          <w:lang w:eastAsia="zh-CN"/>
        </w:rPr>
        <w:t xml:space="preserve"> repl</w:t>
      </w:r>
      <w:r w:rsidRPr="00DC4EF6">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 or using a network generator.</w:t>
      </w:r>
    </w:p>
    <w:p w14:paraId="6D2DB4B1"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0D79E603" w14:textId="77777777" w:rsidR="00CB5358" w:rsidRPr="00FD4A4B" w:rsidRDefault="00CB5358" w:rsidP="00CB5358">
      <w:pPr>
        <w:pStyle w:val="B2"/>
        <w:rPr>
          <w:lang w:eastAsia="zh-CN"/>
        </w:rPr>
      </w:pPr>
      <w:r w:rsidRPr="00FD4A4B">
        <w:lastRenderedPageBreak/>
        <w:t>b)</w:t>
      </w:r>
      <w:r w:rsidRPr="00FD4A4B">
        <w:tab/>
        <w:t>Using the accounting, the tester verifies that the messages are discarded and that any response is sent back</w:t>
      </w:r>
      <w:r w:rsidRPr="00FD4A4B">
        <w:rPr>
          <w:lang w:eastAsia="zh-CN"/>
        </w:rPr>
        <w:t xml:space="preserve"> by the network product.</w:t>
      </w:r>
    </w:p>
    <w:p w14:paraId="1879B05F" w14:textId="77777777" w:rsidR="00CB5358" w:rsidRPr="00FD4A4B" w:rsidRDefault="00CB5358" w:rsidP="00CB5358">
      <w:pPr>
        <w:pStyle w:val="B1"/>
        <w:ind w:left="284"/>
        <w:rPr>
          <w:lang w:eastAsia="zh-CN"/>
        </w:rPr>
      </w:pPr>
      <w:r w:rsidRPr="00FD4A4B">
        <w:rPr>
          <w:lang w:eastAsia="zh-CN"/>
        </w:rPr>
        <w:t>8.</w:t>
      </w:r>
      <w:r w:rsidRPr="00FD4A4B">
        <w:rPr>
          <w:lang w:eastAsia="zh-CN"/>
        </w:rPr>
        <w:tab/>
        <w:t>T</w:t>
      </w:r>
      <w:r w:rsidRPr="00FD4A4B">
        <w:rPr>
          <w:rFonts w:hint="eastAsia"/>
          <w:lang w:eastAsia="zh-CN"/>
        </w:rPr>
        <w:t xml:space="preserve">he </w:t>
      </w:r>
      <w:r w:rsidRPr="00FD4A4B">
        <w:rPr>
          <w:lang w:eastAsia="zh-CN"/>
        </w:rPr>
        <w:t>tester deletes the previous rules and configures a new rule, i.e. to accept only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on if1 coming from a certain IP Address named IP1.</w:t>
      </w:r>
    </w:p>
    <w:p w14:paraId="0F6FF798" w14:textId="77777777" w:rsidR="00CB5358" w:rsidRPr="00FD4A4B" w:rsidRDefault="00CB5358" w:rsidP="00CB5358">
      <w:pPr>
        <w:pStyle w:val="B1"/>
        <w:keepNext/>
        <w:ind w:left="284"/>
        <w:rPr>
          <w:lang w:eastAsia="zh-CN"/>
        </w:rPr>
      </w:pPr>
      <w:r w:rsidRPr="00FD4A4B">
        <w:rPr>
          <w:lang w:eastAsia="zh-CN"/>
        </w:rPr>
        <w:t>9.</w:t>
      </w:r>
      <w:r w:rsidRPr="00FD4A4B">
        <w:rPr>
          <w:lang w:eastAsia="zh-CN"/>
        </w:rPr>
        <w:tab/>
        <w:t>The tester sends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messages with source IP Address set to IP1</w:t>
      </w:r>
      <w:r>
        <w:rPr>
          <w:lang w:eastAsia="zh-CN"/>
        </w:rPr>
        <w:t>:</w:t>
      </w:r>
    </w:p>
    <w:p w14:paraId="557A35D8"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4C707F14" w14:textId="77777777" w:rsidR="00CB5358" w:rsidRPr="00FD4A4B" w:rsidRDefault="00CB5358" w:rsidP="00CB5358">
      <w:pPr>
        <w:pStyle w:val="B2"/>
        <w:rPr>
          <w:lang w:eastAsia="zh-CN"/>
        </w:rPr>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not discarded and EchoResponse messages are sent back by</w:t>
      </w:r>
      <w:r w:rsidRPr="00FD4A4B">
        <w:rPr>
          <w:lang w:eastAsia="zh-CN"/>
        </w:rPr>
        <w:t xml:space="preserve"> the network product.</w:t>
      </w:r>
    </w:p>
    <w:p w14:paraId="12C7F36B" w14:textId="77777777" w:rsidR="00CB5358" w:rsidRPr="00FD4A4B" w:rsidRDefault="00CB5358" w:rsidP="00CB5358">
      <w:pPr>
        <w:pStyle w:val="B1"/>
        <w:ind w:left="284"/>
        <w:rPr>
          <w:lang w:eastAsia="zh-CN"/>
        </w:rPr>
      </w:pPr>
      <w:r w:rsidRPr="00FD4A4B">
        <w:rPr>
          <w:lang w:eastAsia="zh-CN"/>
        </w:rPr>
        <w:t>10.</w:t>
      </w:r>
      <w:r w:rsidRPr="00FD4A4B">
        <w:rPr>
          <w:lang w:eastAsia="zh-CN"/>
        </w:rPr>
        <w:tab/>
        <w:t>The tester sends GTP-</w:t>
      </w:r>
      <w:r>
        <w:rPr>
          <w:lang w:eastAsia="zh-CN"/>
        </w:rPr>
        <w:t>U</w:t>
      </w:r>
      <w:r w:rsidRPr="00FD4A4B">
        <w:rPr>
          <w:lang w:eastAsia="zh-CN"/>
        </w:rPr>
        <w:t xml:space="preserve"> </w:t>
      </w:r>
      <w:proofErr w:type="spellStart"/>
      <w:r w:rsidRPr="00FD4A4B">
        <w:rPr>
          <w:lang w:eastAsia="zh-CN"/>
        </w:rPr>
        <w:t>EchoRequest</w:t>
      </w:r>
      <w:proofErr w:type="spellEnd"/>
      <w:r w:rsidRPr="00FD4A4B">
        <w:rPr>
          <w:lang w:eastAsia="zh-CN"/>
        </w:rPr>
        <w:t xml:space="preserve"> messages with source IP Address set to IP2 different from IP1 using a network traffic generator or repl</w:t>
      </w:r>
      <w:r w:rsidRPr="00DC4EF6">
        <w:rPr>
          <w:lang w:eastAsia="zh-CN"/>
        </w:rPr>
        <w:t>a</w:t>
      </w:r>
      <w:r w:rsidRPr="00FD4A4B">
        <w:rPr>
          <w:lang w:eastAsia="zh-CN"/>
        </w:rPr>
        <w:t xml:space="preserve">ying a </w:t>
      </w:r>
      <w:proofErr w:type="spellStart"/>
      <w:r w:rsidRPr="00FD4A4B">
        <w:rPr>
          <w:lang w:eastAsia="zh-CN"/>
        </w:rPr>
        <w:t>pcap</w:t>
      </w:r>
      <w:proofErr w:type="spellEnd"/>
      <w:r w:rsidRPr="00FD4A4B">
        <w:rPr>
          <w:lang w:eastAsia="zh-CN"/>
        </w:rPr>
        <w:t xml:space="preserve"> file.</w:t>
      </w:r>
    </w:p>
    <w:p w14:paraId="1BD1F87C" w14:textId="77777777" w:rsidR="00CB5358" w:rsidRPr="00FD4A4B" w:rsidRDefault="00CB5358" w:rsidP="00CB5358">
      <w:pPr>
        <w:pStyle w:val="B2"/>
      </w:pPr>
      <w:r w:rsidRPr="00FD4A4B">
        <w:t>a)</w:t>
      </w:r>
      <w:r w:rsidRPr="00FD4A4B">
        <w:tab/>
        <w:t>Using the network analyser the tester verifies that the messages are correctly received by the network product.</w:t>
      </w:r>
    </w:p>
    <w:p w14:paraId="613671C1" w14:textId="77777777" w:rsidR="00CB5358" w:rsidRPr="00FD4A4B" w:rsidRDefault="00CB5358" w:rsidP="00CB5358">
      <w:pPr>
        <w:pStyle w:val="B2"/>
        <w:rPr>
          <w:lang w:eastAsia="zh-CN"/>
        </w:rPr>
      </w:pPr>
      <w:r w:rsidRPr="00FD4A4B">
        <w:t>b)</w:t>
      </w:r>
      <w:r w:rsidRPr="00FD4A4B">
        <w:tab/>
        <w:t>The tester verifies that the GTP-</w:t>
      </w:r>
      <w:r>
        <w:t>U</w:t>
      </w:r>
      <w:r w:rsidRPr="00FD4A4B">
        <w:t xml:space="preserve"> </w:t>
      </w:r>
      <w:proofErr w:type="spellStart"/>
      <w:r w:rsidRPr="00FD4A4B">
        <w:t>EchoRequest</w:t>
      </w:r>
      <w:proofErr w:type="spellEnd"/>
      <w:r w:rsidRPr="00FD4A4B">
        <w:t xml:space="preserve"> messages are discarded and that no EchoResponse messages are sent back</w:t>
      </w:r>
      <w:r w:rsidRPr="00FD4A4B">
        <w:rPr>
          <w:lang w:eastAsia="zh-CN"/>
        </w:rPr>
        <w:t>.</w:t>
      </w:r>
    </w:p>
    <w:p w14:paraId="00B6E89C" w14:textId="77777777" w:rsidR="00CB5358" w:rsidRPr="00FD4A4B" w:rsidRDefault="00CB5358" w:rsidP="00CB5358">
      <w:pPr>
        <w:rPr>
          <w:b/>
        </w:rPr>
      </w:pPr>
      <w:r w:rsidRPr="00FD4A4B">
        <w:rPr>
          <w:b/>
        </w:rPr>
        <w:t>Expected Results:</w:t>
      </w:r>
    </w:p>
    <w:p w14:paraId="040666F1" w14:textId="77777777" w:rsidR="00CB5358" w:rsidRPr="00FD4A4B" w:rsidRDefault="00CB5358" w:rsidP="00CB5358">
      <w:pPr>
        <w:pStyle w:val="B1"/>
      </w:pPr>
      <w:r w:rsidRPr="00FD4A4B">
        <w:t>-</w:t>
      </w:r>
      <w:r w:rsidRPr="00FD4A4B">
        <w:tab/>
        <w:t>For steps 4, 5, 6 and 7 the tester receives GTP-</w:t>
      </w:r>
      <w:r>
        <w:t>U</w:t>
      </w:r>
      <w:r w:rsidRPr="00FD4A4B">
        <w:t xml:space="preserve"> EchoResponse messages from if1 only.</w:t>
      </w:r>
    </w:p>
    <w:p w14:paraId="04A7DCDC" w14:textId="77777777" w:rsidR="00CB5358" w:rsidRPr="00FD4A4B" w:rsidRDefault="00CB5358" w:rsidP="00CB5358">
      <w:pPr>
        <w:pStyle w:val="B1"/>
      </w:pPr>
      <w:r w:rsidRPr="00FD4A4B">
        <w:t>-</w:t>
      </w:r>
      <w:r w:rsidRPr="00FD4A4B">
        <w:tab/>
        <w:t>For steps 4, 5, 6 and 7 the messages matching the rules are correctly accounted.</w:t>
      </w:r>
    </w:p>
    <w:p w14:paraId="36D09077" w14:textId="77777777" w:rsidR="00CB5358" w:rsidRPr="00FD4A4B" w:rsidRDefault="00CB5358" w:rsidP="00CB5358">
      <w:pPr>
        <w:pStyle w:val="B1"/>
      </w:pPr>
      <w:r w:rsidRPr="00FD4A4B">
        <w:t>-</w:t>
      </w:r>
      <w:r w:rsidRPr="00FD4A4B">
        <w:tab/>
        <w:t>For steps 8, 9, 10 the tester receives GTP-</w:t>
      </w:r>
      <w:r>
        <w:t>U</w:t>
      </w:r>
      <w:r w:rsidRPr="00FD4A4B">
        <w:t xml:space="preserve"> EchoResponse messages only for the authorized source IP address.</w:t>
      </w:r>
    </w:p>
    <w:p w14:paraId="7A42E3B2" w14:textId="77777777" w:rsidR="00CB5358" w:rsidRPr="00FD4A4B" w:rsidRDefault="00CB5358" w:rsidP="00CB5358">
      <w:pPr>
        <w:rPr>
          <w:b/>
        </w:rPr>
      </w:pPr>
      <w:r w:rsidRPr="00FD4A4B">
        <w:rPr>
          <w:b/>
        </w:rPr>
        <w:t>Expected format of evidence:</w:t>
      </w:r>
    </w:p>
    <w:p w14:paraId="73261075" w14:textId="3588620E" w:rsidR="00CB5358" w:rsidRPr="00FD4A4B" w:rsidDel="00C77828" w:rsidRDefault="00CB5358" w:rsidP="00CB5358">
      <w:pPr>
        <w:rPr>
          <w:del w:id="166" w:author="Ben Lorenz" w:date="2024-08-12T09:33:00Z" w16du:dateUtc="2024-08-12T07:33:00Z"/>
        </w:rPr>
      </w:pPr>
      <w:del w:id="167" w:author="Ben Lorenz" w:date="2024-08-12T09:33:00Z" w16du:dateUtc="2024-08-12T07:33:00Z">
        <w:r w:rsidRPr="00FD4A4B" w:rsidDel="00C77828">
          <w:delText>A testing report provided by the testing agency which will consist of the following information:</w:delText>
        </w:r>
      </w:del>
    </w:p>
    <w:p w14:paraId="16524ED2" w14:textId="77777777" w:rsidR="00CB5358" w:rsidRPr="00FD4A4B" w:rsidRDefault="00CB5358" w:rsidP="00CB5358">
      <w:pPr>
        <w:pStyle w:val="B1"/>
      </w:pPr>
      <w:r w:rsidRPr="00FD4A4B">
        <w:t>-</w:t>
      </w:r>
      <w:r w:rsidRPr="00FD4A4B">
        <w:tab/>
        <w:t>The used tool(s) name and version information</w:t>
      </w:r>
    </w:p>
    <w:p w14:paraId="6EA67A92" w14:textId="77777777" w:rsidR="00CB5358" w:rsidRPr="00FD4A4B" w:rsidRDefault="00CB5358" w:rsidP="00CB5358">
      <w:pPr>
        <w:pStyle w:val="B1"/>
      </w:pPr>
      <w:r w:rsidRPr="00FD4A4B">
        <w:t>-</w:t>
      </w:r>
      <w:r w:rsidRPr="00FD4A4B">
        <w:tab/>
        <w:t>Settings and configurations used</w:t>
      </w:r>
    </w:p>
    <w:p w14:paraId="03B91A4B" w14:textId="77777777" w:rsidR="00CB5358" w:rsidRPr="00FD4A4B" w:rsidRDefault="00CB5358" w:rsidP="00CB5358">
      <w:pPr>
        <w:pStyle w:val="B1"/>
      </w:pPr>
      <w:r w:rsidRPr="00FD4A4B">
        <w:t>-</w:t>
      </w:r>
      <w:r w:rsidRPr="00FD4A4B">
        <w:tab/>
      </w:r>
      <w:proofErr w:type="spellStart"/>
      <w:r w:rsidRPr="00FD4A4B">
        <w:t>Pcap</w:t>
      </w:r>
      <w:proofErr w:type="spellEnd"/>
      <w:r w:rsidRPr="00FD4A4B">
        <w:t xml:space="preserve"> trace</w:t>
      </w:r>
    </w:p>
    <w:p w14:paraId="6F326E68" w14:textId="77777777" w:rsidR="00CB5358" w:rsidRPr="00FD4A4B" w:rsidRDefault="00CB5358" w:rsidP="00CB5358">
      <w:pPr>
        <w:pStyle w:val="B1"/>
      </w:pPr>
      <w:r w:rsidRPr="00FD4A4B">
        <w:t>-</w:t>
      </w:r>
      <w:r w:rsidRPr="00FD4A4B">
        <w:tab/>
        <w:t>Screenshot</w:t>
      </w:r>
    </w:p>
    <w:p w14:paraId="7CC290B3" w14:textId="535D16F8" w:rsidR="00CB5358" w:rsidRPr="00FD4A4B" w:rsidDel="00C77828" w:rsidRDefault="00CB5358" w:rsidP="00CB5358">
      <w:pPr>
        <w:keepNext/>
        <w:keepLines/>
        <w:spacing w:before="180"/>
        <w:ind w:left="1134" w:hanging="1134"/>
        <w:rPr>
          <w:del w:id="168" w:author="Ben Lorenz" w:date="2024-08-12T09:33:00Z" w16du:dateUtc="2024-08-12T07:33:00Z"/>
        </w:rPr>
      </w:pPr>
      <w:del w:id="169" w:author="Ben Lorenz" w:date="2024-08-12T09:33:00Z" w16du:dateUtc="2024-08-12T07:33:00Z">
        <w:r w:rsidRPr="00FD4A4B" w:rsidDel="00C77828">
          <w:delText>Test result (Passed or not)</w:delText>
        </w:r>
      </w:del>
    </w:p>
    <w:p w14:paraId="53537872" w14:textId="77777777" w:rsidR="0067396C" w:rsidRDefault="0067396C" w:rsidP="00CB5358">
      <w:pPr>
        <w:pStyle w:val="berschrift4"/>
      </w:pPr>
      <w:bookmarkStart w:id="170" w:name="_CR4_3"/>
      <w:bookmarkStart w:id="171" w:name="_CR4_3_2_1"/>
      <w:bookmarkStart w:id="172" w:name="_Toc19542420"/>
      <w:bookmarkStart w:id="173" w:name="_Toc35348422"/>
      <w:bookmarkStart w:id="174" w:name="_Toc161741949"/>
      <w:bookmarkEnd w:id="170"/>
      <w:bookmarkEnd w:id="171"/>
    </w:p>
    <w:p w14:paraId="6610DB86" w14:textId="77777777" w:rsidR="0067396C" w:rsidRPr="00AD7D67" w:rsidRDefault="0067396C" w:rsidP="0067396C">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3F4AD317" w14:textId="1CA07920" w:rsidR="00CB5358" w:rsidRPr="00FD4A4B" w:rsidRDefault="00CB5358" w:rsidP="00CB5358">
      <w:pPr>
        <w:pStyle w:val="berschrift4"/>
      </w:pPr>
      <w:r w:rsidRPr="00907F75">
        <w:t>4</w:t>
      </w:r>
      <w:r w:rsidRPr="00FD4A4B">
        <w:t>.3.2.1</w:t>
      </w:r>
      <w:r w:rsidRPr="00FD4A4B">
        <w:tab/>
        <w:t>No unnecessary or insecure services / protocols</w:t>
      </w:r>
      <w:bookmarkEnd w:id="172"/>
      <w:bookmarkEnd w:id="173"/>
      <w:bookmarkEnd w:id="174"/>
    </w:p>
    <w:p w14:paraId="3490EEB3" w14:textId="77777777" w:rsidR="00CB5358" w:rsidRPr="00FD4A4B" w:rsidRDefault="00CB5358" w:rsidP="00CB5358">
      <w:r w:rsidRPr="00FD4A4B">
        <w:rPr>
          <w:i/>
        </w:rPr>
        <w:t>Requirement Name</w:t>
      </w:r>
      <w:r w:rsidRPr="00FD4A4B">
        <w:t>: No unnecessary or insecure services / protocols</w:t>
      </w:r>
    </w:p>
    <w:p w14:paraId="37221E99" w14:textId="77777777" w:rsidR="00CB5358" w:rsidRDefault="00CB5358" w:rsidP="00CB5358">
      <w:pPr>
        <w:rPr>
          <w:i/>
        </w:rPr>
      </w:pPr>
      <w:r w:rsidRPr="00DC4EF6">
        <w:rPr>
          <w:i/>
        </w:rPr>
        <w:t xml:space="preserve">Requirement Reference: </w:t>
      </w:r>
      <w:r w:rsidRPr="00DC4EF6">
        <w:rPr>
          <w:iCs/>
        </w:rPr>
        <w:t>In accordance with industry best practice</w:t>
      </w:r>
    </w:p>
    <w:p w14:paraId="32FC97B1" w14:textId="77777777" w:rsidR="00CB5358" w:rsidRPr="00FD4A4B" w:rsidRDefault="00CB5358" w:rsidP="00CB5358">
      <w:r w:rsidRPr="00FD4A4B">
        <w:rPr>
          <w:i/>
        </w:rPr>
        <w:t>Requirement Description</w:t>
      </w:r>
      <w:r w:rsidRPr="00FD4A4B">
        <w:t xml:space="preserve">: </w:t>
      </w:r>
    </w:p>
    <w:p w14:paraId="1F543F6A" w14:textId="77777777" w:rsidR="00CB5358" w:rsidRPr="00FD4A4B" w:rsidRDefault="00CB5358" w:rsidP="00CB5358">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xml:space="preserve">. Disabled protocols </w:t>
      </w:r>
      <w:r w:rsidRPr="009423C7">
        <w:t xml:space="preserve">can </w:t>
      </w:r>
      <w:r w:rsidRPr="00FD4A4B">
        <w:t xml:space="preserve">still be enabled for other reasons by the </w:t>
      </w:r>
      <w:r w:rsidRPr="00D43B8A">
        <w:t xml:space="preserve">network </w:t>
      </w:r>
      <w:r w:rsidRPr="00FD4A4B">
        <w:t>operators, e.g. remote diagnostics.</w:t>
      </w:r>
    </w:p>
    <w:p w14:paraId="7E117E60" w14:textId="77777777" w:rsidR="00CB5358" w:rsidRPr="00FD4A4B" w:rsidRDefault="00CB5358" w:rsidP="00CB5358">
      <w:pPr>
        <w:pStyle w:val="B1"/>
      </w:pPr>
      <w:r w:rsidRPr="00FD4A4B">
        <w:t>-</w:t>
      </w:r>
      <w:r w:rsidRPr="00FD4A4B">
        <w:tab/>
        <w:t>FTP</w:t>
      </w:r>
    </w:p>
    <w:p w14:paraId="002A23E9" w14:textId="77777777" w:rsidR="00CB5358" w:rsidRPr="00FD4A4B" w:rsidRDefault="00CB5358" w:rsidP="00CB5358">
      <w:pPr>
        <w:pStyle w:val="B1"/>
      </w:pPr>
      <w:r w:rsidRPr="00FD4A4B">
        <w:t>-</w:t>
      </w:r>
      <w:r w:rsidRPr="00FD4A4B">
        <w:tab/>
        <w:t>TFTP</w:t>
      </w:r>
    </w:p>
    <w:p w14:paraId="6BB05F02" w14:textId="77777777" w:rsidR="00CB5358" w:rsidRPr="00FD4A4B" w:rsidRDefault="00CB5358" w:rsidP="00CB5358">
      <w:pPr>
        <w:pStyle w:val="B1"/>
      </w:pPr>
      <w:r w:rsidRPr="00FD4A4B">
        <w:lastRenderedPageBreak/>
        <w:t>-</w:t>
      </w:r>
      <w:r w:rsidRPr="00FD4A4B">
        <w:tab/>
        <w:t>Telnet</w:t>
      </w:r>
    </w:p>
    <w:p w14:paraId="6839C6DD" w14:textId="77777777" w:rsidR="00CB5358" w:rsidRPr="00FD4A4B" w:rsidRDefault="00CB5358" w:rsidP="00CB5358">
      <w:pPr>
        <w:pStyle w:val="B1"/>
      </w:pPr>
      <w:r w:rsidRPr="00FD4A4B">
        <w:t>-</w:t>
      </w:r>
      <w:r w:rsidRPr="00FD4A4B">
        <w:tab/>
        <w:t>rlogin, RCP, RSH</w:t>
      </w:r>
    </w:p>
    <w:p w14:paraId="0B8EED2C" w14:textId="77777777" w:rsidR="00CB5358" w:rsidRPr="00FD4A4B" w:rsidRDefault="00CB5358" w:rsidP="00CB5358">
      <w:pPr>
        <w:pStyle w:val="B1"/>
      </w:pPr>
      <w:r w:rsidRPr="00FD4A4B">
        <w:t>-</w:t>
      </w:r>
      <w:r w:rsidRPr="00FD4A4B">
        <w:tab/>
        <w:t>HTTP</w:t>
      </w:r>
    </w:p>
    <w:p w14:paraId="052D5F25" w14:textId="77777777" w:rsidR="00CB5358" w:rsidRPr="00FD4A4B" w:rsidRDefault="00CB5358" w:rsidP="00CB5358">
      <w:pPr>
        <w:pStyle w:val="B1"/>
      </w:pPr>
      <w:r w:rsidRPr="00FD4A4B">
        <w:t>-</w:t>
      </w:r>
      <w:r w:rsidRPr="00FD4A4B">
        <w:tab/>
        <w:t>SNMPv1 and v2</w:t>
      </w:r>
    </w:p>
    <w:p w14:paraId="38A7BDB9" w14:textId="77777777" w:rsidR="00CB5358" w:rsidRPr="00FD4A4B" w:rsidRDefault="00CB5358" w:rsidP="00CB5358">
      <w:pPr>
        <w:pStyle w:val="B1"/>
      </w:pPr>
      <w:r w:rsidRPr="00FD4A4B">
        <w:t>-</w:t>
      </w:r>
      <w:r w:rsidRPr="00FD4A4B">
        <w:tab/>
        <w:t>SSHv1</w:t>
      </w:r>
    </w:p>
    <w:p w14:paraId="16262D4A" w14:textId="77777777" w:rsidR="00CB5358" w:rsidRPr="00FD4A4B" w:rsidRDefault="00CB5358" w:rsidP="00CB5358">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14:paraId="51A42382" w14:textId="77777777" w:rsidR="00CB5358" w:rsidRPr="00FD4A4B" w:rsidRDefault="00CB5358" w:rsidP="00CB5358">
      <w:pPr>
        <w:pStyle w:val="B1"/>
      </w:pPr>
      <w:r w:rsidRPr="00FD4A4B">
        <w:t>-</w:t>
      </w:r>
      <w:r w:rsidRPr="00FD4A4B">
        <w:tab/>
        <w:t>Finger</w:t>
      </w:r>
    </w:p>
    <w:p w14:paraId="20F311D6" w14:textId="77777777" w:rsidR="00CB5358" w:rsidRPr="00FD4A4B" w:rsidRDefault="00CB5358" w:rsidP="00CB5358">
      <w:pPr>
        <w:pStyle w:val="B1"/>
      </w:pPr>
      <w:r w:rsidRPr="00FD4A4B">
        <w:t>-</w:t>
      </w:r>
      <w:r w:rsidRPr="00FD4A4B">
        <w:tab/>
        <w:t>BOOTP server</w:t>
      </w:r>
    </w:p>
    <w:p w14:paraId="28000FE4" w14:textId="77777777" w:rsidR="00CB5358" w:rsidRPr="00FD4A4B" w:rsidRDefault="00CB5358" w:rsidP="00CB5358">
      <w:pPr>
        <w:pStyle w:val="B1"/>
      </w:pPr>
      <w:r w:rsidRPr="00FD4A4B">
        <w:t>-</w:t>
      </w:r>
      <w:r w:rsidRPr="00FD4A4B">
        <w:tab/>
        <w:t>Discovery protocols (CDP, LLDP)</w:t>
      </w:r>
    </w:p>
    <w:p w14:paraId="256E6CCE" w14:textId="77777777" w:rsidR="00CB5358" w:rsidRPr="00FD4A4B" w:rsidRDefault="00CB5358" w:rsidP="00CB5358">
      <w:pPr>
        <w:pStyle w:val="B1"/>
      </w:pPr>
      <w:r w:rsidRPr="00FD4A4B">
        <w:t>-</w:t>
      </w:r>
      <w:r w:rsidRPr="00FD4A4B">
        <w:tab/>
        <w:t>IP Identification Service (</w:t>
      </w:r>
      <w:proofErr w:type="spellStart"/>
      <w:r w:rsidRPr="00FD4A4B">
        <w:t>Identd</w:t>
      </w:r>
      <w:proofErr w:type="spellEnd"/>
      <w:r w:rsidRPr="00FD4A4B">
        <w:t>)</w:t>
      </w:r>
    </w:p>
    <w:p w14:paraId="1850DF8C" w14:textId="77777777" w:rsidR="00CB5358" w:rsidRPr="00FD4A4B" w:rsidRDefault="00CB5358" w:rsidP="00CB5358">
      <w:pPr>
        <w:pStyle w:val="B1"/>
      </w:pPr>
      <w:r w:rsidRPr="00FD4A4B">
        <w:t>-</w:t>
      </w:r>
      <w:r w:rsidRPr="00FD4A4B">
        <w:tab/>
        <w:t>PAD</w:t>
      </w:r>
    </w:p>
    <w:p w14:paraId="719CC6FD" w14:textId="77777777" w:rsidR="00CB5358" w:rsidRPr="00FD4A4B" w:rsidRDefault="00CB5358" w:rsidP="00CB5358">
      <w:pPr>
        <w:pStyle w:val="B1"/>
      </w:pPr>
      <w:r w:rsidRPr="00FD4A4B">
        <w:t>-</w:t>
      </w:r>
      <w:r w:rsidRPr="00FD4A4B">
        <w:tab/>
        <w:t>MOP</w:t>
      </w:r>
    </w:p>
    <w:p w14:paraId="268ABC8A" w14:textId="77777777" w:rsidR="00CB5358" w:rsidRPr="00FD4A4B" w:rsidRDefault="00CB5358" w:rsidP="00CB5358">
      <w:pPr>
        <w:pStyle w:val="NO"/>
      </w:pPr>
      <w:r w:rsidRPr="00FD4A4B">
        <w:t>NOTE 1:</w:t>
      </w:r>
      <w:r w:rsidRPr="00FD4A4B">
        <w:tab/>
        <w:t xml:space="preserve">As an alternative to disabling the HTTP service, it is also possible for this service to remain active for reasons of user friendliness. In this case, however, queries to the web service </w:t>
      </w:r>
      <w:r w:rsidRPr="009423C7">
        <w:t xml:space="preserve">are </w:t>
      </w:r>
      <w:r w:rsidRPr="00FD4A4B">
        <w:t xml:space="preserve">not answered directly on this port but </w:t>
      </w:r>
      <w:r w:rsidRPr="00907F75">
        <w:t>from a</w:t>
      </w:r>
      <w:r w:rsidRPr="00FD4A4B">
        <w:t xml:space="preserve"> redirected to HTTPS service.</w:t>
      </w:r>
    </w:p>
    <w:p w14:paraId="336FD1E0" w14:textId="77777777" w:rsidR="00CB5358" w:rsidRPr="00FD4A4B" w:rsidRDefault="00CB5358" w:rsidP="00CB5358">
      <w:pPr>
        <w:pStyle w:val="NO"/>
      </w:pPr>
      <w:r w:rsidRPr="00FD4A4B">
        <w:rPr>
          <w:caps/>
        </w:rPr>
        <w:t>Note 2</w:t>
      </w:r>
      <w:r w:rsidRPr="00FD4A4B">
        <w:t>:</w:t>
      </w:r>
      <w:r w:rsidRPr="00FD4A4B">
        <w:tab/>
        <w:t xml:space="preserve"> Full documentation of required protocols and services of the network product and their purpose needs to be provided by the vendor as prerequisite for the test case.</w:t>
      </w:r>
    </w:p>
    <w:p w14:paraId="63D34CC0" w14:textId="77777777" w:rsidR="00CB5358" w:rsidRDefault="00CB5358" w:rsidP="00CB5358">
      <w:pPr>
        <w:rPr>
          <w:i/>
        </w:rPr>
      </w:pPr>
      <w:r w:rsidRPr="00BC320C">
        <w:rPr>
          <w:i/>
        </w:rPr>
        <w:t xml:space="preserve">Threat References: </w:t>
      </w:r>
      <w:r w:rsidRPr="00BC320C">
        <w:rPr>
          <w:iCs/>
        </w:rPr>
        <w:t>TR 33.926 [4]</w:t>
      </w:r>
      <w:r w:rsidRPr="003A30E9">
        <w:rPr>
          <w:iCs/>
        </w:rPr>
        <w:t>, clause 5.3.7.3, Insecure Network Services</w:t>
      </w:r>
    </w:p>
    <w:p w14:paraId="3C343B71" w14:textId="77777777" w:rsidR="00CB5358" w:rsidRPr="00FD4A4B" w:rsidRDefault="00CB5358" w:rsidP="00CB5358">
      <w:r w:rsidRPr="00FD4A4B">
        <w:rPr>
          <w:i/>
        </w:rPr>
        <w:t>Test Case</w:t>
      </w:r>
      <w:r w:rsidRPr="00FD4A4B">
        <w:t xml:space="preserve">: </w:t>
      </w:r>
    </w:p>
    <w:p w14:paraId="3AD921C9" w14:textId="77777777" w:rsidR="00CB5358" w:rsidRPr="00FD4A4B" w:rsidRDefault="00CB5358" w:rsidP="00CB5358">
      <w:r w:rsidRPr="00FD4A4B">
        <w:rPr>
          <w:b/>
        </w:rPr>
        <w:t>Test Name</w:t>
      </w:r>
      <w:r w:rsidRPr="00FD4A4B">
        <w:t>: TC_NO_UNNECESSARY_SERVICE</w:t>
      </w:r>
    </w:p>
    <w:p w14:paraId="36F1FDA7" w14:textId="77777777" w:rsidR="00CB5358" w:rsidRPr="00FD4A4B" w:rsidRDefault="00CB5358" w:rsidP="00CB5358">
      <w:pPr>
        <w:keepNext/>
        <w:keepLines/>
        <w:spacing w:before="180"/>
        <w:rPr>
          <w:b/>
          <w:lang w:eastAsia="zh-CN"/>
        </w:rPr>
      </w:pPr>
      <w:r w:rsidRPr="00FD4A4B">
        <w:rPr>
          <w:b/>
          <w:lang w:eastAsia="zh-CN"/>
        </w:rPr>
        <w:t>Purpose:</w:t>
      </w:r>
    </w:p>
    <w:p w14:paraId="7C9CBD24" w14:textId="77777777" w:rsidR="00CB5358" w:rsidRPr="00FD4A4B" w:rsidRDefault="00CB5358" w:rsidP="00CB5358">
      <w:r w:rsidRPr="00FD4A4B">
        <w:t>To ensure that on all network interfaces, there are no unsecure services or protocols that might be running.</w:t>
      </w:r>
    </w:p>
    <w:p w14:paraId="2411073D" w14:textId="77777777" w:rsidR="00CB5358" w:rsidRPr="00FD4A4B" w:rsidRDefault="00CB5358" w:rsidP="00CB5358">
      <w:pPr>
        <w:keepNext/>
        <w:keepLines/>
        <w:spacing w:before="180"/>
        <w:rPr>
          <w:b/>
          <w:lang w:eastAsia="zh-CN"/>
        </w:rPr>
      </w:pPr>
      <w:r w:rsidRPr="00FD4A4B">
        <w:rPr>
          <w:b/>
          <w:lang w:eastAsia="zh-CN"/>
        </w:rPr>
        <w:t>Procedure and execution steps:</w:t>
      </w:r>
    </w:p>
    <w:p w14:paraId="3C4F7E0F" w14:textId="77777777" w:rsidR="00CB5358" w:rsidRPr="00FD4A4B" w:rsidRDefault="00CB5358" w:rsidP="00CB5358">
      <w:pPr>
        <w:keepNext/>
        <w:keepLines/>
        <w:spacing w:before="180"/>
        <w:ind w:left="284"/>
        <w:rPr>
          <w:b/>
          <w:lang w:eastAsia="zh-CN"/>
        </w:rPr>
      </w:pPr>
      <w:r w:rsidRPr="00FD4A4B">
        <w:rPr>
          <w:b/>
          <w:lang w:eastAsia="zh-CN"/>
        </w:rPr>
        <w:t>Pre-Conditions:</w:t>
      </w:r>
    </w:p>
    <w:p w14:paraId="50A3E98D" w14:textId="77777777" w:rsidR="00CB5358" w:rsidRPr="00FD4A4B" w:rsidRDefault="00CB5358" w:rsidP="00CB5358">
      <w:pPr>
        <w:ind w:left="284"/>
      </w:pPr>
      <w:r w:rsidRPr="00FD4A4B">
        <w:t>A list of all required network protocols and services containing at least the following information shall be included in the documentation accompanying the Network Product:</w:t>
      </w:r>
    </w:p>
    <w:p w14:paraId="3B43B9D6" w14:textId="77777777" w:rsidR="00CB5358" w:rsidRPr="00FD4A4B" w:rsidRDefault="00CB5358" w:rsidP="00CB5358">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14:paraId="303D2AFF" w14:textId="77777777" w:rsidR="00CB5358" w:rsidRPr="00FD4A4B" w:rsidRDefault="00CB5358" w:rsidP="00CB5358">
      <w:pPr>
        <w:pStyle w:val="B1"/>
      </w:pPr>
      <w:r w:rsidRPr="00FD4A4B">
        <w:t>-</w:t>
      </w:r>
      <w:r w:rsidRPr="00FD4A4B">
        <w:tab/>
        <w:t>their open ports and associated services;</w:t>
      </w:r>
    </w:p>
    <w:p w14:paraId="35A753D3" w14:textId="77777777" w:rsidR="00CB5358" w:rsidRPr="00FD4A4B" w:rsidRDefault="00CB5358" w:rsidP="00CB5358">
      <w:pPr>
        <w:pStyle w:val="B1"/>
      </w:pPr>
      <w:r w:rsidRPr="00FD4A4B">
        <w:t>-</w:t>
      </w:r>
      <w:r w:rsidRPr="00FD4A4B">
        <w:tab/>
        <w:t>and a description of their purposes.</w:t>
      </w:r>
    </w:p>
    <w:p w14:paraId="6F47A1A9" w14:textId="77777777" w:rsidR="00CB5358" w:rsidRPr="00FD4A4B" w:rsidRDefault="00CB5358" w:rsidP="00CB5358">
      <w:pPr>
        <w:ind w:left="284"/>
      </w:pPr>
      <w:r w:rsidRPr="00FD4A4B">
        <w:t>The tool used shall be capable to detect and identify the protocol handlers and running services in the system.</w:t>
      </w:r>
    </w:p>
    <w:p w14:paraId="2A11D2B2" w14:textId="77777777" w:rsidR="00CB5358" w:rsidRPr="00FD4A4B" w:rsidRDefault="00CB5358" w:rsidP="00CB5358">
      <w:pPr>
        <w:keepNext/>
        <w:keepLines/>
        <w:spacing w:before="180"/>
        <w:ind w:left="284"/>
        <w:rPr>
          <w:b/>
          <w:lang w:eastAsia="zh-CN"/>
        </w:rPr>
      </w:pPr>
      <w:r w:rsidRPr="00FD4A4B">
        <w:rPr>
          <w:b/>
          <w:lang w:eastAsia="zh-CN"/>
        </w:rPr>
        <w:t>Execution Steps</w:t>
      </w:r>
    </w:p>
    <w:p w14:paraId="08CCCBB6" w14:textId="77777777" w:rsidR="00CB5358" w:rsidRPr="00FD4A4B" w:rsidRDefault="00CB5358" w:rsidP="00CB5358">
      <w:pPr>
        <w:ind w:left="284"/>
      </w:pPr>
      <w:r w:rsidRPr="00FD4A4B">
        <w:t>The test</w:t>
      </w:r>
      <w:r w:rsidRPr="0023587C">
        <w:t>er</w:t>
      </w:r>
      <w:r w:rsidRPr="00FD4A4B">
        <w:t xml:space="preserve"> is required to execute the following steps:</w:t>
      </w:r>
    </w:p>
    <w:p w14:paraId="33AFBED0" w14:textId="77777777" w:rsidR="00CB5358" w:rsidRPr="00FD4A4B" w:rsidRDefault="00CB5358" w:rsidP="00CB5358">
      <w:pPr>
        <w:pStyle w:val="B1"/>
      </w:pPr>
      <w:r w:rsidRPr="00FD4A4B">
        <w:t>1.</w:t>
      </w:r>
      <w:r w:rsidRPr="00FD4A4B">
        <w:tab/>
        <w:t>Verification of the compliance to the prerequisites:</w:t>
      </w:r>
    </w:p>
    <w:p w14:paraId="78380627" w14:textId="77777777" w:rsidR="00CB5358" w:rsidRPr="00FD4A4B" w:rsidRDefault="00CB5358" w:rsidP="00CB5358">
      <w:pPr>
        <w:pStyle w:val="B2"/>
        <w:ind w:left="852"/>
      </w:pPr>
      <w:r w:rsidRPr="00FD4A4B">
        <w:t>a.</w:t>
      </w:r>
      <w:r w:rsidRPr="00FD4A4B">
        <w:tab/>
        <w:t>Verification that the list of available network services and protocol handlers is available in the documentation of the Network Product.</w:t>
      </w:r>
    </w:p>
    <w:p w14:paraId="18510925" w14:textId="77777777" w:rsidR="00CB5358" w:rsidRPr="00FD4A4B" w:rsidRDefault="00CB5358" w:rsidP="00CB5358">
      <w:pPr>
        <w:pStyle w:val="B2"/>
        <w:ind w:left="852"/>
      </w:pPr>
      <w:r w:rsidRPr="00FD4A4B">
        <w:t>b.</w:t>
      </w:r>
      <w:r w:rsidRPr="00FD4A4B">
        <w:tab/>
        <w:t>Validation that all entries in the list are necessary for the operation of the Network Product class.</w:t>
      </w:r>
    </w:p>
    <w:p w14:paraId="77D89765" w14:textId="77777777" w:rsidR="00CB5358" w:rsidRPr="00FD4A4B" w:rsidRDefault="00CB5358" w:rsidP="00CB5358">
      <w:pPr>
        <w:pStyle w:val="B1"/>
      </w:pPr>
      <w:r w:rsidRPr="00FD4A4B">
        <w:t>2.</w:t>
      </w:r>
      <w:r w:rsidRPr="00FD4A4B">
        <w:tab/>
        <w:t>Identification of the network services and protocol handlers by means of tools or any other testing means.</w:t>
      </w:r>
    </w:p>
    <w:p w14:paraId="4B34FE6B" w14:textId="77777777" w:rsidR="00CB5358" w:rsidRPr="00FD4A4B" w:rsidRDefault="00CB5358" w:rsidP="00CB5358">
      <w:pPr>
        <w:pStyle w:val="B1"/>
      </w:pPr>
      <w:r w:rsidRPr="00FD4A4B">
        <w:lastRenderedPageBreak/>
        <w:t>3.</w:t>
      </w:r>
      <w:r w:rsidRPr="00FD4A4B">
        <w:tab/>
        <w:t>Validation that there are no entries in the list of network services and handlers apart from the ones that have been mentioned for the operation of the Network Product in the attached documentation.</w:t>
      </w:r>
    </w:p>
    <w:p w14:paraId="4B112B1C" w14:textId="77777777" w:rsidR="00CB5358" w:rsidRPr="002744D9" w:rsidRDefault="00CB5358" w:rsidP="00CB5358">
      <w:pPr>
        <w:pStyle w:val="B1"/>
      </w:pPr>
      <w:r w:rsidRPr="002744D9">
        <w:t>4.</w:t>
      </w:r>
      <w:r w:rsidRPr="002744D9">
        <w:tab/>
        <w:t>The tester shall reboot the network product and re-execute execution steps 2 and 3 without further configuration.</w:t>
      </w:r>
    </w:p>
    <w:p w14:paraId="6CAF9BA6" w14:textId="77777777" w:rsidR="00CB5358" w:rsidRPr="00FD4A4B" w:rsidRDefault="00CB5358" w:rsidP="00CB5358">
      <w:pPr>
        <w:keepNext/>
        <w:keepLines/>
        <w:spacing w:before="180"/>
        <w:rPr>
          <w:b/>
          <w:lang w:eastAsia="zh-CN"/>
        </w:rPr>
      </w:pPr>
      <w:r w:rsidRPr="00FD4A4B">
        <w:rPr>
          <w:b/>
          <w:lang w:eastAsia="zh-CN"/>
        </w:rPr>
        <w:t>Expected Results:</w:t>
      </w:r>
    </w:p>
    <w:p w14:paraId="27F31E46" w14:textId="77777777" w:rsidR="00CB5358" w:rsidRPr="00FD4A4B" w:rsidRDefault="00CB5358" w:rsidP="00CB5358">
      <w:pPr>
        <w:keepNext/>
        <w:keepLines/>
        <w:spacing w:before="180"/>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14:paraId="34DD3DB8" w14:textId="77777777" w:rsidR="00CB5358" w:rsidRPr="00FD4A4B" w:rsidRDefault="00CB5358" w:rsidP="00CB5358">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14:paraId="269590F7" w14:textId="77777777" w:rsidR="00CB5358" w:rsidRPr="00FD4A4B" w:rsidRDefault="00CB5358" w:rsidP="00CB5358">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Pr="00FD4A4B">
        <w:rPr>
          <w:lang w:eastAsia="ja-JP"/>
        </w:rPr>
        <w:t>.</w:t>
      </w:r>
      <w:r w:rsidRPr="00FD4A4B">
        <w:rPr>
          <w:lang w:eastAsia="zh-CN"/>
        </w:rPr>
        <w:t xml:space="preserve"> </w:t>
      </w:r>
    </w:p>
    <w:p w14:paraId="52E71465" w14:textId="77777777" w:rsidR="00CB5358" w:rsidRPr="00FD4A4B" w:rsidRDefault="00CB5358" w:rsidP="00CB5358">
      <w:pPr>
        <w:keepNext/>
        <w:keepLines/>
        <w:spacing w:before="180"/>
        <w:rPr>
          <w:lang w:eastAsia="ja-JP"/>
        </w:rPr>
      </w:pPr>
      <w:r w:rsidRPr="00FD4A4B">
        <w:rPr>
          <w:rFonts w:hint="eastAsia"/>
          <w:lang w:eastAsia="ja-JP"/>
        </w:rPr>
        <w:t>Result will show:</w:t>
      </w:r>
    </w:p>
    <w:p w14:paraId="0606372B" w14:textId="77777777" w:rsidR="00CB5358" w:rsidRPr="00FD4A4B" w:rsidRDefault="00CB5358" w:rsidP="00CB5358">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necessary for its operation.</w:t>
      </w:r>
      <w:r w:rsidRPr="00FD4A4B">
        <w:rPr>
          <w:b/>
          <w:lang w:eastAsia="zh-CN"/>
        </w:rPr>
        <w:t xml:space="preserve"> </w:t>
      </w:r>
    </w:p>
    <w:p w14:paraId="377F233F" w14:textId="77777777" w:rsidR="00CB5358" w:rsidRPr="00FD4A4B" w:rsidRDefault="00CB5358" w:rsidP="00CB5358">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14:paraId="2377EB53" w14:textId="77777777" w:rsidR="00CB5358" w:rsidRPr="004776C3" w:rsidRDefault="00CB5358" w:rsidP="00CB5358">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14:paraId="4A8B94E9" w14:textId="77777777" w:rsidR="00CB5358" w:rsidRPr="00FD4A4B" w:rsidRDefault="00CB5358" w:rsidP="00CB5358">
      <w:pPr>
        <w:keepNext/>
        <w:keepLines/>
        <w:spacing w:before="180"/>
        <w:rPr>
          <w:b/>
          <w:lang w:eastAsia="zh-CN"/>
        </w:rPr>
      </w:pPr>
      <w:r w:rsidRPr="00FD4A4B">
        <w:rPr>
          <w:b/>
          <w:lang w:eastAsia="zh-CN"/>
        </w:rPr>
        <w:t>Expected format of evidence:</w:t>
      </w:r>
    </w:p>
    <w:p w14:paraId="67DC8C9A" w14:textId="3EF864FC" w:rsidR="00CB5358" w:rsidRPr="00FD4A4B" w:rsidDel="00C77828" w:rsidRDefault="00CB5358" w:rsidP="00CB5358">
      <w:pPr>
        <w:rPr>
          <w:del w:id="175" w:author="Ben Lorenz" w:date="2024-08-12T09:33:00Z" w16du:dateUtc="2024-08-12T07:33:00Z"/>
        </w:rPr>
      </w:pPr>
      <w:del w:id="176" w:author="Ben Lorenz" w:date="2024-08-12T09:33:00Z" w16du:dateUtc="2024-08-12T07:33:00Z">
        <w:r w:rsidRPr="00FD4A4B" w:rsidDel="00C77828">
          <w:delText>A report provided by the testing agency which will consist of the following information:</w:delText>
        </w:r>
      </w:del>
    </w:p>
    <w:p w14:paraId="130AE79C" w14:textId="77777777" w:rsidR="00CB5358" w:rsidRPr="00FD4A4B" w:rsidRDefault="00CB5358" w:rsidP="00CB5358">
      <w:pPr>
        <w:pStyle w:val="B1"/>
      </w:pPr>
      <w:r w:rsidRPr="00FD4A4B">
        <w:t>-</w:t>
      </w:r>
      <w:r w:rsidRPr="00FD4A4B">
        <w:tab/>
        <w:t>The used tool(s) name and version information</w:t>
      </w:r>
      <w:r>
        <w:t>;</w:t>
      </w:r>
    </w:p>
    <w:p w14:paraId="24640239" w14:textId="77777777" w:rsidR="00CB5358" w:rsidRPr="00FD4A4B" w:rsidRDefault="00CB5358" w:rsidP="00CB5358">
      <w:pPr>
        <w:pStyle w:val="B1"/>
      </w:pPr>
      <w:r w:rsidRPr="00FD4A4B">
        <w:t>-</w:t>
      </w:r>
      <w:r w:rsidRPr="00FD4A4B">
        <w:tab/>
        <w:t>Settings and configurations</w:t>
      </w:r>
      <w:r w:rsidRPr="0072561F">
        <w:t>, and commands</w:t>
      </w:r>
      <w:r w:rsidRPr="00FD4A4B">
        <w:t xml:space="preserve"> used</w:t>
      </w:r>
      <w:r w:rsidRPr="0072561F">
        <w:t xml:space="preserve"> (if applicable)</w:t>
      </w:r>
      <w:r>
        <w:t>;</w:t>
      </w:r>
      <w:r w:rsidRPr="00FD4A4B">
        <w:t xml:space="preserve"> </w:t>
      </w:r>
    </w:p>
    <w:p w14:paraId="2BB6012D" w14:textId="77777777" w:rsidR="00CB5358" w:rsidRPr="00FD4A4B" w:rsidRDefault="00CB5358" w:rsidP="00CB5358">
      <w:pPr>
        <w:pStyle w:val="B1"/>
      </w:pPr>
      <w:r w:rsidRPr="00FD4A4B">
        <w:t>-</w:t>
      </w:r>
      <w:r w:rsidRPr="00FD4A4B">
        <w:tab/>
      </w:r>
      <w:r>
        <w:t>T</w:t>
      </w:r>
      <w:r w:rsidRPr="00FD4A4B">
        <w:t>he output pertaining to the test case performed and</w:t>
      </w:r>
    </w:p>
    <w:p w14:paraId="0057E53B" w14:textId="77777777" w:rsidR="00CB5358" w:rsidRPr="00FD4A4B" w:rsidRDefault="00CB5358" w:rsidP="00CB5358">
      <w:pPr>
        <w:pStyle w:val="B1"/>
      </w:pPr>
      <w:r w:rsidRPr="00FD4A4B">
        <w:t>-</w:t>
      </w:r>
      <w:r w:rsidRPr="00FD4A4B">
        <w:tab/>
      </w:r>
      <w:r>
        <w:t>T</w:t>
      </w:r>
      <w:r w:rsidRPr="00FD4A4B">
        <w:t xml:space="preserve">he test results i.e. services existing or not existing in the </w:t>
      </w:r>
      <w:r w:rsidRPr="00BC320C">
        <w:t>Network Product</w:t>
      </w:r>
      <w:r>
        <w:t>.</w:t>
      </w:r>
    </w:p>
    <w:p w14:paraId="3E247C56" w14:textId="77777777" w:rsidR="00EE744C" w:rsidRDefault="00EE744C" w:rsidP="00CB5358">
      <w:pPr>
        <w:pStyle w:val="berschrift4"/>
      </w:pPr>
      <w:bookmarkStart w:id="177" w:name="_CR4_3_2_2"/>
      <w:bookmarkStart w:id="178" w:name="_Toc19542421"/>
      <w:bookmarkStart w:id="179" w:name="_Toc35348423"/>
      <w:bookmarkStart w:id="180" w:name="_Toc161741950"/>
      <w:bookmarkEnd w:id="177"/>
    </w:p>
    <w:p w14:paraId="18C2B753" w14:textId="77777777" w:rsidR="00EE744C" w:rsidRPr="00AD7D67" w:rsidRDefault="00EE744C" w:rsidP="00EE744C">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4701BFA8" w14:textId="668CAF0D" w:rsidR="00CB5358" w:rsidRPr="00FD4A4B" w:rsidRDefault="00CB5358" w:rsidP="00CB5358">
      <w:pPr>
        <w:pStyle w:val="berschrift4"/>
      </w:pPr>
      <w:r w:rsidRPr="00907F75">
        <w:t>4</w:t>
      </w:r>
      <w:r w:rsidRPr="00FD4A4B">
        <w:t>.3.2.2</w:t>
      </w:r>
      <w:r w:rsidRPr="00FD4A4B">
        <w:tab/>
        <w:t>Restricted reachability of services</w:t>
      </w:r>
      <w:bookmarkEnd w:id="178"/>
      <w:bookmarkEnd w:id="179"/>
      <w:bookmarkEnd w:id="180"/>
    </w:p>
    <w:p w14:paraId="292264DA" w14:textId="77777777" w:rsidR="00CB5358" w:rsidRPr="00FD4A4B" w:rsidRDefault="00CB5358" w:rsidP="00CB5358">
      <w:pPr>
        <w:rPr>
          <w:lang w:eastAsia="ja-JP"/>
        </w:rPr>
      </w:pPr>
      <w:r w:rsidRPr="00FD4A4B">
        <w:rPr>
          <w:i/>
          <w:lang w:eastAsia="ja-JP"/>
        </w:rPr>
        <w:t>Requirement Name</w:t>
      </w:r>
      <w:r w:rsidRPr="00FD4A4B">
        <w:rPr>
          <w:lang w:eastAsia="ja-JP"/>
        </w:rPr>
        <w:t xml:space="preserve">: </w:t>
      </w:r>
      <w:r w:rsidRPr="0023587C">
        <w:rPr>
          <w:lang w:eastAsia="ja-JP"/>
        </w:rPr>
        <w:t>Restricted</w:t>
      </w:r>
      <w:r w:rsidRPr="00FD4A4B">
        <w:rPr>
          <w:lang w:eastAsia="ja-JP"/>
        </w:rPr>
        <w:t xml:space="preserve"> reachability of services</w:t>
      </w:r>
    </w:p>
    <w:p w14:paraId="2783D8BD" w14:textId="77777777" w:rsidR="00CB5358" w:rsidRDefault="00CB5358" w:rsidP="00CB5358">
      <w:pPr>
        <w:rPr>
          <w:i/>
          <w:lang w:eastAsia="ja-JP"/>
        </w:rPr>
      </w:pPr>
      <w:r w:rsidRPr="00BC320C">
        <w:rPr>
          <w:i/>
          <w:lang w:eastAsia="ja-JP"/>
        </w:rPr>
        <w:t xml:space="preserve">Requirement Reference: </w:t>
      </w:r>
      <w:r w:rsidRPr="00BC320C">
        <w:rPr>
          <w:iCs/>
          <w:lang w:eastAsia="ja-JP"/>
        </w:rPr>
        <w:t>In accordance with industry best practice</w:t>
      </w:r>
    </w:p>
    <w:p w14:paraId="081E8076" w14:textId="77777777" w:rsidR="00CB5358" w:rsidRPr="00FD4A4B" w:rsidRDefault="00CB5358" w:rsidP="00CB5358">
      <w:pPr>
        <w:rPr>
          <w:lang w:eastAsia="ja-JP"/>
        </w:rPr>
      </w:pPr>
      <w:r w:rsidRPr="00FD4A4B">
        <w:rPr>
          <w:i/>
          <w:lang w:eastAsia="ja-JP"/>
        </w:rPr>
        <w:t>Requirement Description</w:t>
      </w:r>
      <w:r w:rsidRPr="00FD4A4B">
        <w:rPr>
          <w:lang w:eastAsia="ja-JP"/>
        </w:rPr>
        <w:t xml:space="preserve">: </w:t>
      </w:r>
    </w:p>
    <w:p w14:paraId="1532F261" w14:textId="77777777" w:rsidR="00CB5358" w:rsidRPr="00FD4A4B" w:rsidRDefault="00CB5358" w:rsidP="00CB5358">
      <w:pPr>
        <w:rPr>
          <w:lang w:eastAsia="ja-JP"/>
        </w:rPr>
      </w:pPr>
      <w:r w:rsidRPr="00FD4A4B">
        <w:rPr>
          <w:lang w:eastAsia="ja-JP"/>
        </w:rPr>
        <w:t xml:space="preserve">The network product shall restrict the reachability of services so that they can only be reached on interfaces where their usage is required. On interfaces </w:t>
      </w:r>
      <w:proofErr w:type="gramStart"/>
      <w:r w:rsidRPr="00FD4A4B">
        <w:rPr>
          <w:lang w:eastAsia="ja-JP"/>
        </w:rPr>
        <w:t>were</w:t>
      </w:r>
      <w:proofErr w:type="gramEnd"/>
      <w:r w:rsidRPr="00FD4A4B">
        <w:rPr>
          <w:lang w:eastAsia="ja-JP"/>
        </w:rPr>
        <w:t xml:space="preserve"> services are active, the reachability should be limited to legitimate communication peers. This limitation shall be realized on the network product itself (without measures (e.g. firewall) at network side) according to the requirement detailed in clause </w:t>
      </w:r>
      <w:r>
        <w:rPr>
          <w:lang w:eastAsia="ja-JP"/>
        </w:rPr>
        <w:t>4</w:t>
      </w:r>
      <w:r w:rsidRPr="00F053CF">
        <w:rPr>
          <w:lang w:eastAsia="ja-JP"/>
        </w:rPr>
        <w:t>.2.6.2.1</w:t>
      </w:r>
      <w:r w:rsidRPr="00FD4A4B">
        <w:rPr>
          <w:lang w:eastAsia="ja-JP"/>
        </w:rPr>
        <w:t xml:space="preserve"> Packet Filtering.</w:t>
      </w:r>
    </w:p>
    <w:p w14:paraId="5E893FF7" w14:textId="77777777" w:rsidR="00CB5358" w:rsidRPr="00FD4A4B" w:rsidRDefault="00CB5358" w:rsidP="00CB5358">
      <w:pPr>
        <w:pStyle w:val="EX"/>
        <w:rPr>
          <w:lang w:eastAsia="ja-JP"/>
        </w:rPr>
      </w:pPr>
      <w:r w:rsidRPr="00FD4A4B">
        <w:rPr>
          <w:caps/>
          <w:lang w:eastAsia="ja-JP"/>
        </w:rPr>
        <w:t>Example</w:t>
      </w:r>
      <w:r w:rsidRPr="00FD4A4B">
        <w:rPr>
          <w:lang w:eastAsia="ja-JP"/>
        </w:rPr>
        <w:t>:</w:t>
      </w:r>
      <w:r w:rsidRPr="00FD4A4B">
        <w:rPr>
          <w:lang w:eastAsia="ja-JP"/>
        </w:rPr>
        <w:tab/>
        <w:t xml:space="preserve">Administrative services (e.g. SSH, HTTPS, RDP) shall be restricted to interfaces in the management network to support separation of management traffic from user traffic. </w:t>
      </w:r>
    </w:p>
    <w:p w14:paraId="5267C092" w14:textId="77777777" w:rsidR="00CB5358" w:rsidRDefault="00CB5358" w:rsidP="00CB5358">
      <w:pPr>
        <w:rPr>
          <w:i/>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sidRPr="003A30E9">
        <w:rPr>
          <w:rFonts w:ascii="Tele-GroteskNor" w:eastAsia="SimSun" w:hAnsi="Tele-GroteskNor" w:cs="Tele-GroteskNor"/>
          <w:color w:val="000000"/>
          <w:lang w:val="en-US" w:eastAsia="zh-CN"/>
        </w:rPr>
        <w:t>, clause 5.3.7.3, Insecure Network Services</w:t>
      </w:r>
    </w:p>
    <w:p w14:paraId="715372B5" w14:textId="77777777" w:rsidR="00CB5358" w:rsidRPr="00FD4A4B" w:rsidRDefault="00CB5358" w:rsidP="00CB5358">
      <w:pPr>
        <w:rPr>
          <w:lang w:eastAsia="ja-JP"/>
        </w:rPr>
      </w:pPr>
      <w:r w:rsidRPr="00FD4A4B">
        <w:rPr>
          <w:i/>
          <w:lang w:eastAsia="ja-JP"/>
        </w:rPr>
        <w:t>Test Case</w:t>
      </w:r>
      <w:r w:rsidRPr="00FD4A4B">
        <w:rPr>
          <w:lang w:eastAsia="ja-JP"/>
        </w:rPr>
        <w:t xml:space="preserve">: </w:t>
      </w:r>
    </w:p>
    <w:p w14:paraId="29648982" w14:textId="77777777" w:rsidR="00CB5358" w:rsidRPr="00FD4A4B" w:rsidRDefault="00CB5358" w:rsidP="00CB5358">
      <w:pPr>
        <w:keepNext/>
        <w:keepLines/>
        <w:spacing w:before="180"/>
        <w:rPr>
          <w:b/>
          <w:lang w:eastAsia="zh-CN"/>
        </w:rPr>
      </w:pPr>
      <w:r w:rsidRPr="00FD4A4B">
        <w:rPr>
          <w:b/>
          <w:lang w:eastAsia="zh-CN"/>
        </w:rPr>
        <w:t>Test Name</w:t>
      </w:r>
      <w:r w:rsidRPr="00FD4A4B">
        <w:rPr>
          <w:i/>
          <w:lang w:eastAsia="zh-CN"/>
        </w:rPr>
        <w:t xml:space="preserve">: </w:t>
      </w:r>
      <w:r w:rsidRPr="00FD4A4B">
        <w:rPr>
          <w:lang w:eastAsia="zh-CN"/>
        </w:rPr>
        <w:t>TC_RESTRICTED_</w:t>
      </w:r>
      <w:r w:rsidRPr="00872E8B">
        <w:rPr>
          <w:lang w:eastAsia="zh-CN"/>
        </w:rPr>
        <w:t xml:space="preserve"> REACHABILITY </w:t>
      </w:r>
      <w:r w:rsidRPr="00FD4A4B">
        <w:rPr>
          <w:lang w:eastAsia="zh-CN"/>
        </w:rPr>
        <w:t>_OF_SERVICES</w:t>
      </w:r>
    </w:p>
    <w:p w14:paraId="10FC0E88" w14:textId="77777777" w:rsidR="00CB5358" w:rsidRPr="00FD4A4B" w:rsidRDefault="00CB5358" w:rsidP="00CB5358">
      <w:pPr>
        <w:keepNext/>
        <w:keepLines/>
        <w:spacing w:before="180"/>
        <w:rPr>
          <w:b/>
          <w:lang w:eastAsia="zh-CN"/>
        </w:rPr>
      </w:pPr>
      <w:r w:rsidRPr="00FD4A4B">
        <w:rPr>
          <w:b/>
          <w:lang w:eastAsia="zh-CN"/>
        </w:rPr>
        <w:t>Purpose:</w:t>
      </w:r>
    </w:p>
    <w:p w14:paraId="30C623C4" w14:textId="77777777" w:rsidR="00CB5358" w:rsidRPr="00FD4A4B" w:rsidRDefault="00CB5358" w:rsidP="00CB5358">
      <w:pPr>
        <w:jc w:val="both"/>
      </w:pPr>
      <w:r w:rsidRPr="00FD4A4B">
        <w:t xml:space="preserve">To verify that it is possible to bind the services only to the interfaces from which they are expected to be reachable. </w:t>
      </w:r>
    </w:p>
    <w:p w14:paraId="3C56DE0F" w14:textId="77777777" w:rsidR="00CB5358" w:rsidRPr="00FD4A4B" w:rsidRDefault="00CB5358" w:rsidP="00CB5358">
      <w:pPr>
        <w:pStyle w:val="NO"/>
      </w:pPr>
      <w:r w:rsidRPr="00FD4A4B">
        <w:rPr>
          <w:caps/>
        </w:rPr>
        <w:t>Note</w:t>
      </w:r>
      <w:r w:rsidRPr="00FD4A4B">
        <w:t xml:space="preserve">: </w:t>
      </w:r>
      <w:r w:rsidRPr="00FD4A4B">
        <w:tab/>
        <w:t>The test case developed for the requirement "</w:t>
      </w:r>
      <w:r>
        <w:t xml:space="preserve"> 4</w:t>
      </w:r>
      <w:r w:rsidRPr="00160671">
        <w:t>.2.6.2.1</w:t>
      </w:r>
      <w:r w:rsidRPr="00FD4A4B">
        <w:t xml:space="preserve"> Packet Filtering" implicitly verifies that the network product permits to limit the reachability of the services only to legitimate communication peers, </w:t>
      </w:r>
    </w:p>
    <w:p w14:paraId="6B91C6B4" w14:textId="77777777" w:rsidR="00CB5358" w:rsidRPr="00FD4A4B" w:rsidRDefault="00CB5358" w:rsidP="00CB5358">
      <w:pPr>
        <w:keepNext/>
        <w:keepLines/>
        <w:rPr>
          <w:b/>
          <w:lang w:eastAsia="zh-CN"/>
        </w:rPr>
      </w:pPr>
      <w:r w:rsidRPr="00FD4A4B">
        <w:rPr>
          <w:b/>
          <w:lang w:eastAsia="zh-CN"/>
        </w:rPr>
        <w:lastRenderedPageBreak/>
        <w:t>Procedure and execution steps:</w:t>
      </w:r>
    </w:p>
    <w:p w14:paraId="5280DEC0" w14:textId="77777777" w:rsidR="00CB5358" w:rsidRPr="00FD4A4B" w:rsidRDefault="00CB5358" w:rsidP="00CB5358">
      <w:pPr>
        <w:pStyle w:val="B1"/>
        <w:rPr>
          <w:b/>
          <w:lang w:eastAsia="zh-CN"/>
        </w:rPr>
      </w:pPr>
      <w:r w:rsidRPr="00FD4A4B">
        <w:rPr>
          <w:b/>
          <w:lang w:eastAsia="zh-CN"/>
        </w:rPr>
        <w:t>Pre-Conditions:</w:t>
      </w:r>
    </w:p>
    <w:p w14:paraId="34EE533A" w14:textId="77777777" w:rsidR="00CB5358" w:rsidRPr="00FD4A4B" w:rsidRDefault="00CB5358" w:rsidP="00CB5358">
      <w:pPr>
        <w:pStyle w:val="B1"/>
      </w:pPr>
      <w:r w:rsidRPr="00FD4A4B">
        <w:t>-</w:t>
      </w:r>
      <w:r w:rsidRPr="00FD4A4B">
        <w:tab/>
        <w:t xml:space="preserve">The vendor shall declare, in the documentation accompanying the network product if the network product supports the capability to restrict services reachability to only the nodes authorized to access them. In </w:t>
      </w:r>
      <w:r w:rsidRPr="00747EEA">
        <w:rPr>
          <w:lang w:val="en-US"/>
        </w:rPr>
        <w:t xml:space="preserve">this </w:t>
      </w:r>
      <w:r w:rsidRPr="00FD4A4B">
        <w:t>case, the vendor shall detail how this capability can be configured.</w:t>
      </w:r>
    </w:p>
    <w:p w14:paraId="35FBABFE" w14:textId="77777777" w:rsidR="00CB5358" w:rsidRPr="00FD4A4B" w:rsidRDefault="00CB5358" w:rsidP="00CB5358">
      <w:pPr>
        <w:pStyle w:val="B1"/>
      </w:pPr>
      <w:r w:rsidRPr="00FD4A4B">
        <w:t>-</w:t>
      </w:r>
      <w:r w:rsidRPr="00FD4A4B">
        <w:tab/>
        <w:t>A list of all required network protocols and services containing at least the following information shall be included in the documentation accompanying the Network Product:</w:t>
      </w:r>
    </w:p>
    <w:p w14:paraId="1301F389" w14:textId="77777777" w:rsidR="00CB5358" w:rsidRPr="00FD4A4B" w:rsidRDefault="00CB5358" w:rsidP="00CB5358">
      <w:pPr>
        <w:pStyle w:val="B2"/>
        <w:ind w:left="852"/>
      </w:pPr>
      <w:r w:rsidRPr="00FD4A4B">
        <w:t>-</w:t>
      </w:r>
      <w:r w:rsidRPr="00FD4A4B">
        <w:tab/>
        <w:t xml:space="preserve">protocol handlers and services needed for </w:t>
      </w:r>
      <w:r w:rsidRPr="00FD4A4B">
        <w:rPr>
          <w:lang w:eastAsia="ja-JP"/>
        </w:rPr>
        <w:t>the operation of network product</w:t>
      </w:r>
      <w:r w:rsidRPr="00FD4A4B">
        <w:t>;</w:t>
      </w:r>
    </w:p>
    <w:p w14:paraId="4CE89474" w14:textId="77777777" w:rsidR="00CB5358" w:rsidRPr="00FD4A4B" w:rsidRDefault="00CB5358" w:rsidP="00CB5358">
      <w:pPr>
        <w:pStyle w:val="B2"/>
        <w:ind w:left="852"/>
      </w:pPr>
      <w:r w:rsidRPr="00FD4A4B">
        <w:t>-</w:t>
      </w:r>
      <w:r w:rsidRPr="00FD4A4B">
        <w:tab/>
        <w:t>their open ports and associated services;</w:t>
      </w:r>
    </w:p>
    <w:p w14:paraId="1193FD23" w14:textId="77777777" w:rsidR="00CB5358" w:rsidRPr="00FD4A4B" w:rsidRDefault="00CB5358" w:rsidP="00CB5358">
      <w:pPr>
        <w:pStyle w:val="B2"/>
        <w:ind w:left="852"/>
      </w:pPr>
      <w:r w:rsidRPr="00FD4A4B">
        <w:t>-</w:t>
      </w:r>
      <w:r w:rsidRPr="00FD4A4B">
        <w:tab/>
        <w:t>the configuration options;</w:t>
      </w:r>
    </w:p>
    <w:p w14:paraId="7562D6C4" w14:textId="77777777" w:rsidR="00CB5358" w:rsidRPr="00FD4A4B" w:rsidRDefault="00CB5358" w:rsidP="00CB5358">
      <w:pPr>
        <w:pStyle w:val="B2"/>
        <w:ind w:left="852"/>
      </w:pPr>
      <w:r w:rsidRPr="00FD4A4B">
        <w:t>-</w:t>
      </w:r>
      <w:r w:rsidRPr="00FD4A4B">
        <w:tab/>
        <w:t>and a description of their purposes.</w:t>
      </w:r>
    </w:p>
    <w:p w14:paraId="6BD6201A" w14:textId="77777777" w:rsidR="00CB5358" w:rsidRPr="00FD4A4B" w:rsidRDefault="00CB5358" w:rsidP="00CB5358">
      <w:pPr>
        <w:pStyle w:val="B1"/>
      </w:pPr>
      <w:r w:rsidRPr="00FD4A4B">
        <w:t>-</w:t>
      </w:r>
      <w:r w:rsidRPr="00FD4A4B">
        <w:tab/>
        <w:t xml:space="preserve">The network product is configured such that the required network protocols and services (as described in the network product documentation) are setup and each service is bound to an IP address of a specific network interface (e.g. IP1 which is the </w:t>
      </w:r>
      <w:proofErr w:type="spellStart"/>
      <w:r w:rsidRPr="00FD4A4B">
        <w:t>ip</w:t>
      </w:r>
      <w:proofErr w:type="spellEnd"/>
      <w:r w:rsidRPr="00FD4A4B">
        <w:t xml:space="preserve"> address of if1). Configuration may occur automatically during the initialization phase of the network product or manually as defined in the network product administration documentation.</w:t>
      </w:r>
    </w:p>
    <w:p w14:paraId="109A6BE0" w14:textId="77777777" w:rsidR="00CB5358" w:rsidRPr="00FD4A4B" w:rsidRDefault="00CB5358" w:rsidP="00CB5358">
      <w:pPr>
        <w:pStyle w:val="B1"/>
      </w:pPr>
      <w:r w:rsidRPr="00FD4A4B">
        <w:t>-</w:t>
      </w:r>
      <w:r w:rsidRPr="00FD4A4B">
        <w:tab/>
        <w:t>The network product shall have at least two interfaces enabled, if1 and if2 respectively configured with IP Address IP1 and IP2.</w:t>
      </w:r>
    </w:p>
    <w:p w14:paraId="0F292F8B" w14:textId="77777777" w:rsidR="00CB5358" w:rsidRPr="00FD4A4B" w:rsidRDefault="00CB5358" w:rsidP="00CB5358">
      <w:pPr>
        <w:pStyle w:val="B1"/>
      </w:pPr>
      <w:r w:rsidRPr="00FD4A4B">
        <w:t>-</w:t>
      </w:r>
      <w:r w:rsidRPr="00FD4A4B">
        <w:tab/>
        <w:t>The tester has administrative privileges.</w:t>
      </w:r>
    </w:p>
    <w:p w14:paraId="3A119FB1" w14:textId="77777777" w:rsidR="00CB5358" w:rsidRPr="00FD4A4B" w:rsidRDefault="00CB5358" w:rsidP="00CB5358">
      <w:pPr>
        <w:pStyle w:val="B1"/>
      </w:pPr>
      <w:r w:rsidRPr="00FD4A4B">
        <w:t>-</w:t>
      </w:r>
      <w:r w:rsidRPr="00FD4A4B">
        <w:tab/>
        <w:t xml:space="preserve">A tester machine equipped with a network port scanner tool is available. </w:t>
      </w:r>
    </w:p>
    <w:p w14:paraId="51282BFB" w14:textId="77777777" w:rsidR="00CB5358" w:rsidRPr="00872E8B" w:rsidRDefault="00CB5358" w:rsidP="00CB5358">
      <w:pPr>
        <w:keepNext/>
        <w:keepLines/>
        <w:spacing w:before="180"/>
        <w:ind w:left="284"/>
        <w:rPr>
          <w:b/>
          <w:lang w:eastAsia="zh-CN"/>
        </w:rPr>
      </w:pPr>
      <w:r w:rsidRPr="00FD4A4B">
        <w:rPr>
          <w:b/>
          <w:lang w:eastAsia="zh-CN"/>
        </w:rPr>
        <w:t>Execution Steps</w:t>
      </w:r>
    </w:p>
    <w:p w14:paraId="0D2C1E7E" w14:textId="77777777" w:rsidR="00CB5358" w:rsidRPr="00FD4A4B" w:rsidRDefault="00CB5358" w:rsidP="00CB5358">
      <w:pPr>
        <w:keepNext/>
        <w:keepLines/>
        <w:spacing w:before="180"/>
        <w:ind w:left="284"/>
        <w:rPr>
          <w:b/>
          <w:lang w:eastAsia="zh-CN"/>
        </w:rPr>
      </w:pPr>
      <w:r w:rsidRPr="00872E8B">
        <w:rPr>
          <w:b/>
          <w:lang w:eastAsia="zh-CN"/>
        </w:rPr>
        <w:t xml:space="preserve">For every available interface </w:t>
      </w:r>
      <w:proofErr w:type="spellStart"/>
      <w:r w:rsidRPr="00872E8B">
        <w:rPr>
          <w:b/>
          <w:lang w:eastAsia="zh-CN"/>
        </w:rPr>
        <w:t>if_n</w:t>
      </w:r>
      <w:proofErr w:type="spellEnd"/>
      <w:r w:rsidRPr="00872E8B">
        <w:rPr>
          <w:b/>
          <w:lang w:eastAsia="zh-CN"/>
        </w:rPr>
        <w:t>:</w:t>
      </w:r>
    </w:p>
    <w:p w14:paraId="709A873C" w14:textId="77777777" w:rsidR="00CB5358" w:rsidRPr="00FD4A4B" w:rsidRDefault="00CB5358" w:rsidP="00CB5358">
      <w:pPr>
        <w:pStyle w:val="B1"/>
      </w:pPr>
      <w:r w:rsidRPr="00FD4A4B">
        <w:t>1.</w:t>
      </w:r>
      <w:r w:rsidRPr="00FD4A4B">
        <w:tab/>
        <w:t xml:space="preserve">The tester runs a network port scanner (e.g. </w:t>
      </w:r>
      <w:proofErr w:type="spellStart"/>
      <w:r w:rsidRPr="00FD4A4B">
        <w:t>nmap</w:t>
      </w:r>
      <w:proofErr w:type="spellEnd"/>
      <w:r w:rsidRPr="00FD4A4B">
        <w:t xml:space="preserve">) </w:t>
      </w:r>
      <w:r w:rsidRPr="00872E8B">
        <w:t xml:space="preserve">or uses local network interface information on </w:t>
      </w:r>
      <w:proofErr w:type="spellStart"/>
      <w:r w:rsidRPr="00872E8B">
        <w:t>if_n</w:t>
      </w:r>
      <w:proofErr w:type="spellEnd"/>
      <w:r w:rsidRPr="00FD4A4B">
        <w:t xml:space="preserve"> and verifies that the configured services</w:t>
      </w:r>
      <w:r w:rsidRPr="00872E8B">
        <w:t xml:space="preserve"> (according to the vendor documentation)</w:t>
      </w:r>
      <w:r w:rsidRPr="00FD4A4B">
        <w:t xml:space="preserve"> are open/reachable.</w:t>
      </w:r>
    </w:p>
    <w:p w14:paraId="7343033A" w14:textId="77777777" w:rsidR="00CB5358" w:rsidRPr="00FD4A4B" w:rsidRDefault="00CB5358" w:rsidP="00CB5358">
      <w:pPr>
        <w:pStyle w:val="B1"/>
      </w:pPr>
      <w:r w:rsidRPr="00FD4A4B">
        <w:t>2.</w:t>
      </w:r>
      <w:r w:rsidRPr="00FD4A4B">
        <w:tab/>
        <w:t xml:space="preserve">The tester runs a network port scanner (e.g. </w:t>
      </w:r>
      <w:proofErr w:type="spellStart"/>
      <w:r w:rsidRPr="00FD4A4B">
        <w:t>nmap</w:t>
      </w:r>
      <w:proofErr w:type="spellEnd"/>
      <w:r w:rsidRPr="00FD4A4B">
        <w:t xml:space="preserve">) </w:t>
      </w:r>
      <w:r w:rsidRPr="00872E8B">
        <w:t xml:space="preserve">or uses local network interface information on all other available interfaces (except </w:t>
      </w:r>
      <w:proofErr w:type="spellStart"/>
      <w:r w:rsidRPr="00872E8B">
        <w:t>if_n</w:t>
      </w:r>
      <w:proofErr w:type="spellEnd"/>
      <w:r w:rsidRPr="00872E8B">
        <w:t>)</w:t>
      </w:r>
      <w:r w:rsidRPr="00FD4A4B">
        <w:t xml:space="preserve"> and verifies that the services</w:t>
      </w:r>
      <w:r w:rsidRPr="00872E8B">
        <w:t xml:space="preserve"> configured for </w:t>
      </w:r>
      <w:proofErr w:type="spellStart"/>
      <w:r w:rsidRPr="00872E8B">
        <w:t>if_n</w:t>
      </w:r>
      <w:proofErr w:type="spellEnd"/>
      <w:r w:rsidRPr="00FD4A4B">
        <w:t xml:space="preserve"> are not open/reachable.</w:t>
      </w:r>
    </w:p>
    <w:p w14:paraId="6CDFC0C7" w14:textId="77777777" w:rsidR="00CB5358" w:rsidRPr="00FD4A4B" w:rsidRDefault="00CB5358" w:rsidP="00CB5358">
      <w:pPr>
        <w:rPr>
          <w:b/>
          <w:lang w:eastAsia="zh-CN"/>
        </w:rPr>
      </w:pPr>
      <w:r w:rsidRPr="00FD4A4B">
        <w:rPr>
          <w:b/>
          <w:lang w:eastAsia="zh-CN"/>
        </w:rPr>
        <w:t>Expected Results:</w:t>
      </w:r>
    </w:p>
    <w:p w14:paraId="5EF3841C" w14:textId="77777777" w:rsidR="00CB5358" w:rsidRPr="00FD4A4B" w:rsidRDefault="00CB5358" w:rsidP="00CB5358">
      <w:pPr>
        <w:rPr>
          <w:lang w:eastAsia="ja-JP"/>
        </w:rPr>
      </w:pPr>
      <w:r w:rsidRPr="00FD4A4B">
        <w:rPr>
          <w:lang w:eastAsia="zh-CN"/>
        </w:rPr>
        <w:t xml:space="preserve">Services can be </w:t>
      </w:r>
      <w:r w:rsidRPr="00FD4A4B">
        <w:t>enabled on per-</w:t>
      </w:r>
      <w:r w:rsidRPr="00FD4A4B">
        <w:rPr>
          <w:iCs/>
        </w:rPr>
        <w:t xml:space="preserve">interface basis. </w:t>
      </w:r>
    </w:p>
    <w:p w14:paraId="3F1FFCB7" w14:textId="77777777" w:rsidR="00CB5358" w:rsidRPr="00FD4A4B" w:rsidRDefault="00CB5358" w:rsidP="00CB5358">
      <w:pPr>
        <w:rPr>
          <w:b/>
          <w:lang w:eastAsia="zh-CN"/>
        </w:rPr>
      </w:pPr>
      <w:r w:rsidRPr="00FD4A4B">
        <w:rPr>
          <w:b/>
          <w:lang w:eastAsia="zh-CN"/>
        </w:rPr>
        <w:t>Expected format of evidence:</w:t>
      </w:r>
    </w:p>
    <w:p w14:paraId="492ECA74" w14:textId="5C6B8765" w:rsidR="00CB5358" w:rsidDel="00C77828" w:rsidRDefault="00CB5358" w:rsidP="00CB5358">
      <w:pPr>
        <w:spacing w:after="0"/>
        <w:rPr>
          <w:del w:id="181" w:author="Ben Lorenz" w:date="2024-08-12T09:33:00Z" w16du:dateUtc="2024-08-12T07:33:00Z"/>
        </w:rPr>
      </w:pPr>
      <w:del w:id="182" w:author="Ben Lorenz" w:date="2024-08-12T09:33:00Z" w16du:dateUtc="2024-08-12T07:33:00Z">
        <w:r w:rsidRPr="00FD4A4B" w:rsidDel="00C77828">
          <w:delText>A testing report provided by the testing agency which will consist of the following information:</w:delText>
        </w:r>
      </w:del>
    </w:p>
    <w:p w14:paraId="2319930B" w14:textId="77777777" w:rsidR="00CB5358" w:rsidRPr="00FD4A4B" w:rsidRDefault="00CB5358" w:rsidP="00CB5358">
      <w:pPr>
        <w:spacing w:after="0"/>
      </w:pPr>
    </w:p>
    <w:p w14:paraId="272ACABD" w14:textId="77777777" w:rsidR="00CB5358" w:rsidRPr="00FD4A4B" w:rsidRDefault="00CB5358" w:rsidP="00CB5358">
      <w:pPr>
        <w:pStyle w:val="B1"/>
      </w:pPr>
      <w:r w:rsidRPr="00FD4A4B">
        <w:t>-</w:t>
      </w:r>
      <w:r w:rsidRPr="00FD4A4B">
        <w:tab/>
        <w:t xml:space="preserve">The network product configuration </w:t>
      </w:r>
      <w:r w:rsidRPr="00872E8B">
        <w:t>showing the mapping between interfaces and configured service</w:t>
      </w:r>
      <w:r>
        <w:t>.</w:t>
      </w:r>
    </w:p>
    <w:p w14:paraId="2FB081EA" w14:textId="77777777" w:rsidR="00CB5358" w:rsidRPr="00FD4A4B" w:rsidRDefault="00CB5358" w:rsidP="00CB5358">
      <w:pPr>
        <w:pStyle w:val="B1"/>
      </w:pPr>
      <w:r w:rsidRPr="00FD4A4B">
        <w:t>-</w:t>
      </w:r>
      <w:r w:rsidRPr="00FD4A4B">
        <w:tab/>
      </w:r>
      <w:proofErr w:type="spellStart"/>
      <w:r w:rsidRPr="00FD4A4B">
        <w:t>Pcap</w:t>
      </w:r>
      <w:proofErr w:type="spellEnd"/>
      <w:r w:rsidRPr="00FD4A4B">
        <w:t xml:space="preserve"> files</w:t>
      </w:r>
      <w:r>
        <w:t>.</w:t>
      </w:r>
    </w:p>
    <w:p w14:paraId="2174ABE7" w14:textId="77777777" w:rsidR="00CB5358" w:rsidRDefault="00CB5358" w:rsidP="00CB5358">
      <w:pPr>
        <w:pStyle w:val="B1"/>
      </w:pPr>
      <w:r w:rsidRPr="00FD4A4B">
        <w:t>-</w:t>
      </w:r>
      <w:r w:rsidRPr="00FD4A4B">
        <w:tab/>
        <w:t>Screenshot</w:t>
      </w:r>
      <w:r>
        <w:t>.</w:t>
      </w:r>
    </w:p>
    <w:p w14:paraId="13F371BF" w14:textId="77777777" w:rsidR="00CB5358" w:rsidRPr="00FD4A4B" w:rsidRDefault="00CB5358" w:rsidP="00CB5358">
      <w:pPr>
        <w:pStyle w:val="B1"/>
      </w:pPr>
      <w:r>
        <w:t>-</w:t>
      </w:r>
      <w:r>
        <w:tab/>
        <w:t>Software name and version of the used port scanner, log of the executed commands.</w:t>
      </w:r>
    </w:p>
    <w:p w14:paraId="7D5F6208" w14:textId="77777777" w:rsidR="00CB5358" w:rsidRPr="00FD4A4B" w:rsidRDefault="00CB5358" w:rsidP="00CB5358">
      <w:pPr>
        <w:pStyle w:val="B1"/>
      </w:pPr>
      <w:r w:rsidRPr="00FD4A4B">
        <w:t>-</w:t>
      </w:r>
      <w:r w:rsidRPr="00FD4A4B">
        <w:tab/>
        <w:t>Network port scanner results (e.g. files containing this results)</w:t>
      </w:r>
      <w:r>
        <w:t>.</w:t>
      </w:r>
    </w:p>
    <w:p w14:paraId="4F40CF35" w14:textId="18D19958" w:rsidR="00CB5358" w:rsidRPr="00FD4A4B" w:rsidDel="00C77828" w:rsidRDefault="00CB5358" w:rsidP="00CB5358">
      <w:pPr>
        <w:pStyle w:val="B1"/>
        <w:rPr>
          <w:del w:id="183" w:author="Ben Lorenz" w:date="2024-08-12T09:33:00Z" w16du:dateUtc="2024-08-12T07:33:00Z"/>
          <w:lang w:eastAsia="ja-JP"/>
        </w:rPr>
      </w:pPr>
      <w:del w:id="184" w:author="Ben Lorenz" w:date="2024-08-12T09:33:00Z" w16du:dateUtc="2024-08-12T07:33:00Z">
        <w:r w:rsidRPr="00FD4A4B" w:rsidDel="00C77828">
          <w:delText>-</w:delText>
        </w:r>
        <w:r w:rsidRPr="00FD4A4B" w:rsidDel="00C77828">
          <w:tab/>
          <w:delText>Test result (Passed or not)</w:delText>
        </w:r>
        <w:r w:rsidDel="00C77828">
          <w:delText>.</w:delText>
        </w:r>
      </w:del>
    </w:p>
    <w:p w14:paraId="2B9F10D9" w14:textId="77777777" w:rsidR="00354048" w:rsidRDefault="00354048" w:rsidP="00CB5358">
      <w:pPr>
        <w:pStyle w:val="berschrift4"/>
      </w:pPr>
      <w:bookmarkStart w:id="185" w:name="_CR4_3_2_3"/>
      <w:bookmarkStart w:id="186" w:name="_Toc19542422"/>
      <w:bookmarkStart w:id="187" w:name="_Toc35348424"/>
      <w:bookmarkStart w:id="188" w:name="_Toc161741951"/>
      <w:bookmarkEnd w:id="185"/>
    </w:p>
    <w:p w14:paraId="313FE392" w14:textId="77777777" w:rsidR="00354048" w:rsidRPr="00AD7D67" w:rsidRDefault="00354048" w:rsidP="00354048">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0459F94D" w14:textId="3BAE5FD4" w:rsidR="00CB5358" w:rsidRPr="00FD4A4B" w:rsidRDefault="00CB5358" w:rsidP="00CB5358">
      <w:pPr>
        <w:pStyle w:val="berschrift4"/>
      </w:pPr>
      <w:r w:rsidRPr="00907F75">
        <w:lastRenderedPageBreak/>
        <w:t>4</w:t>
      </w:r>
      <w:r w:rsidRPr="00FD4A4B">
        <w:t>.3.2.3</w:t>
      </w:r>
      <w:r w:rsidRPr="00FD4A4B">
        <w:tab/>
        <w:t>No unused software</w:t>
      </w:r>
      <w:bookmarkEnd w:id="186"/>
      <w:bookmarkEnd w:id="187"/>
      <w:bookmarkEnd w:id="188"/>
    </w:p>
    <w:p w14:paraId="0ABDB8AC" w14:textId="77777777" w:rsidR="00CB5358" w:rsidRPr="00FD4A4B" w:rsidRDefault="00CB5358" w:rsidP="00CB5358">
      <w:r w:rsidRPr="00FD4A4B">
        <w:rPr>
          <w:i/>
        </w:rPr>
        <w:t>Requirement Name</w:t>
      </w:r>
      <w:r w:rsidRPr="00FD4A4B">
        <w:t xml:space="preserve">: </w:t>
      </w:r>
      <w:r w:rsidRPr="0023587C">
        <w:t>No u</w:t>
      </w:r>
      <w:r w:rsidRPr="00FD4A4B">
        <w:t>nused software</w:t>
      </w:r>
    </w:p>
    <w:p w14:paraId="2B624CB7" w14:textId="77777777" w:rsidR="00CB5358" w:rsidRDefault="00CB5358" w:rsidP="00CB5358">
      <w:pPr>
        <w:rPr>
          <w:i/>
        </w:rPr>
      </w:pPr>
      <w:r>
        <w:rPr>
          <w:i/>
        </w:rPr>
        <w:t>Requirement Reference</w:t>
      </w:r>
      <w:r>
        <w:rPr>
          <w:iCs/>
        </w:rPr>
        <w:t xml:space="preserve">: </w:t>
      </w:r>
      <w:r>
        <w:t>In accordance with industry best practice</w:t>
      </w:r>
    </w:p>
    <w:p w14:paraId="7525E517" w14:textId="77777777" w:rsidR="00CB5358" w:rsidRPr="00FD4A4B" w:rsidRDefault="00CB5358" w:rsidP="00CB5358">
      <w:r w:rsidRPr="00FD4A4B">
        <w:rPr>
          <w:i/>
        </w:rPr>
        <w:t>Requirement Description</w:t>
      </w:r>
      <w:r w:rsidRPr="00FD4A4B">
        <w:t xml:space="preserve">: </w:t>
      </w:r>
    </w:p>
    <w:p w14:paraId="49D290AD" w14:textId="77777777" w:rsidR="00CB5358" w:rsidRDefault="00CB5358" w:rsidP="00CB5358">
      <w:r w:rsidRPr="00FD4A4B">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2E05174A" w14:textId="77777777" w:rsidR="00CB5358" w:rsidRPr="00FD4A4B" w:rsidRDefault="00CB5358" w:rsidP="00CB5358">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3A30E9">
        <w:rPr>
          <w:rFonts w:ascii="Tele-GroteskNor" w:eastAsia="SimSun" w:hAnsi="Tele-GroteskNor" w:cs="Tele-GroteskNor"/>
          <w:color w:val="000000"/>
          <w:lang w:val="en-US" w:eastAsia="zh-CN"/>
        </w:rPr>
        <w:t>, clause 5.3.6.13, Unnecessary Applications</w:t>
      </w:r>
    </w:p>
    <w:p w14:paraId="145B2E94" w14:textId="77777777" w:rsidR="00CB5358" w:rsidRPr="00FD4A4B" w:rsidRDefault="00CB5358" w:rsidP="00CB5358">
      <w:r w:rsidRPr="00FD4A4B">
        <w:rPr>
          <w:i/>
        </w:rPr>
        <w:t>Test Case</w:t>
      </w:r>
      <w:r w:rsidRPr="00FD4A4B">
        <w:t xml:space="preserve">: </w:t>
      </w:r>
    </w:p>
    <w:p w14:paraId="09169C31" w14:textId="77777777" w:rsidR="00CB5358" w:rsidRPr="00FD4A4B" w:rsidRDefault="00CB5358" w:rsidP="00CB5358">
      <w:r w:rsidRPr="00FD4A4B">
        <w:rPr>
          <w:b/>
        </w:rPr>
        <w:t>Test Name</w:t>
      </w:r>
      <w:r w:rsidRPr="00FD4A4B">
        <w:t>: TC_NO_UNUSED_SOFTWARE</w:t>
      </w:r>
    </w:p>
    <w:p w14:paraId="4372AEA9" w14:textId="77777777" w:rsidR="00CB5358" w:rsidRPr="00FD4A4B" w:rsidRDefault="00CB5358" w:rsidP="00CB5358">
      <w:pPr>
        <w:rPr>
          <w:b/>
          <w:bCs/>
        </w:rPr>
      </w:pPr>
      <w:r w:rsidRPr="00FD4A4B">
        <w:rPr>
          <w:b/>
          <w:bCs/>
        </w:rPr>
        <w:t>Purpose:</w:t>
      </w:r>
    </w:p>
    <w:p w14:paraId="21A35F57" w14:textId="77777777" w:rsidR="00CB5358" w:rsidRPr="00FD4A4B" w:rsidRDefault="00CB5358" w:rsidP="00CB5358">
      <w:r w:rsidRPr="00FD4A4B">
        <w:t xml:space="preserve">To ensure that there is no unused software or associated components that might be installed in the </w:t>
      </w:r>
      <w:r w:rsidRPr="00FD4A4B">
        <w:rPr>
          <w:rFonts w:hint="eastAsia"/>
          <w:lang w:eastAsia="ja-JP"/>
        </w:rPr>
        <w:t>network product</w:t>
      </w:r>
      <w:r w:rsidRPr="00FD4A4B">
        <w:t xml:space="preserve"> which are not required for </w:t>
      </w:r>
      <w:r w:rsidRPr="00FD4A4B">
        <w:rPr>
          <w:rFonts w:hint="eastAsia"/>
          <w:lang w:eastAsia="ja-JP"/>
        </w:rPr>
        <w:t>its</w:t>
      </w:r>
      <w:r w:rsidRPr="00FD4A4B">
        <w:t xml:space="preserve"> operation or functionality.</w:t>
      </w:r>
    </w:p>
    <w:p w14:paraId="138D4D32" w14:textId="77777777" w:rsidR="00CB5358" w:rsidRPr="00FD4A4B" w:rsidRDefault="00CB5358" w:rsidP="00CB5358">
      <w:pPr>
        <w:rPr>
          <w:b/>
          <w:bCs/>
        </w:rPr>
      </w:pPr>
      <w:r w:rsidRPr="00FD4A4B">
        <w:rPr>
          <w:b/>
          <w:bCs/>
        </w:rPr>
        <w:t>Procedure and execution steps:</w:t>
      </w:r>
    </w:p>
    <w:p w14:paraId="2ED740AC" w14:textId="77777777" w:rsidR="00CB5358" w:rsidRPr="00FD4A4B" w:rsidRDefault="00CB5358" w:rsidP="00CB5358">
      <w:pPr>
        <w:rPr>
          <w:b/>
          <w:bCs/>
          <w:lang w:eastAsia="zh-CN"/>
        </w:rPr>
      </w:pPr>
      <w:r w:rsidRPr="00FD4A4B">
        <w:rPr>
          <w:b/>
          <w:bCs/>
          <w:lang w:eastAsia="zh-CN"/>
        </w:rPr>
        <w:t>Pre-Conditions:</w:t>
      </w:r>
    </w:p>
    <w:p w14:paraId="12D8C13B" w14:textId="77777777" w:rsidR="00CB5358" w:rsidRPr="00FD4A4B" w:rsidRDefault="00CB5358" w:rsidP="00CB5358">
      <w:r w:rsidRPr="00FD4A4B">
        <w:t xml:space="preserve">A list of all available software </w:t>
      </w:r>
      <w:r>
        <w:t xml:space="preserve">and libraries </w:t>
      </w:r>
      <w:r w:rsidRPr="00FD4A4B">
        <w:t>and associated components containing at least the following information shall be included in the documentation accompanying the Network Product:</w:t>
      </w:r>
    </w:p>
    <w:p w14:paraId="2079B77F" w14:textId="77777777" w:rsidR="00CB5358" w:rsidRPr="00FD4A4B" w:rsidRDefault="00CB5358" w:rsidP="00CB5358">
      <w:pPr>
        <w:pStyle w:val="B1"/>
      </w:pPr>
      <w:r w:rsidRPr="00FD4A4B">
        <w:t>-</w:t>
      </w:r>
      <w:r w:rsidRPr="00FD4A4B">
        <w:tab/>
        <w:t>name of the software</w:t>
      </w:r>
      <w:r>
        <w:t xml:space="preserve"> / library</w:t>
      </w:r>
      <w:r w:rsidRPr="00FD4A4B">
        <w:t>;</w:t>
      </w:r>
    </w:p>
    <w:p w14:paraId="78814C6A" w14:textId="77777777" w:rsidR="00CB5358" w:rsidRPr="00FD4A4B" w:rsidRDefault="00CB5358" w:rsidP="00CB5358">
      <w:pPr>
        <w:pStyle w:val="B1"/>
      </w:pPr>
      <w:r w:rsidRPr="00FD4A4B">
        <w:t>-</w:t>
      </w:r>
      <w:r w:rsidRPr="00FD4A4B">
        <w:tab/>
        <w:t>version of the software</w:t>
      </w:r>
      <w:r>
        <w:t xml:space="preserve"> / library</w:t>
      </w:r>
      <w:r w:rsidRPr="00FD4A4B">
        <w:t xml:space="preserve"> installed;</w:t>
      </w:r>
    </w:p>
    <w:p w14:paraId="135D7114" w14:textId="77777777" w:rsidR="00CB5358" w:rsidRPr="00FD4A4B" w:rsidRDefault="00CB5358" w:rsidP="00CB5358">
      <w:pPr>
        <w:pStyle w:val="B1"/>
      </w:pPr>
      <w:r w:rsidRPr="00FD4A4B">
        <w:t>-</w:t>
      </w:r>
      <w:r w:rsidRPr="00FD4A4B">
        <w:tab/>
        <w:t>list of dependencies and versions;</w:t>
      </w:r>
    </w:p>
    <w:p w14:paraId="02C7B568" w14:textId="77777777" w:rsidR="00CB5358" w:rsidRPr="00FD4A4B" w:rsidRDefault="00CB5358" w:rsidP="00CB5358">
      <w:pPr>
        <w:pStyle w:val="B1"/>
      </w:pPr>
      <w:r w:rsidRPr="00FD4A4B">
        <w:t>-</w:t>
      </w:r>
      <w:r w:rsidRPr="00FD4A4B">
        <w:tab/>
        <w:t>any add-ons and functions;</w:t>
      </w:r>
    </w:p>
    <w:p w14:paraId="4286FF8B" w14:textId="77777777" w:rsidR="00CB5358" w:rsidRPr="00FD4A4B" w:rsidRDefault="00CB5358" w:rsidP="00CB5358">
      <w:pPr>
        <w:pStyle w:val="B1"/>
      </w:pPr>
      <w:r w:rsidRPr="00FD4A4B">
        <w:t>-</w:t>
      </w:r>
      <w:r w:rsidRPr="00FD4A4B">
        <w:tab/>
        <w:t>any special hardware/debugging ports;</w:t>
      </w:r>
    </w:p>
    <w:p w14:paraId="50064A25" w14:textId="77777777" w:rsidR="00CB5358" w:rsidRPr="00FD4A4B" w:rsidRDefault="00CB5358" w:rsidP="00CB5358">
      <w:pPr>
        <w:pStyle w:val="B1"/>
      </w:pPr>
      <w:r w:rsidRPr="00FD4A4B">
        <w:t>-</w:t>
      </w:r>
      <w:r w:rsidRPr="00FD4A4B">
        <w:tab/>
        <w:t>software support type;</w:t>
      </w:r>
    </w:p>
    <w:p w14:paraId="1C574556" w14:textId="77777777" w:rsidR="00CB5358" w:rsidRPr="00FD4A4B" w:rsidRDefault="00CB5358" w:rsidP="00CB5358">
      <w:pPr>
        <w:pStyle w:val="B1"/>
      </w:pPr>
      <w:r w:rsidRPr="00FD4A4B">
        <w:t>-</w:t>
      </w:r>
      <w:r w:rsidRPr="00FD4A4B">
        <w:tab/>
        <w:t>licensing information;</w:t>
      </w:r>
    </w:p>
    <w:p w14:paraId="5B0BAA30" w14:textId="77777777" w:rsidR="00CB5358" w:rsidRPr="00FD4A4B" w:rsidRDefault="00CB5358" w:rsidP="00CB5358">
      <w:pPr>
        <w:pStyle w:val="B1"/>
      </w:pPr>
      <w:r w:rsidRPr="00FD4A4B">
        <w:t>-</w:t>
      </w:r>
      <w:r w:rsidRPr="00FD4A4B">
        <w:tab/>
        <w:t>brief description of their purpose.</w:t>
      </w:r>
    </w:p>
    <w:p w14:paraId="698CEB3F" w14:textId="77777777" w:rsidR="00CB5358" w:rsidRPr="00FD4A4B" w:rsidRDefault="00CB5358" w:rsidP="00CB5358">
      <w:pPr>
        <w:rPr>
          <w:b/>
          <w:bCs/>
          <w:lang w:eastAsia="zh-CN"/>
        </w:rPr>
      </w:pPr>
      <w:r w:rsidRPr="00FD4A4B">
        <w:rPr>
          <w:b/>
          <w:bCs/>
          <w:lang w:eastAsia="zh-CN"/>
        </w:rPr>
        <w:t>Execution Steps</w:t>
      </w:r>
    </w:p>
    <w:p w14:paraId="5E29BABC" w14:textId="77777777" w:rsidR="00CB5358" w:rsidRPr="00FD4A4B" w:rsidRDefault="00CB5358" w:rsidP="00CB5358">
      <w:pPr>
        <w:pStyle w:val="B1"/>
      </w:pPr>
      <w:r w:rsidRPr="00FD4A4B">
        <w:t>1.</w:t>
      </w:r>
      <w:r w:rsidRPr="00FD4A4B">
        <w:tab/>
      </w:r>
      <w:r w:rsidRPr="001F0C45">
        <w:t>The tester verifies</w:t>
      </w:r>
      <w:r w:rsidRPr="00FD4A4B">
        <w:t xml:space="preserve"> </w:t>
      </w:r>
      <w:r w:rsidRPr="001F0C45">
        <w:t xml:space="preserve">that the list of software is available in the documentation of the Network Product and is compliant </w:t>
      </w:r>
      <w:r w:rsidRPr="00FD4A4B">
        <w:t>to the prerequisites</w:t>
      </w:r>
      <w:r w:rsidRPr="001F0C45">
        <w:t>, e.g. completeness of the information.</w:t>
      </w:r>
    </w:p>
    <w:p w14:paraId="01ED98E4" w14:textId="77777777" w:rsidR="00CB5358" w:rsidRPr="00FD4A4B" w:rsidRDefault="00CB5358" w:rsidP="00CB5358">
      <w:pPr>
        <w:pStyle w:val="B2"/>
      </w:pPr>
    </w:p>
    <w:p w14:paraId="130F0719" w14:textId="77777777" w:rsidR="00CB5358" w:rsidRDefault="00CB5358" w:rsidP="00CB5358">
      <w:pPr>
        <w:pStyle w:val="B1"/>
      </w:pPr>
      <w:r w:rsidRPr="00FD4A4B">
        <w:t>2.</w:t>
      </w:r>
      <w:r w:rsidRPr="00FD4A4B">
        <w:tab/>
      </w:r>
      <w:r w:rsidRPr="001F0C45">
        <w:t xml:space="preserve">The tester identifies </w:t>
      </w:r>
      <w:r w:rsidRPr="00FD4A4B">
        <w:t xml:space="preserve">the software </w:t>
      </w:r>
      <w:r>
        <w:t>/</w:t>
      </w:r>
      <w:r w:rsidRPr="00747EEA">
        <w:rPr>
          <w:lang w:val="en-US"/>
        </w:rPr>
        <w:t xml:space="preserve"> </w:t>
      </w:r>
      <w:r>
        <w:t xml:space="preserve">libraries </w:t>
      </w:r>
      <w:r w:rsidRPr="00FD4A4B">
        <w:t xml:space="preserve">or components which are installed in the system </w:t>
      </w:r>
      <w:proofErr w:type="spellStart"/>
      <w:r w:rsidRPr="00FD4A4B">
        <w:t>usingany</w:t>
      </w:r>
      <w:proofErr w:type="spellEnd"/>
      <w:r w:rsidRPr="00FD4A4B">
        <w:t xml:space="preserve"> command line tools or any means of determination.</w:t>
      </w:r>
    </w:p>
    <w:p w14:paraId="428FFA43" w14:textId="77777777" w:rsidR="00CB5358" w:rsidRPr="00FD4A4B" w:rsidRDefault="00CB5358" w:rsidP="00CB5358">
      <w:pPr>
        <w:pStyle w:val="NO"/>
      </w:pPr>
      <w:r w:rsidRPr="00D51790">
        <w:t xml:space="preserve">NOTE 1: </w:t>
      </w:r>
      <w:r w:rsidRPr="00D51790">
        <w:tab/>
        <w:t xml:space="preserve">The identification of software could be done by, e.g. consulting the package manager of the OS/distribution (e.g. apt, </w:t>
      </w:r>
      <w:proofErr w:type="spellStart"/>
      <w:r w:rsidRPr="00D51790">
        <w:t>dpkg</w:t>
      </w:r>
      <w:proofErr w:type="spellEnd"/>
      <w:r w:rsidRPr="00D51790">
        <w:t xml:space="preserve">, rpm, </w:t>
      </w:r>
      <w:proofErr w:type="spellStart"/>
      <w:r w:rsidRPr="00D51790">
        <w:t>pacman</w:t>
      </w:r>
      <w:proofErr w:type="spellEnd"/>
      <w:r w:rsidRPr="00D51790">
        <w:t xml:space="preserve">, flatpack, snap…) and package managers of available runtimes (e.g. pip (Python), </w:t>
      </w:r>
      <w:proofErr w:type="spellStart"/>
      <w:r w:rsidRPr="00D51790">
        <w:t>npm</w:t>
      </w:r>
      <w:proofErr w:type="spellEnd"/>
      <w:r w:rsidRPr="00D51790">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2880C551" w14:textId="77777777" w:rsidR="00CB5358" w:rsidRDefault="00CB5358" w:rsidP="00CB5358">
      <w:pPr>
        <w:pStyle w:val="B1"/>
      </w:pPr>
      <w:r w:rsidRPr="00FD4A4B">
        <w:t>3.</w:t>
      </w:r>
      <w:r w:rsidRPr="00FD4A4B">
        <w:tab/>
      </w:r>
      <w:r w:rsidRPr="00B52B1B">
        <w:t xml:space="preserve">The tester validates </w:t>
      </w:r>
      <w:r w:rsidRPr="00FD4A4B">
        <w:t>that there are no entries in the list of software</w:t>
      </w:r>
      <w:r>
        <w:t xml:space="preserve"> / libraries</w:t>
      </w:r>
      <w:r w:rsidRPr="00FD4A4B">
        <w:t xml:space="preserve"> installed in the system apart from the ones that have been mentioned and deemed necessary for the operation of the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r w:rsidRPr="00D27308">
        <w:t xml:space="preserve"> </w:t>
      </w:r>
    </w:p>
    <w:p w14:paraId="6F1E7A42" w14:textId="77777777" w:rsidR="00CB5358" w:rsidRPr="00FD4A4B" w:rsidRDefault="00CB5358" w:rsidP="00CB5358">
      <w:pPr>
        <w:pStyle w:val="B1"/>
      </w:pPr>
      <w:r>
        <w:lastRenderedPageBreak/>
        <w:t>4.</w:t>
      </w:r>
      <w:r>
        <w:tab/>
      </w:r>
      <w:r w:rsidRPr="00B52B1B">
        <w:t>T</w:t>
      </w:r>
      <w:r>
        <w:t>he tester check</w:t>
      </w:r>
      <w:r w:rsidRPr="00B52B1B">
        <w:t>s</w:t>
      </w:r>
      <w:r>
        <w:t xml:space="preserve"> for default</w:t>
      </w:r>
      <w:r w:rsidRPr="00B52B1B">
        <w:t xml:space="preserve"> configuration or</w:t>
      </w:r>
      <w:r>
        <w:t xml:space="preserve"> example files</w:t>
      </w:r>
      <w:r w:rsidRPr="00B52B1B">
        <w:t xml:space="preserve"> mentioned in the software documentation or evident in the file system</w:t>
      </w:r>
      <w:r>
        <w:t xml:space="preserve"> for</w:t>
      </w:r>
      <w:r w:rsidRPr="00B52B1B">
        <w:t xml:space="preserve"> the</w:t>
      </w:r>
      <w:r>
        <w:t xml:space="preserve"> software installed on the system.</w:t>
      </w:r>
    </w:p>
    <w:p w14:paraId="7F451AE7" w14:textId="77777777" w:rsidR="00CB5358" w:rsidRPr="00FD4A4B" w:rsidRDefault="00CB5358" w:rsidP="00CB5358">
      <w:pPr>
        <w:rPr>
          <w:b/>
          <w:bCs/>
        </w:rPr>
      </w:pPr>
      <w:r w:rsidRPr="00FD4A4B">
        <w:rPr>
          <w:b/>
          <w:bCs/>
        </w:rPr>
        <w:t>Expected Results:</w:t>
      </w:r>
    </w:p>
    <w:p w14:paraId="19260389" w14:textId="77777777" w:rsidR="00CB5358" w:rsidRPr="00FD4A4B" w:rsidRDefault="00CB5358" w:rsidP="00CB5358">
      <w:r w:rsidRPr="00FD4A4B">
        <w:t>The report will contain the names and version of the tool(s) used for finding out what software</w:t>
      </w:r>
      <w:r>
        <w:t xml:space="preserve"> /libraries</w:t>
      </w:r>
      <w:r w:rsidRPr="00FD4A4B">
        <w:t xml:space="preserve"> is installed in the system. The detailed report will contain the name and version information of all the software</w:t>
      </w:r>
      <w:r>
        <w:t xml:space="preserve"> / libraries</w:t>
      </w:r>
      <w:r w:rsidRPr="00FD4A4B">
        <w:t xml:space="preserve"> installed in the system generated by the tool.</w:t>
      </w:r>
    </w:p>
    <w:p w14:paraId="62625CBC" w14:textId="77777777" w:rsidR="00CB5358" w:rsidRPr="00FD4A4B" w:rsidRDefault="00CB5358" w:rsidP="00CB5358">
      <w:r w:rsidRPr="00FD4A4B">
        <w:t xml:space="preserve">The list of all available software </w:t>
      </w:r>
      <w:r>
        <w:t xml:space="preserve">/ libraries </w:t>
      </w:r>
      <w:r w:rsidRPr="00FD4A4B">
        <w:t xml:space="preserve">which has been deemed necessary for the operation of the </w:t>
      </w:r>
      <w:r w:rsidRPr="00FD4A4B">
        <w:rPr>
          <w:rFonts w:hint="eastAsia"/>
        </w:rPr>
        <w:t>network product</w:t>
      </w:r>
      <w:r w:rsidRPr="00FD4A4B">
        <w:t xml:space="preserve"> by the vendor shall also be included as the test result. Any software </w:t>
      </w:r>
      <w:r>
        <w:t xml:space="preserve">/ library </w:t>
      </w:r>
      <w:r w:rsidRPr="00FD4A4B">
        <w:t xml:space="preserve">not in the list of allowed software </w:t>
      </w:r>
      <w:r>
        <w:t xml:space="preserve">/ libraries </w:t>
      </w:r>
      <w:r w:rsidRPr="00FD4A4B">
        <w:t>will be highlighted and brought out as a part of the report.</w:t>
      </w:r>
    </w:p>
    <w:p w14:paraId="728C7A73" w14:textId="77777777" w:rsidR="00CB5358" w:rsidRDefault="00CB5358" w:rsidP="00CB5358">
      <w:r w:rsidRPr="00FD4A4B">
        <w:rPr>
          <w:rFonts w:hint="eastAsia"/>
        </w:rPr>
        <w:t>T</w:t>
      </w:r>
      <w:r w:rsidRPr="00FD4A4B">
        <w:t>here should be no unnecessary software</w:t>
      </w:r>
      <w:r>
        <w:t xml:space="preserve"> / library</w:t>
      </w:r>
      <w:r w:rsidRPr="00FD4A4B">
        <w:t xml:space="preserve"> installed in the </w:t>
      </w:r>
      <w:r w:rsidRPr="00FD4A4B">
        <w:rPr>
          <w:rFonts w:hint="eastAsia"/>
        </w:rPr>
        <w:t>network product</w:t>
      </w:r>
      <w:r w:rsidRPr="00FD4A4B">
        <w:t xml:space="preserve"> except for the ones which are deemed necessary for its operation.</w:t>
      </w:r>
      <w:r w:rsidRPr="00D27308">
        <w:t xml:space="preserve"> </w:t>
      </w:r>
    </w:p>
    <w:p w14:paraId="12428C09" w14:textId="77777777" w:rsidR="00CB5358" w:rsidRPr="00FD4A4B" w:rsidRDefault="00CB5358" w:rsidP="00CB5358">
      <w:r>
        <w:t>There should be no more default example files for the installed software on the system.</w:t>
      </w:r>
    </w:p>
    <w:p w14:paraId="1E02EB4C" w14:textId="77777777" w:rsidR="00CB5358" w:rsidRPr="00FD4A4B" w:rsidRDefault="00CB5358" w:rsidP="00CB5358">
      <w:pPr>
        <w:rPr>
          <w:b/>
          <w:bCs/>
        </w:rPr>
      </w:pPr>
      <w:r w:rsidRPr="00FD4A4B">
        <w:rPr>
          <w:b/>
          <w:bCs/>
        </w:rPr>
        <w:t>Expected format of evidence:</w:t>
      </w:r>
    </w:p>
    <w:p w14:paraId="710974A9" w14:textId="0D74D171" w:rsidR="00CB5358" w:rsidRPr="00FD4A4B" w:rsidDel="00C77828" w:rsidRDefault="00CB5358" w:rsidP="00CB5358">
      <w:pPr>
        <w:rPr>
          <w:del w:id="189" w:author="Ben Lorenz" w:date="2024-08-12T09:33:00Z" w16du:dateUtc="2024-08-12T07:33:00Z"/>
        </w:rPr>
      </w:pPr>
      <w:del w:id="190" w:author="Ben Lorenz" w:date="2024-08-12T09:33:00Z" w16du:dateUtc="2024-08-12T07:33:00Z">
        <w:r w:rsidRPr="00FD4A4B" w:rsidDel="00C77828">
          <w:delText>A testing report provided by the testing agency which will consist of the following information:</w:delText>
        </w:r>
      </w:del>
    </w:p>
    <w:p w14:paraId="12CD5E20" w14:textId="77777777" w:rsidR="00CB5358" w:rsidRPr="00FD4A4B" w:rsidRDefault="00CB5358" w:rsidP="00CB5358">
      <w:pPr>
        <w:pStyle w:val="B1"/>
      </w:pPr>
      <w:r w:rsidRPr="00FD4A4B">
        <w:t>-</w:t>
      </w:r>
      <w:r w:rsidRPr="00FD4A4B">
        <w:tab/>
        <w:t>The used tool(s) name and version information,</w:t>
      </w:r>
    </w:p>
    <w:p w14:paraId="6BA0A64C" w14:textId="77777777" w:rsidR="00CB5358" w:rsidRPr="00FD4A4B" w:rsidRDefault="00CB5358" w:rsidP="00CB5358">
      <w:pPr>
        <w:pStyle w:val="B1"/>
      </w:pPr>
      <w:r w:rsidRPr="00FD4A4B">
        <w:t>-</w:t>
      </w:r>
      <w:r w:rsidRPr="00FD4A4B">
        <w:tab/>
        <w:t xml:space="preserve">Settings and configurations used </w:t>
      </w:r>
    </w:p>
    <w:p w14:paraId="0D18A60D" w14:textId="77777777" w:rsidR="00CB5358" w:rsidRPr="00FD4A4B" w:rsidRDefault="00CB5358" w:rsidP="00CB5358">
      <w:pPr>
        <w:pStyle w:val="B1"/>
      </w:pPr>
      <w:r w:rsidRPr="00FD4A4B">
        <w:t>-</w:t>
      </w:r>
      <w:r w:rsidRPr="00FD4A4B">
        <w:tab/>
        <w:t>the output pertaining to the test case performed and,</w:t>
      </w:r>
    </w:p>
    <w:p w14:paraId="05A6FEB1" w14:textId="77777777" w:rsidR="00CB5358" w:rsidRPr="00FD4A4B" w:rsidRDefault="00CB5358" w:rsidP="00CB5358">
      <w:pPr>
        <w:pStyle w:val="B1"/>
      </w:pPr>
      <w:r w:rsidRPr="00FD4A4B">
        <w:t>-</w:t>
      </w:r>
      <w:r w:rsidRPr="00FD4A4B">
        <w:tab/>
        <w:t>the test results i.e. list of allowed and disallowed software</w:t>
      </w:r>
    </w:p>
    <w:p w14:paraId="5416EF58" w14:textId="77777777" w:rsidR="00D00780" w:rsidRDefault="00D00780" w:rsidP="00CB5358">
      <w:pPr>
        <w:pStyle w:val="berschrift4"/>
      </w:pPr>
      <w:bookmarkStart w:id="191" w:name="_CR4_3_2_4"/>
      <w:bookmarkStart w:id="192" w:name="_Toc19542423"/>
      <w:bookmarkStart w:id="193" w:name="_Toc35348425"/>
      <w:bookmarkStart w:id="194" w:name="_Toc161741952"/>
      <w:bookmarkEnd w:id="191"/>
    </w:p>
    <w:p w14:paraId="0EE8F47D" w14:textId="77777777" w:rsidR="00D00780" w:rsidRPr="00AD7D67" w:rsidRDefault="00D00780" w:rsidP="00D00780">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72858817" w14:textId="6538EE32" w:rsidR="00CB5358" w:rsidRPr="00FD4A4B" w:rsidRDefault="00CB5358" w:rsidP="00CB5358">
      <w:pPr>
        <w:pStyle w:val="berschrift4"/>
      </w:pPr>
      <w:r w:rsidRPr="00907F75">
        <w:t>4</w:t>
      </w:r>
      <w:r w:rsidRPr="00FD4A4B">
        <w:t>.3.2.4</w:t>
      </w:r>
      <w:r w:rsidRPr="00FD4A4B">
        <w:tab/>
        <w:t>No unused functions</w:t>
      </w:r>
      <w:bookmarkEnd w:id="192"/>
      <w:bookmarkEnd w:id="193"/>
      <w:bookmarkEnd w:id="194"/>
    </w:p>
    <w:p w14:paraId="07C2D89D" w14:textId="77777777" w:rsidR="00CB5358" w:rsidRPr="00FD4A4B" w:rsidRDefault="00CB5358" w:rsidP="00CB5358">
      <w:pPr>
        <w:rPr>
          <w:lang w:eastAsia="ja-JP"/>
        </w:rPr>
      </w:pPr>
      <w:r w:rsidRPr="00FD4A4B">
        <w:rPr>
          <w:i/>
          <w:lang w:eastAsia="ja-JP"/>
        </w:rPr>
        <w:t>Requirement Name</w:t>
      </w:r>
      <w:r w:rsidRPr="00FD4A4B">
        <w:rPr>
          <w:lang w:eastAsia="ja-JP"/>
        </w:rPr>
        <w:t xml:space="preserve">: </w:t>
      </w:r>
      <w:r w:rsidRPr="0023587C">
        <w:rPr>
          <w:lang w:eastAsia="ja-JP"/>
        </w:rPr>
        <w:t>No u</w:t>
      </w:r>
      <w:r w:rsidRPr="00FD4A4B">
        <w:rPr>
          <w:lang w:eastAsia="ja-JP"/>
        </w:rPr>
        <w:t>nused functions.</w:t>
      </w:r>
    </w:p>
    <w:p w14:paraId="58FCB50F" w14:textId="77777777" w:rsidR="00CB5358" w:rsidRDefault="00CB5358" w:rsidP="00CB5358">
      <w:pPr>
        <w:rPr>
          <w:i/>
          <w:lang w:eastAsia="ja-JP"/>
        </w:rPr>
      </w:pPr>
      <w:r>
        <w:rPr>
          <w:i/>
          <w:lang w:eastAsia="ja-JP"/>
        </w:rPr>
        <w:t>Requirement Reference</w:t>
      </w:r>
      <w:r>
        <w:rPr>
          <w:iCs/>
          <w:lang w:eastAsia="ja-JP"/>
        </w:rPr>
        <w:t xml:space="preserve">: </w:t>
      </w:r>
      <w:r>
        <w:rPr>
          <w:lang w:eastAsia="ja-JP"/>
        </w:rPr>
        <w:t>In accordance with industry best practice</w:t>
      </w:r>
    </w:p>
    <w:p w14:paraId="71BAD8DD" w14:textId="77777777" w:rsidR="00CB5358" w:rsidRPr="00FD4A4B" w:rsidRDefault="00CB5358" w:rsidP="00CB5358">
      <w:pPr>
        <w:rPr>
          <w:lang w:eastAsia="ja-JP"/>
        </w:rPr>
      </w:pPr>
      <w:r w:rsidRPr="00FD4A4B">
        <w:rPr>
          <w:i/>
          <w:lang w:eastAsia="ja-JP"/>
        </w:rPr>
        <w:t>Requirement Description</w:t>
      </w:r>
      <w:r w:rsidRPr="00FD4A4B">
        <w:rPr>
          <w:lang w:eastAsia="ja-JP"/>
        </w:rPr>
        <w:t xml:space="preserve">: </w:t>
      </w:r>
    </w:p>
    <w:p w14:paraId="281E7D03" w14:textId="77777777" w:rsidR="00CB5358" w:rsidRPr="00FD4A4B" w:rsidRDefault="00CB5358" w:rsidP="00CB5358">
      <w:pPr>
        <w:rPr>
          <w:lang w:eastAsia="ja-JP"/>
        </w:rPr>
      </w:pPr>
      <w:r w:rsidRPr="00FD4A4B">
        <w:rPr>
          <w:lang w:eastAsia="ja-JP"/>
        </w:rPr>
        <w:t xml:space="preserve">During installation of software and hardware often functions </w:t>
      </w:r>
      <w:r w:rsidRPr="009423C7">
        <w:rPr>
          <w:lang w:eastAsia="ja-JP"/>
        </w:rPr>
        <w:t>are</w:t>
      </w:r>
      <w:r w:rsidRPr="00FD4A4B">
        <w:rPr>
          <w:lang w:eastAsia="ja-JP"/>
        </w:rPr>
        <w:t xml:space="preserve"> activated that are not required for operation or function of the system. If unused functions of software cannot be deleted or deinstalled individually as required in clause "</w:t>
      </w:r>
      <w:r w:rsidRPr="009E2154">
        <w:rPr>
          <w:lang w:eastAsia="ja-JP"/>
        </w:rPr>
        <w:t>4</w:t>
      </w:r>
      <w:r w:rsidRPr="00FD4A4B">
        <w:rPr>
          <w:lang w:eastAsia="ja-JP"/>
        </w:rPr>
        <w:t>.3.2.3 No unused software"</w:t>
      </w:r>
      <w:r w:rsidRPr="00FD4A4B" w:rsidDel="00BE17E7">
        <w:rPr>
          <w:lang w:eastAsia="ja-JP"/>
        </w:rPr>
        <w:t xml:space="preserve"> </w:t>
      </w:r>
      <w:r w:rsidRPr="00FD4A4B">
        <w:rPr>
          <w:lang w:eastAsia="ja-JP"/>
        </w:rPr>
        <w:t>of the present document, such functions shall be deactivated in the configuration of the network product permanently. Also</w:t>
      </w:r>
      <w:r>
        <w:rPr>
          <w:lang w:eastAsia="ja-JP"/>
        </w:rPr>
        <w:t>,</w:t>
      </w:r>
      <w:r w:rsidRPr="00FD4A4B">
        <w:rPr>
          <w:lang w:eastAsia="ja-JP"/>
        </w:rPr>
        <w:t xml:space="preserve"> hardware functions which are not required for operation or function of the system (e.g. unused interfaces) shall be permanently deactivated. Permanently means that they shall not be reactivated again after network product reboot.</w:t>
      </w:r>
    </w:p>
    <w:p w14:paraId="34AEB721" w14:textId="77777777" w:rsidR="00CB5358" w:rsidRPr="00FD4A4B" w:rsidRDefault="00CB5358" w:rsidP="00CB5358">
      <w:pPr>
        <w:pStyle w:val="NO"/>
      </w:pPr>
      <w:r w:rsidRPr="00184AE2">
        <w:rPr>
          <w:lang w:eastAsia="ja-JP"/>
        </w:rPr>
        <w:t>NOTE</w:t>
      </w:r>
      <w:r>
        <w:rPr>
          <w:lang w:eastAsia="ja-JP"/>
        </w:rPr>
        <w:t xml:space="preserve"> 1</w:t>
      </w:r>
      <w:r w:rsidRPr="00184AE2">
        <w:rPr>
          <w:lang w:eastAsia="ja-JP"/>
        </w:rPr>
        <w:t>:</w:t>
      </w:r>
      <w:r w:rsidRPr="00184AE2">
        <w:rPr>
          <w:lang w:eastAsia="ja-JP"/>
        </w:rPr>
        <w:tab/>
        <w:t xml:space="preserve">A function within the scope of this test case is a hardware, software or operating system functionality present in the network product under test. It is therefore distinct from the 3GPP defined network function, which the network product provides in accordance with the design objectives from TS 23.501 </w:t>
      </w:r>
      <w:r>
        <w:rPr>
          <w:lang w:eastAsia="ja-JP"/>
        </w:rPr>
        <w:t xml:space="preserve">[18] </w:t>
      </w:r>
      <w:r w:rsidRPr="00184AE2">
        <w:rPr>
          <w:lang w:eastAsia="ja-JP"/>
        </w:rPr>
        <w:t>and TS 33.501</w:t>
      </w:r>
      <w:r>
        <w:rPr>
          <w:lang w:eastAsia="ja-JP"/>
        </w:rPr>
        <w:t xml:space="preserve"> [10]</w:t>
      </w:r>
      <w:r w:rsidRPr="00184AE2">
        <w:rPr>
          <w:lang w:eastAsia="ja-JP"/>
        </w:rPr>
        <w:t>. Examples of functions in the sense of this test are modules used in webservers</w:t>
      </w:r>
      <w:r>
        <w:rPr>
          <w:lang w:eastAsia="ja-JP"/>
        </w:rPr>
        <w:t>, debugging functionality</w:t>
      </w:r>
      <w:r w:rsidRPr="00184AE2">
        <w:rPr>
          <w:lang w:eastAsia="ja-JP"/>
        </w:rPr>
        <w:t xml:space="preserve"> or software and hardware interfaces for network communication like Bluetooth ®.</w:t>
      </w:r>
    </w:p>
    <w:p w14:paraId="2DB43B11" w14:textId="77777777" w:rsidR="00CB5358" w:rsidRPr="009E2154" w:rsidRDefault="00CB5358" w:rsidP="00CB5358">
      <w:pPr>
        <w:rPr>
          <w:iCs/>
        </w:rPr>
      </w:pPr>
      <w:r w:rsidRPr="009E2154">
        <w:rPr>
          <w:i/>
        </w:rPr>
        <w:t xml:space="preserve">Threat References: </w:t>
      </w:r>
      <w:r w:rsidRPr="009E2154">
        <w:rPr>
          <w:iCs/>
        </w:rPr>
        <w:t>TR 33.926 [4]</w:t>
      </w:r>
      <w:r w:rsidRPr="003A30E9">
        <w:rPr>
          <w:iCs/>
        </w:rPr>
        <w:t>, clause 5.3.6.13, Unnecessary Applications</w:t>
      </w:r>
    </w:p>
    <w:p w14:paraId="764AB8FD" w14:textId="77777777" w:rsidR="00CB5358" w:rsidRPr="00FD4A4B" w:rsidRDefault="00CB5358" w:rsidP="00CB5358">
      <w:r w:rsidRPr="00FD4A4B">
        <w:rPr>
          <w:i/>
        </w:rPr>
        <w:t>Test Case</w:t>
      </w:r>
      <w:r w:rsidRPr="00FD4A4B">
        <w:t xml:space="preserve">: </w:t>
      </w:r>
    </w:p>
    <w:p w14:paraId="2BA7BC7F" w14:textId="77777777" w:rsidR="00CB5358" w:rsidRPr="00FD4A4B" w:rsidRDefault="00CB5358" w:rsidP="00CB5358">
      <w:r w:rsidRPr="00FD4A4B">
        <w:rPr>
          <w:b/>
        </w:rPr>
        <w:t>Test Name</w:t>
      </w:r>
      <w:r w:rsidRPr="00FD4A4B">
        <w:t>: TC_NO_UNUSED_FUNCTIONS</w:t>
      </w:r>
    </w:p>
    <w:p w14:paraId="5CF70DE8" w14:textId="77777777" w:rsidR="00CB5358" w:rsidRPr="00FD4A4B" w:rsidRDefault="00CB5358" w:rsidP="00CB5358">
      <w:pPr>
        <w:rPr>
          <w:lang w:eastAsia="zh-CN"/>
        </w:rPr>
      </w:pPr>
      <w:r w:rsidRPr="00FD4A4B">
        <w:rPr>
          <w:b/>
          <w:lang w:eastAsia="zh-CN"/>
        </w:rPr>
        <w:t>Purpose</w:t>
      </w:r>
      <w:r w:rsidRPr="00FD4A4B">
        <w:rPr>
          <w:lang w:eastAsia="zh-CN"/>
        </w:rPr>
        <w:t>:</w:t>
      </w:r>
    </w:p>
    <w:p w14:paraId="0CDD58D9" w14:textId="77777777" w:rsidR="00CB5358" w:rsidRPr="00FD4A4B" w:rsidRDefault="00CB5358" w:rsidP="00CB5358">
      <w:r w:rsidRPr="00184AE2">
        <w:t xml:space="preserve">To ensure that all active hardware </w:t>
      </w:r>
      <w:r>
        <w:t xml:space="preserve">functions </w:t>
      </w:r>
      <w:r w:rsidRPr="00184AE2">
        <w:t>or software functions are explicitly required for operation or functionality of the network product.</w:t>
      </w:r>
    </w:p>
    <w:p w14:paraId="22A62EF6" w14:textId="77777777" w:rsidR="00CB5358" w:rsidRPr="00FD4A4B" w:rsidRDefault="00CB5358" w:rsidP="00CB5358">
      <w:pPr>
        <w:rPr>
          <w:b/>
          <w:lang w:eastAsia="zh-CN"/>
        </w:rPr>
      </w:pPr>
      <w:r w:rsidRPr="00FD4A4B">
        <w:rPr>
          <w:b/>
          <w:lang w:eastAsia="zh-CN"/>
        </w:rPr>
        <w:lastRenderedPageBreak/>
        <w:t>Procedure and execution steps:</w:t>
      </w:r>
    </w:p>
    <w:p w14:paraId="5C645AB3" w14:textId="77777777" w:rsidR="00CB5358" w:rsidRDefault="00CB5358" w:rsidP="00CB5358">
      <w:pPr>
        <w:rPr>
          <w:b/>
          <w:lang w:eastAsia="zh-CN"/>
        </w:rPr>
      </w:pPr>
      <w:r w:rsidRPr="00FD4A4B">
        <w:rPr>
          <w:b/>
          <w:lang w:eastAsia="zh-CN"/>
        </w:rPr>
        <w:t>Pre-Conditions:</w:t>
      </w:r>
    </w:p>
    <w:p w14:paraId="10F85BDF" w14:textId="77777777" w:rsidR="00CB5358" w:rsidRPr="00FD4A4B" w:rsidRDefault="00CB5358" w:rsidP="00CB5358">
      <w:pPr>
        <w:pStyle w:val="NO"/>
        <w:rPr>
          <w:b/>
          <w:lang w:eastAsia="zh-CN"/>
        </w:rPr>
      </w:pPr>
      <w:r w:rsidRPr="00184AE2">
        <w:rPr>
          <w:lang w:eastAsia="ja-JP"/>
        </w:rPr>
        <w:t>NOTE</w:t>
      </w:r>
      <w:r>
        <w:rPr>
          <w:lang w:eastAsia="ja-JP"/>
        </w:rPr>
        <w:t xml:space="preserve"> 2:</w:t>
      </w:r>
      <w:r w:rsidRPr="00184AE2">
        <w:rPr>
          <w:lang w:eastAsia="ja-JP"/>
        </w:rPr>
        <w:tab/>
      </w:r>
      <w:r>
        <w:rPr>
          <w:lang w:eastAsia="ja-JP"/>
        </w:rPr>
        <w:t>If the network product under test is pure software, the hardware aspects of this test case do not apply.</w:t>
      </w:r>
    </w:p>
    <w:p w14:paraId="22E9417F" w14:textId="77777777" w:rsidR="00CB5358" w:rsidRPr="00FD4A4B" w:rsidRDefault="00CB5358" w:rsidP="00CB5358">
      <w:r w:rsidRPr="00FD4A4B">
        <w:t>A list of all available software</w:t>
      </w:r>
      <w:r w:rsidRPr="008C0F6B">
        <w:t xml:space="preserve"> or hardware</w:t>
      </w:r>
      <w:r w:rsidRPr="00FD4A4B">
        <w:t xml:space="preserve"> and associated components containing at least the following information shall be included in the documentation accompanying the Network Product:</w:t>
      </w:r>
    </w:p>
    <w:p w14:paraId="6982638D" w14:textId="77777777" w:rsidR="00CB5358" w:rsidRPr="00FD4A4B" w:rsidRDefault="00CB5358" w:rsidP="00CB5358">
      <w:pPr>
        <w:pStyle w:val="B1"/>
      </w:pPr>
      <w:r w:rsidRPr="00FD4A4B">
        <w:t>-</w:t>
      </w:r>
      <w:r w:rsidRPr="00FD4A4B">
        <w:tab/>
        <w:t>name of the software</w:t>
      </w:r>
      <w:r w:rsidRPr="008C0F6B">
        <w:t xml:space="preserve"> or hardware</w:t>
      </w:r>
      <w:r w:rsidRPr="00FD4A4B">
        <w:t>;</w:t>
      </w:r>
    </w:p>
    <w:p w14:paraId="4A31FDD3" w14:textId="77777777" w:rsidR="00CB5358" w:rsidRPr="00FD4A4B" w:rsidRDefault="00CB5358" w:rsidP="00CB5358">
      <w:pPr>
        <w:pStyle w:val="B1"/>
      </w:pPr>
      <w:r w:rsidRPr="00FD4A4B">
        <w:t>-</w:t>
      </w:r>
      <w:r w:rsidRPr="00FD4A4B">
        <w:tab/>
        <w:t>version of the software</w:t>
      </w:r>
      <w:r w:rsidRPr="008C0F6B">
        <w:t xml:space="preserve"> or hardware</w:t>
      </w:r>
      <w:r w:rsidRPr="00FD4A4B">
        <w:t xml:space="preserve"> installed;</w:t>
      </w:r>
    </w:p>
    <w:p w14:paraId="7AE36D2D" w14:textId="77777777" w:rsidR="00CB5358" w:rsidRPr="00FD4A4B" w:rsidRDefault="00CB5358" w:rsidP="00CB5358">
      <w:pPr>
        <w:pStyle w:val="B1"/>
      </w:pPr>
      <w:r w:rsidRPr="00FD4A4B">
        <w:t>-</w:t>
      </w:r>
      <w:r w:rsidRPr="00FD4A4B">
        <w:tab/>
        <w:t>list of dependencies and versions;</w:t>
      </w:r>
    </w:p>
    <w:p w14:paraId="01E05C46" w14:textId="77777777" w:rsidR="00CB5358" w:rsidRPr="00FD4A4B" w:rsidRDefault="00CB5358" w:rsidP="00CB5358">
      <w:pPr>
        <w:pStyle w:val="B1"/>
      </w:pPr>
      <w:r w:rsidRPr="00FD4A4B">
        <w:t>-</w:t>
      </w:r>
      <w:r w:rsidRPr="00FD4A4B">
        <w:tab/>
        <w:t>any add-ons and functions;</w:t>
      </w:r>
    </w:p>
    <w:p w14:paraId="1740A5E6" w14:textId="77777777" w:rsidR="00CB5358" w:rsidRPr="00FD4A4B" w:rsidRDefault="00CB5358" w:rsidP="00CB5358">
      <w:pPr>
        <w:pStyle w:val="B1"/>
      </w:pPr>
      <w:r w:rsidRPr="00FD4A4B">
        <w:t>-</w:t>
      </w:r>
      <w:r w:rsidRPr="00FD4A4B">
        <w:tab/>
        <w:t>any special hardware/debugging ports;</w:t>
      </w:r>
    </w:p>
    <w:p w14:paraId="26293270" w14:textId="77777777" w:rsidR="00CB5358" w:rsidRPr="00FD4A4B" w:rsidRDefault="00CB5358" w:rsidP="00CB5358">
      <w:pPr>
        <w:pStyle w:val="B1"/>
      </w:pPr>
      <w:r w:rsidRPr="00FD4A4B">
        <w:t>-</w:t>
      </w:r>
      <w:r w:rsidRPr="00FD4A4B">
        <w:tab/>
        <w:t>software</w:t>
      </w:r>
      <w:r w:rsidRPr="008C0F6B">
        <w:t xml:space="preserve"> or hardware</w:t>
      </w:r>
      <w:r w:rsidRPr="00FD4A4B">
        <w:t xml:space="preserve"> support type;</w:t>
      </w:r>
    </w:p>
    <w:p w14:paraId="1580C0EA" w14:textId="77777777" w:rsidR="00CB5358" w:rsidRPr="00FD4A4B" w:rsidRDefault="00CB5358" w:rsidP="00CB5358">
      <w:pPr>
        <w:pStyle w:val="B1"/>
      </w:pPr>
      <w:r w:rsidRPr="00FD4A4B">
        <w:t>-</w:t>
      </w:r>
      <w:r w:rsidRPr="00FD4A4B">
        <w:tab/>
        <w:t>licensing information;</w:t>
      </w:r>
    </w:p>
    <w:p w14:paraId="07759CC4" w14:textId="77777777" w:rsidR="00CB5358" w:rsidRPr="00FD4A4B" w:rsidRDefault="00CB5358" w:rsidP="00CB5358">
      <w:pPr>
        <w:pStyle w:val="B1"/>
      </w:pPr>
      <w:r w:rsidRPr="00FD4A4B">
        <w:t>-</w:t>
      </w:r>
      <w:r w:rsidRPr="00FD4A4B">
        <w:tab/>
        <w:t>requirement during functioning of system;</w:t>
      </w:r>
    </w:p>
    <w:p w14:paraId="460BB0D1" w14:textId="77777777" w:rsidR="00CB5358" w:rsidRPr="00FD4A4B" w:rsidRDefault="00CB5358" w:rsidP="00CB5358">
      <w:pPr>
        <w:pStyle w:val="B1"/>
      </w:pPr>
      <w:r w:rsidRPr="00FD4A4B">
        <w:t>-</w:t>
      </w:r>
      <w:r w:rsidRPr="00FD4A4B">
        <w:tab/>
        <w:t>brief description of their purpose.</w:t>
      </w:r>
    </w:p>
    <w:p w14:paraId="498B22CF" w14:textId="77777777" w:rsidR="00CB5358" w:rsidRPr="00FD4A4B" w:rsidRDefault="00CB5358" w:rsidP="00CB5358">
      <w:pPr>
        <w:rPr>
          <w:b/>
          <w:lang w:eastAsia="zh-CN"/>
        </w:rPr>
      </w:pPr>
      <w:r w:rsidRPr="00FD4A4B">
        <w:rPr>
          <w:b/>
          <w:lang w:eastAsia="zh-CN"/>
        </w:rPr>
        <w:t>Execution Steps:</w:t>
      </w:r>
    </w:p>
    <w:p w14:paraId="79C333B7" w14:textId="77777777" w:rsidR="00CB5358" w:rsidRDefault="00CB5358" w:rsidP="00CB5358">
      <w:pPr>
        <w:pStyle w:val="B1"/>
        <w:rPr>
          <w:lang w:eastAsia="zh-CN"/>
        </w:rPr>
      </w:pPr>
      <w:r w:rsidRPr="008C0F6B">
        <w:rPr>
          <w:lang w:eastAsia="zh-CN"/>
        </w:rPr>
        <w:t>1.</w:t>
      </w:r>
      <w:r w:rsidRPr="008C0F6B">
        <w:rPr>
          <w:lang w:eastAsia="zh-CN"/>
        </w:rPr>
        <w:tab/>
        <w:t xml:space="preserve">The tester verifies that the list of hardware functions </w:t>
      </w:r>
      <w:r>
        <w:rPr>
          <w:lang w:eastAsia="zh-CN"/>
        </w:rPr>
        <w:t>and software functions is available in the documentation of the Network Product.</w:t>
      </w:r>
    </w:p>
    <w:p w14:paraId="50A3EF7C" w14:textId="77777777" w:rsidR="00CB5358" w:rsidRDefault="00CB5358" w:rsidP="00CB5358">
      <w:pPr>
        <w:pStyle w:val="B1"/>
        <w:rPr>
          <w:lang w:eastAsia="zh-CN"/>
        </w:rPr>
      </w:pPr>
      <w:r>
        <w:rPr>
          <w:lang w:eastAsia="zh-CN"/>
        </w:rPr>
        <w:t>2.</w:t>
      </w:r>
      <w:r>
        <w:rPr>
          <w:lang w:eastAsia="zh-CN"/>
        </w:rPr>
        <w:tab/>
      </w:r>
      <w:r w:rsidRPr="008C0F6B">
        <w:rPr>
          <w:lang w:eastAsia="zh-CN"/>
        </w:rPr>
        <w:t>The tester identifies</w:t>
      </w:r>
      <w:r w:rsidRPr="00FD4A4B">
        <w:rPr>
          <w:lang w:eastAsia="zh-CN"/>
        </w:rPr>
        <w:t xml:space="preserve"> the hardware </w:t>
      </w:r>
      <w:r w:rsidRPr="008C0F6B">
        <w:rPr>
          <w:lang w:eastAsia="zh-CN"/>
        </w:rPr>
        <w:t xml:space="preserve">functions </w:t>
      </w:r>
      <w:r w:rsidRPr="00FD4A4B">
        <w:rPr>
          <w:lang w:eastAsia="zh-CN"/>
        </w:rPr>
        <w:t>and software functions which are installed in the system or might have been disabled using any command line tools or any means of determination.</w:t>
      </w:r>
    </w:p>
    <w:p w14:paraId="3C275990" w14:textId="77777777" w:rsidR="00CB5358" w:rsidRPr="00DD629E" w:rsidRDefault="00CB5358" w:rsidP="00CB5358">
      <w:pPr>
        <w:pStyle w:val="NO"/>
        <w:rPr>
          <w:lang w:eastAsia="zh-CN"/>
        </w:rPr>
      </w:pPr>
      <w:r w:rsidRPr="00DD629E">
        <w:rPr>
          <w:lang w:eastAsia="zh-CN"/>
        </w:rPr>
        <w:t xml:space="preserve">NOTE </w:t>
      </w:r>
      <w:r>
        <w:rPr>
          <w:lang w:eastAsia="zh-CN"/>
        </w:rPr>
        <w:t>3</w:t>
      </w:r>
      <w:r w:rsidRPr="00DD629E">
        <w:rPr>
          <w:lang w:eastAsia="zh-CN"/>
        </w:rPr>
        <w:t xml:space="preserve">: </w:t>
      </w:r>
      <w:r w:rsidRPr="00DD629E">
        <w:rPr>
          <w:lang w:eastAsia="zh-CN"/>
        </w:rPr>
        <w:tab/>
        <w:t xml:space="preserve">The identification of software could be done by, e.g. consulting the package manager of the OS/distribution (e.g. apt, </w:t>
      </w:r>
      <w:proofErr w:type="spellStart"/>
      <w:r w:rsidRPr="00DD629E">
        <w:rPr>
          <w:lang w:eastAsia="zh-CN"/>
        </w:rPr>
        <w:t>dpkg</w:t>
      </w:r>
      <w:proofErr w:type="spellEnd"/>
      <w:r w:rsidRPr="00DD629E">
        <w:rPr>
          <w:lang w:eastAsia="zh-CN"/>
        </w:rPr>
        <w:t xml:space="preserve">, rpm, </w:t>
      </w:r>
      <w:proofErr w:type="spellStart"/>
      <w:r w:rsidRPr="00DD629E">
        <w:rPr>
          <w:lang w:eastAsia="zh-CN"/>
        </w:rPr>
        <w:t>pacman</w:t>
      </w:r>
      <w:proofErr w:type="spellEnd"/>
      <w:r w:rsidRPr="00DD629E">
        <w:rPr>
          <w:lang w:eastAsia="zh-CN"/>
        </w:rPr>
        <w:t xml:space="preserve">, flatpack, snap…) and package managers of available runtimes (e.g. pip (Python), </w:t>
      </w:r>
      <w:proofErr w:type="spellStart"/>
      <w:r w:rsidRPr="00DD629E">
        <w:rPr>
          <w:lang w:eastAsia="zh-CN"/>
        </w:rPr>
        <w:t>npm</w:t>
      </w:r>
      <w:proofErr w:type="spellEnd"/>
      <w:r w:rsidRPr="00DD629E">
        <w:rPr>
          <w:lang w:eastAsia="zh-CN"/>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4CA3CA45" w14:textId="77777777" w:rsidR="00CB5358" w:rsidRPr="00FD4A4B" w:rsidRDefault="00CB5358" w:rsidP="00CB5358">
      <w:pPr>
        <w:pStyle w:val="NO"/>
        <w:rPr>
          <w:lang w:eastAsia="zh-CN"/>
        </w:rPr>
      </w:pPr>
      <w:r w:rsidRPr="00DD629E">
        <w:rPr>
          <w:lang w:eastAsia="zh-CN"/>
        </w:rPr>
        <w:t xml:space="preserve">NOTE </w:t>
      </w:r>
      <w:r>
        <w:rPr>
          <w:lang w:eastAsia="zh-CN"/>
        </w:rPr>
        <w:t>4</w:t>
      </w:r>
      <w:r w:rsidRPr="00DD629E">
        <w:rPr>
          <w:lang w:eastAsia="zh-CN"/>
        </w:rPr>
        <w:t xml:space="preserve">: </w:t>
      </w:r>
      <w:r w:rsidRPr="00DD629E">
        <w:rPr>
          <w:lang w:eastAsia="zh-CN"/>
        </w:rPr>
        <w:tab/>
        <w:t xml:space="preserve">The identification of hardware could be done by, e.g. consulting any type of device manager or hardware information tool (e.g. </w:t>
      </w:r>
      <w:proofErr w:type="spellStart"/>
      <w:r w:rsidRPr="00DD629E">
        <w:rPr>
          <w:lang w:eastAsia="zh-CN"/>
        </w:rPr>
        <w:t>hwinfo</w:t>
      </w:r>
      <w:proofErr w:type="spellEnd"/>
      <w:r w:rsidRPr="00DD629E">
        <w:rPr>
          <w:lang w:eastAsia="zh-CN"/>
        </w:rPr>
        <w:t xml:space="preserve">, </w:t>
      </w:r>
      <w:proofErr w:type="spellStart"/>
      <w:r w:rsidRPr="00DD629E">
        <w:rPr>
          <w:lang w:eastAsia="zh-CN"/>
        </w:rPr>
        <w:t>inxi</w:t>
      </w:r>
      <w:proofErr w:type="spellEnd"/>
      <w:r w:rsidRPr="00DD629E">
        <w:rPr>
          <w:lang w:eastAsia="zh-CN"/>
        </w:rPr>
        <w:t xml:space="preserve">, </w:t>
      </w:r>
      <w:proofErr w:type="spellStart"/>
      <w:r w:rsidRPr="00DD629E">
        <w:rPr>
          <w:lang w:eastAsia="zh-CN"/>
        </w:rPr>
        <w:t>lshw</w:t>
      </w:r>
      <w:proofErr w:type="spellEnd"/>
      <w:r w:rsidRPr="00DD629E">
        <w:rPr>
          <w:lang w:eastAsia="zh-CN"/>
        </w:rPr>
        <w:t xml:space="preserve">, </w:t>
      </w:r>
      <w:proofErr w:type="spellStart"/>
      <w:r w:rsidRPr="00DD629E">
        <w:rPr>
          <w:lang w:eastAsia="zh-CN"/>
        </w:rPr>
        <w:t>lspci</w:t>
      </w:r>
      <w:proofErr w:type="spellEnd"/>
      <w:r w:rsidRPr="00DD629E">
        <w:rPr>
          <w:lang w:eastAsia="zh-CN"/>
        </w:rPr>
        <w:t xml:space="preserve">, </w:t>
      </w:r>
      <w:proofErr w:type="spellStart"/>
      <w:r w:rsidRPr="00DD629E">
        <w:rPr>
          <w:lang w:eastAsia="zh-CN"/>
        </w:rPr>
        <w:t>lscpu</w:t>
      </w:r>
      <w:proofErr w:type="spellEnd"/>
      <w:r w:rsidRPr="00DD629E">
        <w:rPr>
          <w:lang w:eastAsia="zh-CN"/>
        </w:rPr>
        <w:t xml:space="preserve">, </w:t>
      </w:r>
      <w:proofErr w:type="spellStart"/>
      <w:r w:rsidRPr="00DD629E">
        <w:rPr>
          <w:lang w:eastAsia="zh-CN"/>
        </w:rPr>
        <w:t>lsusb</w:t>
      </w:r>
      <w:proofErr w:type="spellEnd"/>
      <w:r w:rsidRPr="00DD629E">
        <w:rPr>
          <w:lang w:eastAsia="zh-CN"/>
        </w:rPr>
        <w:t>…).</w:t>
      </w:r>
      <w:r w:rsidRPr="00FD4A4B" w:rsidDel="00BD1208">
        <w:rPr>
          <w:lang w:eastAsia="zh-CN"/>
        </w:rPr>
        <w:t xml:space="preserve"> </w:t>
      </w:r>
    </w:p>
    <w:p w14:paraId="4293948E" w14:textId="77777777" w:rsidR="00CB5358" w:rsidRPr="00FD4A4B" w:rsidRDefault="00CB5358" w:rsidP="00CB5358">
      <w:pPr>
        <w:pStyle w:val="B1"/>
        <w:rPr>
          <w:lang w:eastAsia="zh-CN"/>
        </w:rPr>
      </w:pPr>
      <w:r>
        <w:rPr>
          <w:lang w:eastAsia="zh-CN"/>
        </w:rPr>
        <w:t>3</w:t>
      </w:r>
      <w:r w:rsidRPr="00FD4A4B">
        <w:rPr>
          <w:lang w:eastAsia="zh-CN"/>
        </w:rPr>
        <w:t>.</w:t>
      </w:r>
      <w:r w:rsidRPr="00FD4A4B">
        <w:rPr>
          <w:lang w:eastAsia="zh-CN"/>
        </w:rPr>
        <w:tab/>
      </w:r>
      <w:r>
        <w:rPr>
          <w:lang w:eastAsia="zh-CN"/>
        </w:rPr>
        <w:t>The tester validates</w:t>
      </w:r>
      <w:r w:rsidRPr="00FD4A4B">
        <w:rPr>
          <w:lang w:eastAsia="zh-CN"/>
        </w:rPr>
        <w:t xml:space="preserve"> that there are no entries in the list of hardware </w:t>
      </w:r>
      <w:r>
        <w:rPr>
          <w:lang w:eastAsia="zh-CN"/>
        </w:rPr>
        <w:t xml:space="preserve">functions </w:t>
      </w:r>
      <w:r w:rsidRPr="00FD4A4B">
        <w:rPr>
          <w:lang w:eastAsia="zh-CN"/>
        </w:rPr>
        <w:t xml:space="preserve">and software functions installed in the system apart from the ones that have been mentioned and deemed necessary for the operation of the </w:t>
      </w:r>
      <w:r w:rsidRPr="00FD4A4B">
        <w:rPr>
          <w:rFonts w:hint="eastAsia"/>
          <w:lang w:eastAsia="zh-CN"/>
        </w:rPr>
        <w:t>network product</w:t>
      </w:r>
      <w:r w:rsidRPr="00FD4A4B">
        <w:rPr>
          <w:lang w:eastAsia="zh-CN"/>
        </w:rPr>
        <w:t xml:space="preserve"> in the attached documentation.</w:t>
      </w:r>
    </w:p>
    <w:p w14:paraId="32B6DD1C" w14:textId="77777777" w:rsidR="00CB5358" w:rsidRPr="00FD4A4B" w:rsidRDefault="00CB5358" w:rsidP="00CB5358">
      <w:pPr>
        <w:rPr>
          <w:b/>
          <w:lang w:eastAsia="zh-CN"/>
        </w:rPr>
      </w:pPr>
      <w:r w:rsidRPr="00FD4A4B">
        <w:rPr>
          <w:b/>
          <w:lang w:eastAsia="zh-CN"/>
        </w:rPr>
        <w:t>Expected Results:</w:t>
      </w:r>
      <w:r w:rsidRPr="00FD4A4B" w:rsidDel="00BD1208">
        <w:rPr>
          <w:b/>
          <w:lang w:eastAsia="zh-CN"/>
        </w:rPr>
        <w:t xml:space="preserve"> </w:t>
      </w:r>
    </w:p>
    <w:p w14:paraId="2C4D46A0" w14:textId="77777777" w:rsidR="00CB5358" w:rsidRPr="00FD4A4B" w:rsidRDefault="00CB5358" w:rsidP="00CB5358">
      <w:pPr>
        <w:rPr>
          <w:lang w:eastAsia="zh-CN"/>
        </w:rPr>
      </w:pPr>
      <w:r w:rsidRPr="00FD4A4B">
        <w:rPr>
          <w:lang w:eastAsia="zh-CN"/>
        </w:rPr>
        <w:t>The report will contain the names and version of the tool(s) used for finding out what software</w:t>
      </w:r>
      <w:r w:rsidRPr="00277E3F">
        <w:rPr>
          <w:lang w:eastAsia="zh-CN"/>
        </w:rPr>
        <w:t xml:space="preserve"> functions or</w:t>
      </w:r>
      <w:r w:rsidRPr="00FD4A4B">
        <w:rPr>
          <w:lang w:eastAsia="zh-CN"/>
        </w:rPr>
        <w:t xml:space="preserve"> </w:t>
      </w:r>
      <w:r>
        <w:rPr>
          <w:lang w:eastAsia="zh-CN"/>
        </w:rPr>
        <w:t>hardware</w:t>
      </w:r>
      <w:r w:rsidRPr="00FD4A4B">
        <w:rPr>
          <w:lang w:eastAsia="zh-CN"/>
        </w:rPr>
        <w:t xml:space="preserve"> function</w:t>
      </w:r>
      <w:r>
        <w:rPr>
          <w:lang w:eastAsia="zh-CN"/>
        </w:rPr>
        <w:t>s</w:t>
      </w:r>
      <w:r w:rsidRPr="00FD4A4B">
        <w:rPr>
          <w:lang w:eastAsia="zh-CN"/>
        </w:rPr>
        <w:t xml:space="preserve"> </w:t>
      </w:r>
      <w:r>
        <w:rPr>
          <w:lang w:eastAsia="zh-CN"/>
        </w:rPr>
        <w:t>are</w:t>
      </w:r>
      <w:r w:rsidRPr="00FD4A4B">
        <w:rPr>
          <w:lang w:eastAsia="zh-CN"/>
        </w:rPr>
        <w:t xml:space="preserve"> installed in the system. The detailed report will contain the name and version information of all the software</w:t>
      </w:r>
      <w:r>
        <w:rPr>
          <w:lang w:eastAsia="zh-CN"/>
        </w:rPr>
        <w:t xml:space="preserve"> components or hardware</w:t>
      </w:r>
      <w:r w:rsidRPr="00FD4A4B">
        <w:rPr>
          <w:lang w:eastAsia="zh-CN"/>
        </w:rPr>
        <w:t xml:space="preserve"> components installed in the system generated by the test tool.</w:t>
      </w:r>
    </w:p>
    <w:p w14:paraId="2B9B3E98" w14:textId="77777777" w:rsidR="00CB5358" w:rsidRPr="00FD4A4B" w:rsidRDefault="00CB5358" w:rsidP="00CB5358">
      <w:pPr>
        <w:rPr>
          <w:lang w:eastAsia="zh-CN"/>
        </w:rPr>
      </w:pPr>
      <w:r w:rsidRPr="00FD4A4B">
        <w:rPr>
          <w:lang w:eastAsia="zh-CN"/>
        </w:rPr>
        <w:t>The list of all available software</w:t>
      </w:r>
      <w:r w:rsidRPr="00277E3F">
        <w:rPr>
          <w:lang w:eastAsia="zh-CN"/>
        </w:rPr>
        <w:t xml:space="preserve"> functions and hardware functions</w:t>
      </w:r>
      <w:r>
        <w:rPr>
          <w:lang w:eastAsia="zh-CN"/>
        </w:rPr>
        <w:t xml:space="preserve"> </w:t>
      </w:r>
      <w:r w:rsidRPr="00FD4A4B">
        <w:rPr>
          <w:lang w:eastAsia="zh-CN"/>
        </w:rPr>
        <w:t xml:space="preserve">which has been deemed necessary for the operation of the network product by the vendor shall also be included as the test result. Any software </w:t>
      </w:r>
      <w:r>
        <w:rPr>
          <w:lang w:eastAsia="zh-CN"/>
        </w:rPr>
        <w:t>functions or hardware function</w:t>
      </w:r>
      <w:r w:rsidRPr="00FD4A4B">
        <w:rPr>
          <w:lang w:eastAsia="zh-CN"/>
        </w:rPr>
        <w:t xml:space="preserve"> not in the list of allowed software </w:t>
      </w:r>
      <w:r>
        <w:rPr>
          <w:lang w:eastAsia="zh-CN"/>
        </w:rPr>
        <w:t>functions or hardware functions</w:t>
      </w:r>
      <w:r w:rsidRPr="00FD4A4B">
        <w:rPr>
          <w:lang w:eastAsia="zh-CN"/>
        </w:rPr>
        <w:t xml:space="preserve"> will be highlighted and brought out as a part of the report.</w:t>
      </w:r>
    </w:p>
    <w:p w14:paraId="7DBD1838" w14:textId="77777777" w:rsidR="00CB5358" w:rsidRPr="00FD4A4B" w:rsidRDefault="00CB5358" w:rsidP="00CB5358">
      <w:pPr>
        <w:rPr>
          <w:b/>
          <w:lang w:eastAsia="zh-CN"/>
        </w:rPr>
      </w:pPr>
      <w:r w:rsidRPr="00FD4A4B">
        <w:rPr>
          <w:lang w:eastAsia="zh-CN"/>
        </w:rPr>
        <w:t xml:space="preserve">There should be no unused function that is not deactivated in the </w:t>
      </w:r>
      <w:r w:rsidRPr="00FD4A4B">
        <w:rPr>
          <w:rFonts w:hint="eastAsia"/>
          <w:lang w:eastAsia="ja-JP"/>
        </w:rPr>
        <w:t>network product</w:t>
      </w:r>
      <w:r w:rsidRPr="00FD4A4B">
        <w:rPr>
          <w:lang w:eastAsia="zh-CN"/>
        </w:rPr>
        <w:t xml:space="preserve"> except for the ones which are deemed necessary for its operation.</w:t>
      </w:r>
    </w:p>
    <w:p w14:paraId="5A5715BA" w14:textId="77777777" w:rsidR="00CB5358" w:rsidRPr="00FD4A4B" w:rsidRDefault="00CB5358" w:rsidP="00CB5358">
      <w:pPr>
        <w:rPr>
          <w:b/>
          <w:lang w:eastAsia="zh-CN"/>
        </w:rPr>
      </w:pPr>
      <w:r w:rsidRPr="00FD4A4B">
        <w:rPr>
          <w:b/>
          <w:lang w:eastAsia="zh-CN"/>
        </w:rPr>
        <w:t>Expected format of evidence:</w:t>
      </w:r>
    </w:p>
    <w:p w14:paraId="59E9644C" w14:textId="6455D61B" w:rsidR="00CB5358" w:rsidRPr="00FD4A4B" w:rsidDel="00C77828" w:rsidRDefault="00CB5358" w:rsidP="00CB5358">
      <w:pPr>
        <w:rPr>
          <w:del w:id="195" w:author="Ben Lorenz" w:date="2024-08-12T09:34:00Z" w16du:dateUtc="2024-08-12T07:34:00Z"/>
        </w:rPr>
      </w:pPr>
      <w:del w:id="196" w:author="Ben Lorenz" w:date="2024-08-12T09:34:00Z" w16du:dateUtc="2024-08-12T07:34:00Z">
        <w:r w:rsidRPr="00FD4A4B" w:rsidDel="00C77828">
          <w:delText>A testing report provided by the testing agency which will consist of the following information:</w:delText>
        </w:r>
      </w:del>
    </w:p>
    <w:p w14:paraId="69B9AEBE" w14:textId="77777777" w:rsidR="00CB5358" w:rsidRPr="00FD4A4B" w:rsidRDefault="00CB5358" w:rsidP="00CB5358">
      <w:pPr>
        <w:pStyle w:val="B1"/>
      </w:pPr>
      <w:r w:rsidRPr="00FD4A4B">
        <w:t>-</w:t>
      </w:r>
      <w:r w:rsidRPr="00FD4A4B">
        <w:tab/>
        <w:t>The used tool(s) name and version information</w:t>
      </w:r>
    </w:p>
    <w:p w14:paraId="1371A7E3" w14:textId="77777777" w:rsidR="00CB5358" w:rsidRPr="00FD4A4B" w:rsidRDefault="00CB5358" w:rsidP="00CB5358">
      <w:pPr>
        <w:pStyle w:val="B1"/>
      </w:pPr>
      <w:r w:rsidRPr="00FD4A4B">
        <w:lastRenderedPageBreak/>
        <w:t>-</w:t>
      </w:r>
      <w:r w:rsidRPr="00FD4A4B">
        <w:tab/>
        <w:t>Settings and configurations used</w:t>
      </w:r>
    </w:p>
    <w:p w14:paraId="0A42626B" w14:textId="77777777" w:rsidR="00CB5358" w:rsidRPr="00FD4A4B" w:rsidRDefault="00CB5358" w:rsidP="00CB5358">
      <w:pPr>
        <w:pStyle w:val="B1"/>
      </w:pPr>
      <w:r w:rsidRPr="00FD4A4B">
        <w:t>-</w:t>
      </w:r>
      <w:r w:rsidRPr="00FD4A4B">
        <w:tab/>
        <w:t xml:space="preserve">The list of software </w:t>
      </w:r>
      <w:r>
        <w:t>functions and hardware</w:t>
      </w:r>
      <w:r w:rsidRPr="00FD4A4B">
        <w:t xml:space="preserve"> functions</w:t>
      </w:r>
    </w:p>
    <w:p w14:paraId="2FC66A21" w14:textId="77777777" w:rsidR="00CB5358" w:rsidRPr="00FD4A4B" w:rsidRDefault="00CB5358" w:rsidP="00CB5358">
      <w:pPr>
        <w:pStyle w:val="B1"/>
      </w:pPr>
      <w:r w:rsidRPr="00FD4A4B">
        <w:t>-</w:t>
      </w:r>
      <w:r w:rsidRPr="00FD4A4B">
        <w:tab/>
        <w:t>the test results i.e. allowed list of functions</w:t>
      </w:r>
    </w:p>
    <w:p w14:paraId="6171628D" w14:textId="77777777" w:rsidR="0020723B" w:rsidRDefault="0020723B" w:rsidP="00CB5358">
      <w:pPr>
        <w:pStyle w:val="berschrift4"/>
      </w:pPr>
      <w:bookmarkStart w:id="197" w:name="_CR4_3_2_5"/>
      <w:bookmarkStart w:id="198" w:name="_Toc19542424"/>
      <w:bookmarkStart w:id="199" w:name="_Toc35348426"/>
      <w:bookmarkStart w:id="200" w:name="_Toc161741953"/>
      <w:bookmarkEnd w:id="197"/>
    </w:p>
    <w:p w14:paraId="55DEAFF6" w14:textId="77777777" w:rsidR="0020723B" w:rsidRPr="00AD7D67" w:rsidRDefault="0020723B" w:rsidP="0020723B">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69E243DC" w14:textId="1ADE6911" w:rsidR="00CB5358" w:rsidRPr="00FD4A4B" w:rsidRDefault="00CB5358" w:rsidP="00CB5358">
      <w:pPr>
        <w:pStyle w:val="berschrift4"/>
      </w:pPr>
      <w:r w:rsidRPr="00907F75">
        <w:t>4</w:t>
      </w:r>
      <w:r w:rsidRPr="00FD4A4B">
        <w:t>.3.2.5</w:t>
      </w:r>
      <w:r w:rsidRPr="00FD4A4B">
        <w:tab/>
        <w:t>No unsupported components</w:t>
      </w:r>
      <w:bookmarkEnd w:id="198"/>
      <w:bookmarkEnd w:id="199"/>
      <w:bookmarkEnd w:id="200"/>
    </w:p>
    <w:p w14:paraId="285240E4" w14:textId="77777777" w:rsidR="00CB5358" w:rsidRPr="00FD4A4B" w:rsidRDefault="00CB5358" w:rsidP="00CB5358">
      <w:r w:rsidRPr="00FD4A4B">
        <w:rPr>
          <w:i/>
        </w:rPr>
        <w:t>Requirement Name</w:t>
      </w:r>
      <w:r w:rsidRPr="00FD4A4B">
        <w:t xml:space="preserve">: </w:t>
      </w:r>
      <w:r w:rsidRPr="0023587C">
        <w:t>No unsupported components</w:t>
      </w:r>
      <w:r w:rsidRPr="00FD4A4B">
        <w:t>.</w:t>
      </w:r>
    </w:p>
    <w:p w14:paraId="769028DE" w14:textId="77777777" w:rsidR="00CB5358" w:rsidRDefault="00CB5358" w:rsidP="00CB5358">
      <w:pPr>
        <w:rPr>
          <w:i/>
        </w:rPr>
      </w:pPr>
      <w:r>
        <w:rPr>
          <w:i/>
        </w:rPr>
        <w:t>Requirement Reference</w:t>
      </w:r>
      <w:r>
        <w:rPr>
          <w:iCs/>
        </w:rPr>
        <w:t xml:space="preserve">: </w:t>
      </w:r>
      <w:r>
        <w:t>In accordance with industry best practice</w:t>
      </w:r>
    </w:p>
    <w:p w14:paraId="137CB5C7" w14:textId="77777777" w:rsidR="00CB5358" w:rsidRPr="00FD4A4B" w:rsidRDefault="00CB5358" w:rsidP="00CB5358">
      <w:r w:rsidRPr="00FD4A4B">
        <w:rPr>
          <w:i/>
        </w:rPr>
        <w:t>Requirement Description</w:t>
      </w:r>
      <w:r w:rsidRPr="00FD4A4B">
        <w:t xml:space="preserve">: </w:t>
      </w:r>
    </w:p>
    <w:p w14:paraId="325640C7" w14:textId="77777777" w:rsidR="00CB5358" w:rsidRDefault="00CB5358" w:rsidP="00CB5358">
      <w:r w:rsidRPr="00FD4A4B">
        <w:t xml:space="preserve">The network product shall not contain software and hardware components that are no longer supported by their vendor, </w:t>
      </w:r>
      <w:r w:rsidRPr="00D43B8A">
        <w:t>manufacturer</w:t>
      </w:r>
      <w:r w:rsidRPr="00FD4A4B">
        <w:t xml:space="preserve"> or developer, such as components that have reached end-of-life or end-of-support. Excluded are components that have a special support contract. This contract shall guarantee the correction of vulnerabilities over components' lifetime.</w:t>
      </w:r>
    </w:p>
    <w:p w14:paraId="31FFCF96" w14:textId="77777777" w:rsidR="00CB5358" w:rsidRPr="00FD4A4B" w:rsidRDefault="00CB5358" w:rsidP="00CB5358">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265D20">
        <w:rPr>
          <w:rFonts w:ascii="Tele-GroteskNor" w:eastAsia="SimSun" w:hAnsi="Tele-GroteskNor" w:cs="Tele-GroteskNor"/>
          <w:color w:val="000000"/>
          <w:lang w:val="en-US" w:eastAsia="zh-CN"/>
        </w:rPr>
        <w:t>, clause 5.3.6.13, Unnecessary Applications</w:t>
      </w:r>
    </w:p>
    <w:p w14:paraId="3DCB774C" w14:textId="77777777" w:rsidR="00CB5358" w:rsidRPr="00FD4A4B" w:rsidRDefault="00CB5358" w:rsidP="00CB5358">
      <w:r w:rsidRPr="00FD4A4B">
        <w:rPr>
          <w:i/>
        </w:rPr>
        <w:t xml:space="preserve">Test Case: </w:t>
      </w:r>
    </w:p>
    <w:p w14:paraId="41AC753A" w14:textId="77777777" w:rsidR="00CB5358" w:rsidRPr="00FD4A4B" w:rsidRDefault="00CB5358" w:rsidP="00CB5358">
      <w:r w:rsidRPr="00FD4A4B">
        <w:rPr>
          <w:b/>
        </w:rPr>
        <w:t>Test Name</w:t>
      </w:r>
      <w:r w:rsidRPr="00FD4A4B">
        <w:t>: TC_NO_UNSUPPORTED_COMPONENTS</w:t>
      </w:r>
    </w:p>
    <w:p w14:paraId="101A0B03" w14:textId="77777777" w:rsidR="00CB5358" w:rsidRPr="00FD4A4B" w:rsidRDefault="00CB5358" w:rsidP="00CB5358">
      <w:pPr>
        <w:keepNext/>
        <w:keepLines/>
        <w:spacing w:before="180"/>
        <w:rPr>
          <w:b/>
          <w:lang w:eastAsia="zh-CN"/>
        </w:rPr>
      </w:pPr>
      <w:r w:rsidRPr="00FD4A4B">
        <w:rPr>
          <w:b/>
          <w:lang w:eastAsia="zh-CN"/>
        </w:rPr>
        <w:t>Purpose:</w:t>
      </w:r>
    </w:p>
    <w:p w14:paraId="52253CDE" w14:textId="77777777" w:rsidR="00CB5358" w:rsidRPr="00FD4A4B" w:rsidRDefault="00CB5358" w:rsidP="00CB5358">
      <w:r w:rsidRPr="00B43BE4">
        <w:rPr>
          <w:lang w:val="en-US"/>
        </w:rPr>
        <w:t xml:space="preserve">To ensure that all software and hardware components running in the network product </w:t>
      </w:r>
      <w:r>
        <w:rPr>
          <w:lang w:val="en-US"/>
        </w:rPr>
        <w:t xml:space="preserve">are still supported and </w:t>
      </w:r>
      <w:r w:rsidRPr="00B43BE4">
        <w:rPr>
          <w:lang w:val="en-US"/>
        </w:rPr>
        <w:t xml:space="preserve">have not reached either </w:t>
      </w:r>
      <w:r>
        <w:rPr>
          <w:lang w:val="en-US"/>
        </w:rPr>
        <w:t>their</w:t>
      </w:r>
      <w:r w:rsidRPr="00B43BE4">
        <w:rPr>
          <w:lang w:val="en-US"/>
        </w:rPr>
        <w:t xml:space="preserve"> end-of-life or end-of-support</w:t>
      </w:r>
      <w:r>
        <w:rPr>
          <w:lang w:val="en-US"/>
        </w:rPr>
        <w:t>.</w:t>
      </w:r>
    </w:p>
    <w:p w14:paraId="799CF520" w14:textId="77777777" w:rsidR="00CB5358" w:rsidRPr="00FD4A4B" w:rsidRDefault="00CB5358" w:rsidP="00CB5358">
      <w:pPr>
        <w:keepNext/>
        <w:keepLines/>
        <w:spacing w:before="180"/>
        <w:rPr>
          <w:b/>
          <w:lang w:eastAsia="zh-CN"/>
        </w:rPr>
      </w:pPr>
      <w:r w:rsidRPr="00FD4A4B">
        <w:rPr>
          <w:b/>
          <w:lang w:eastAsia="zh-CN"/>
        </w:rPr>
        <w:t>Procedure and execution steps:</w:t>
      </w:r>
    </w:p>
    <w:p w14:paraId="1574BCB8" w14:textId="77777777" w:rsidR="00CB5358" w:rsidRDefault="00CB5358" w:rsidP="00CB5358">
      <w:pPr>
        <w:keepNext/>
        <w:keepLines/>
        <w:spacing w:before="180"/>
        <w:ind w:left="284"/>
        <w:rPr>
          <w:b/>
          <w:lang w:eastAsia="zh-CN"/>
        </w:rPr>
      </w:pPr>
      <w:r w:rsidRPr="00FD4A4B">
        <w:rPr>
          <w:b/>
          <w:lang w:eastAsia="zh-CN"/>
        </w:rPr>
        <w:t>Pre-Conditions:</w:t>
      </w:r>
    </w:p>
    <w:p w14:paraId="3A78AE7E" w14:textId="77777777" w:rsidR="00CB5358" w:rsidRPr="00FD4A4B" w:rsidRDefault="00CB5358" w:rsidP="00CB5358">
      <w:pPr>
        <w:pStyle w:val="NO"/>
        <w:rPr>
          <w:b/>
          <w:lang w:eastAsia="zh-CN"/>
        </w:rPr>
      </w:pPr>
      <w:r w:rsidRPr="009F72D8">
        <w:t>NOTE</w:t>
      </w:r>
      <w:r>
        <w:t xml:space="preserve"> 1</w:t>
      </w:r>
      <w:r w:rsidRPr="009F72D8">
        <w:t>:</w:t>
      </w:r>
      <w:r w:rsidRPr="009F72D8">
        <w:tab/>
        <w:t>If the network product under test is pure software, the hardware aspects of this test case do not apply.</w:t>
      </w:r>
    </w:p>
    <w:p w14:paraId="42CAF4D6" w14:textId="77777777" w:rsidR="00CB5358" w:rsidRPr="00FD4A4B" w:rsidRDefault="00CB5358" w:rsidP="00CB5358">
      <w:pPr>
        <w:ind w:left="284"/>
      </w:pPr>
      <w:r w:rsidRPr="00FD4A4B">
        <w:t>A list of all available software and associated components containing at least the following information shall be included in the documentation accompanying the Network Product:</w:t>
      </w:r>
    </w:p>
    <w:p w14:paraId="7F1F8024" w14:textId="77777777" w:rsidR="00CB5358" w:rsidRPr="00FD4A4B" w:rsidRDefault="00CB5358" w:rsidP="00CB5358">
      <w:pPr>
        <w:pStyle w:val="B1"/>
      </w:pPr>
      <w:r w:rsidRPr="00FD4A4B">
        <w:t>-</w:t>
      </w:r>
      <w:r w:rsidRPr="00FD4A4B">
        <w:tab/>
        <w:t>name of the software</w:t>
      </w:r>
      <w:r>
        <w:t xml:space="preserve"> or hardware component</w:t>
      </w:r>
      <w:r w:rsidRPr="00FD4A4B">
        <w:t>;</w:t>
      </w:r>
    </w:p>
    <w:p w14:paraId="7683F370" w14:textId="77777777" w:rsidR="00CB5358" w:rsidRPr="00FD4A4B" w:rsidRDefault="00CB5358" w:rsidP="00CB5358">
      <w:pPr>
        <w:pStyle w:val="B1"/>
      </w:pPr>
      <w:r w:rsidRPr="00FD4A4B">
        <w:t>-</w:t>
      </w:r>
      <w:r w:rsidRPr="00FD4A4B">
        <w:tab/>
        <w:t>version of the software installed;</w:t>
      </w:r>
    </w:p>
    <w:p w14:paraId="3F1F1463" w14:textId="77777777" w:rsidR="00CB5358" w:rsidRPr="00FD4A4B" w:rsidRDefault="00CB5358" w:rsidP="00CB5358">
      <w:pPr>
        <w:pStyle w:val="B1"/>
      </w:pPr>
      <w:r w:rsidRPr="00FD4A4B">
        <w:t>-</w:t>
      </w:r>
      <w:r w:rsidRPr="00FD4A4B">
        <w:tab/>
        <w:t>list of dependencies and versions;</w:t>
      </w:r>
    </w:p>
    <w:p w14:paraId="265DE7D1" w14:textId="77777777" w:rsidR="00CB5358" w:rsidRPr="00FD4A4B" w:rsidRDefault="00CB5358" w:rsidP="00CB5358">
      <w:pPr>
        <w:pStyle w:val="B1"/>
      </w:pPr>
      <w:r w:rsidRPr="00FD4A4B">
        <w:t>-</w:t>
      </w:r>
      <w:r w:rsidRPr="00FD4A4B">
        <w:tab/>
        <w:t>any add-ons and functions;</w:t>
      </w:r>
    </w:p>
    <w:p w14:paraId="7B930C32" w14:textId="77777777" w:rsidR="00CB5358" w:rsidRPr="00FD4A4B" w:rsidRDefault="00CB5358" w:rsidP="00CB5358">
      <w:pPr>
        <w:pStyle w:val="B1"/>
      </w:pPr>
      <w:r w:rsidRPr="00FD4A4B">
        <w:t>-</w:t>
      </w:r>
      <w:r w:rsidRPr="00FD4A4B">
        <w:tab/>
        <w:t>any special hardware/debugging ports;</w:t>
      </w:r>
    </w:p>
    <w:p w14:paraId="5347E11C" w14:textId="77777777" w:rsidR="00CB5358" w:rsidRPr="00FD4A4B" w:rsidRDefault="00CB5358" w:rsidP="00CB5358">
      <w:pPr>
        <w:pStyle w:val="B1"/>
      </w:pPr>
      <w:r w:rsidRPr="00FD4A4B">
        <w:t>-</w:t>
      </w:r>
      <w:r w:rsidRPr="00FD4A4B">
        <w:tab/>
        <w:t>software support type;</w:t>
      </w:r>
    </w:p>
    <w:p w14:paraId="0793CE42" w14:textId="77777777" w:rsidR="00CB5358" w:rsidRPr="00FD4A4B" w:rsidRDefault="00CB5358" w:rsidP="00CB5358">
      <w:pPr>
        <w:pStyle w:val="B1"/>
      </w:pPr>
      <w:r w:rsidRPr="00FD4A4B">
        <w:t>-</w:t>
      </w:r>
      <w:r w:rsidRPr="00FD4A4B">
        <w:tab/>
        <w:t>licensing information;</w:t>
      </w:r>
    </w:p>
    <w:p w14:paraId="4C5C80B5" w14:textId="77777777" w:rsidR="00CB5358" w:rsidRPr="00FD4A4B" w:rsidRDefault="00CB5358" w:rsidP="00CB5358">
      <w:pPr>
        <w:pStyle w:val="B1"/>
      </w:pPr>
      <w:r w:rsidRPr="00FD4A4B">
        <w:t>-</w:t>
      </w:r>
      <w:r w:rsidRPr="00FD4A4B">
        <w:tab/>
        <w:t>requirement during functioning of system;</w:t>
      </w:r>
    </w:p>
    <w:p w14:paraId="13C28B94" w14:textId="77777777" w:rsidR="00CB5358" w:rsidRPr="00FD4A4B" w:rsidRDefault="00CB5358" w:rsidP="00CB5358">
      <w:pPr>
        <w:pStyle w:val="B1"/>
      </w:pPr>
      <w:r w:rsidRPr="00FD4A4B">
        <w:t>-</w:t>
      </w:r>
      <w:r w:rsidRPr="00FD4A4B">
        <w:tab/>
        <w:t>brief description of their purpose.</w:t>
      </w:r>
    </w:p>
    <w:p w14:paraId="29716EDB" w14:textId="77777777" w:rsidR="00CB5358" w:rsidRPr="00FD4A4B" w:rsidRDefault="00CB5358" w:rsidP="00CB5358">
      <w:pPr>
        <w:keepNext/>
        <w:keepLines/>
        <w:spacing w:before="180"/>
        <w:ind w:left="284"/>
        <w:rPr>
          <w:b/>
          <w:lang w:eastAsia="zh-CN"/>
        </w:rPr>
      </w:pPr>
      <w:r w:rsidRPr="00FD4A4B">
        <w:rPr>
          <w:b/>
          <w:lang w:eastAsia="zh-CN"/>
        </w:rPr>
        <w:t>Execution Steps</w:t>
      </w:r>
    </w:p>
    <w:p w14:paraId="7FB682F9" w14:textId="77777777" w:rsidR="00CB5358" w:rsidRPr="00FD4A4B" w:rsidRDefault="00CB5358" w:rsidP="00CB5358">
      <w:pPr>
        <w:ind w:left="284"/>
      </w:pPr>
    </w:p>
    <w:p w14:paraId="17CB8C3C" w14:textId="77777777" w:rsidR="00CB5358" w:rsidRDefault="00CB5358" w:rsidP="00CB5358">
      <w:pPr>
        <w:pStyle w:val="B1"/>
      </w:pPr>
      <w:r w:rsidRPr="00FD4A4B">
        <w:lastRenderedPageBreak/>
        <w:t>1.</w:t>
      </w:r>
      <w:r w:rsidRPr="00FD4A4B">
        <w:tab/>
      </w:r>
      <w:r>
        <w:t>The tester identifies</w:t>
      </w:r>
      <w:r w:rsidRPr="00FD4A4B">
        <w:t xml:space="preserve"> the hardware and software components</w:t>
      </w:r>
      <w:r>
        <w:t xml:space="preserve"> available in the network product</w:t>
      </w:r>
      <w:r w:rsidRPr="00FD4A4B">
        <w:t xml:space="preserve">, version information and the kind of support available for the software provided by the vendor, the </w:t>
      </w:r>
      <w:r w:rsidRPr="00D43B8A">
        <w:t>manufacturer</w:t>
      </w:r>
      <w:r w:rsidRPr="00FD4A4B">
        <w:t xml:space="preserve">, the developer or other contractual partner of the </w:t>
      </w:r>
      <w:r w:rsidRPr="00D43B8A">
        <w:t xml:space="preserve">network </w:t>
      </w:r>
      <w:r w:rsidRPr="00FD4A4B">
        <w:t xml:space="preserve">operator using any tool or any means of determination. </w:t>
      </w:r>
    </w:p>
    <w:p w14:paraId="76CFA459" w14:textId="77777777" w:rsidR="00CB5358" w:rsidRDefault="00CB5358" w:rsidP="00CB5358">
      <w:pPr>
        <w:pStyle w:val="NO"/>
      </w:pPr>
      <w:r>
        <w:t xml:space="preserve">NOTE 2: </w:t>
      </w:r>
      <w:r>
        <w:tab/>
        <w:t xml:space="preserve">The identification of software could be done by, e.g. consulting the package manager of the OS/distribution (e.g. apt, </w:t>
      </w:r>
      <w:proofErr w:type="spellStart"/>
      <w:r>
        <w:t>dpkg</w:t>
      </w:r>
      <w:proofErr w:type="spellEnd"/>
      <w:r>
        <w:t xml:space="preserve">, rpm, </w:t>
      </w:r>
      <w:proofErr w:type="spellStart"/>
      <w:r>
        <w:t>pacman</w:t>
      </w:r>
      <w:proofErr w:type="spellEnd"/>
      <w:r>
        <w:t xml:space="preserve">, flatpack, snap…) and package managers of available runtimes (e.g. pip (Python), </w:t>
      </w:r>
      <w:proofErr w:type="spellStart"/>
      <w:r>
        <w:t>npm</w:t>
      </w:r>
      <w:proofErr w:type="spellEnd"/>
      <w: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16E0E046" w14:textId="77777777" w:rsidR="00CB5358" w:rsidRPr="00FD4A4B" w:rsidRDefault="00CB5358" w:rsidP="00CB5358">
      <w:pPr>
        <w:pStyle w:val="NO"/>
      </w:pPr>
      <w:r w:rsidRPr="008E1C85">
        <w:t xml:space="preserve">NOTE </w:t>
      </w:r>
      <w:r>
        <w:t>3</w:t>
      </w:r>
      <w:r w:rsidRPr="008E1C85">
        <w:t xml:space="preserve">: </w:t>
      </w:r>
      <w:r w:rsidRPr="008E1C85">
        <w:tab/>
        <w:t xml:space="preserve">The identification of </w:t>
      </w:r>
      <w:r>
        <w:t xml:space="preserve">hardware </w:t>
      </w:r>
      <w:r w:rsidRPr="008E1C85">
        <w:t>could be done by, e.g. consulting</w:t>
      </w:r>
      <w:r>
        <w:t xml:space="preserve"> any type of device manager or hardware information tool (e.g. </w:t>
      </w:r>
      <w:proofErr w:type="spellStart"/>
      <w:r>
        <w:t>hwinfo</w:t>
      </w:r>
      <w:proofErr w:type="spellEnd"/>
      <w:r>
        <w:t xml:space="preserve">, </w:t>
      </w:r>
      <w:proofErr w:type="spellStart"/>
      <w:r>
        <w:t>inxi</w:t>
      </w:r>
      <w:proofErr w:type="spellEnd"/>
      <w:r>
        <w:t xml:space="preserve">, </w:t>
      </w:r>
      <w:proofErr w:type="spellStart"/>
      <w:r>
        <w:t>lshw</w:t>
      </w:r>
      <w:proofErr w:type="spellEnd"/>
      <w:r>
        <w:t xml:space="preserve">, </w:t>
      </w:r>
      <w:proofErr w:type="spellStart"/>
      <w:r>
        <w:t>lspci</w:t>
      </w:r>
      <w:proofErr w:type="spellEnd"/>
      <w:r>
        <w:t xml:space="preserve">, </w:t>
      </w:r>
      <w:proofErr w:type="spellStart"/>
      <w:r>
        <w:t>lscpu</w:t>
      </w:r>
      <w:proofErr w:type="spellEnd"/>
      <w:r>
        <w:t xml:space="preserve">, </w:t>
      </w:r>
      <w:proofErr w:type="spellStart"/>
      <w:r>
        <w:t>lsusb</w:t>
      </w:r>
      <w:proofErr w:type="spellEnd"/>
      <w:r>
        <w:t>…).</w:t>
      </w:r>
    </w:p>
    <w:p w14:paraId="4C088D4F" w14:textId="77777777" w:rsidR="00CB5358" w:rsidRPr="00FD4A4B" w:rsidRDefault="00CB5358" w:rsidP="00CB5358">
      <w:pPr>
        <w:pStyle w:val="B1"/>
      </w:pPr>
      <w:r w:rsidRPr="00FD4A4B">
        <w:t>2.</w:t>
      </w:r>
      <w:r w:rsidRPr="00FD4A4B">
        <w:tab/>
      </w:r>
      <w:r>
        <w:t>The tester validates</w:t>
      </w:r>
      <w:r w:rsidRPr="00FD4A4B">
        <w:t xml:space="preserve"> that there are no entries in the list of hardware and software installed in the system which are not supported as given by the vendor of </w:t>
      </w:r>
      <w:r w:rsidRPr="00FD4A4B">
        <w:rPr>
          <w:rFonts w:hint="eastAsia"/>
          <w:lang w:eastAsia="ja-JP"/>
        </w:rPr>
        <w:t>n</w:t>
      </w:r>
      <w:r w:rsidRPr="00FD4A4B">
        <w:t xml:space="preserve">etwork </w:t>
      </w:r>
      <w:r w:rsidRPr="00FD4A4B">
        <w:rPr>
          <w:rFonts w:hint="eastAsia"/>
          <w:lang w:eastAsia="ja-JP"/>
        </w:rPr>
        <w:t>p</w:t>
      </w:r>
      <w:r w:rsidRPr="00FD4A4B">
        <w:t>roduct in the attached documentation.</w:t>
      </w:r>
    </w:p>
    <w:p w14:paraId="7F21EC28" w14:textId="77777777" w:rsidR="00CB5358" w:rsidRPr="00FD4A4B" w:rsidRDefault="00CB5358" w:rsidP="00CB5358">
      <w:pPr>
        <w:keepNext/>
        <w:keepLines/>
        <w:spacing w:before="180"/>
        <w:rPr>
          <w:b/>
          <w:lang w:eastAsia="zh-CN"/>
        </w:rPr>
      </w:pPr>
      <w:r w:rsidRPr="00FD4A4B">
        <w:rPr>
          <w:b/>
          <w:lang w:eastAsia="zh-CN"/>
        </w:rPr>
        <w:t>Expected Results:</w:t>
      </w:r>
    </w:p>
    <w:p w14:paraId="536DC047" w14:textId="77777777" w:rsidR="00CB5358" w:rsidRPr="00FD4A4B" w:rsidRDefault="00CB5358" w:rsidP="00CB5358">
      <w:pPr>
        <w:keepNext/>
        <w:keepLines/>
        <w:spacing w:before="180"/>
        <w:rPr>
          <w:lang w:eastAsia="zh-CN"/>
        </w:rPr>
      </w:pPr>
      <w:r w:rsidRPr="00FD4A4B">
        <w:rPr>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34764679" w14:textId="77777777" w:rsidR="00CB5358" w:rsidRPr="00FD4A4B" w:rsidRDefault="00CB5358" w:rsidP="00CB5358">
      <w:pPr>
        <w:keepNext/>
        <w:keepLines/>
        <w:spacing w:before="180"/>
        <w:rPr>
          <w:lang w:eastAsia="zh-CN"/>
        </w:rPr>
      </w:pPr>
      <w:r w:rsidRPr="00FD4A4B">
        <w:rPr>
          <w:lang w:eastAsia="zh-CN"/>
        </w:rPr>
        <w:t xml:space="preserve">The list of all available software and hardware components and their associated support information which has been deemed necessary for the operation of the </w:t>
      </w:r>
      <w:r w:rsidRPr="00FD4A4B">
        <w:rPr>
          <w:rFonts w:hint="eastAsia"/>
          <w:lang w:eastAsia="ja-JP"/>
        </w:rPr>
        <w:t>network product</w:t>
      </w:r>
      <w:r w:rsidRPr="00FD4A4B">
        <w:rPr>
          <w:lang w:eastAsia="zh-CN"/>
        </w:rPr>
        <w:t xml:space="preserve"> by the vendor shall also be included as the test result. Any software or component which is not supported any longer by the vendor will be highlighted and brought out as a part of the report.</w:t>
      </w:r>
    </w:p>
    <w:p w14:paraId="387A7244" w14:textId="77777777" w:rsidR="00CB5358" w:rsidRPr="00FD4A4B" w:rsidRDefault="00CB5358" w:rsidP="00CB5358">
      <w:pPr>
        <w:keepNext/>
        <w:keepLines/>
        <w:spacing w:before="180"/>
        <w:rPr>
          <w:b/>
          <w:lang w:eastAsia="zh-CN"/>
        </w:rPr>
      </w:pPr>
      <w:r w:rsidRPr="00FD4A4B">
        <w:rPr>
          <w:lang w:eastAsia="zh-CN"/>
        </w:rPr>
        <w:t xml:space="preserve">There should be no software installed in the </w:t>
      </w:r>
      <w:r w:rsidRPr="00FD4A4B">
        <w:rPr>
          <w:rFonts w:hint="eastAsia"/>
          <w:lang w:eastAsia="ja-JP"/>
        </w:rPr>
        <w:t>network product</w:t>
      </w:r>
      <w:r w:rsidRPr="00FD4A4B">
        <w:rPr>
          <w:lang w:eastAsia="zh-CN"/>
        </w:rPr>
        <w:t xml:space="preserve"> which is unsupported as of the day of testing.</w:t>
      </w:r>
    </w:p>
    <w:p w14:paraId="4C7E5A2B" w14:textId="77777777" w:rsidR="00CB5358" w:rsidRPr="00FD4A4B" w:rsidRDefault="00CB5358" w:rsidP="00CB5358">
      <w:pPr>
        <w:keepNext/>
        <w:keepLines/>
        <w:spacing w:before="180"/>
        <w:rPr>
          <w:b/>
          <w:lang w:eastAsia="zh-CN"/>
        </w:rPr>
      </w:pPr>
      <w:r w:rsidRPr="00FD4A4B">
        <w:rPr>
          <w:b/>
          <w:lang w:eastAsia="zh-CN"/>
        </w:rPr>
        <w:t>Expected format of evidence:</w:t>
      </w:r>
    </w:p>
    <w:p w14:paraId="2655F7B1" w14:textId="53F8570E" w:rsidR="00CB5358" w:rsidRPr="00FD4A4B" w:rsidDel="00C77828" w:rsidRDefault="00CB5358" w:rsidP="00CB5358">
      <w:pPr>
        <w:rPr>
          <w:del w:id="201" w:author="Ben Lorenz" w:date="2024-08-12T09:34:00Z" w16du:dateUtc="2024-08-12T07:34:00Z"/>
        </w:rPr>
      </w:pPr>
      <w:del w:id="202" w:author="Ben Lorenz" w:date="2024-08-12T09:34:00Z" w16du:dateUtc="2024-08-12T07:34:00Z">
        <w:r w:rsidRPr="00FD4A4B" w:rsidDel="00C77828">
          <w:delText>A testing report provided by the testing agency which will consist of the following information:</w:delText>
        </w:r>
      </w:del>
    </w:p>
    <w:p w14:paraId="4B0C137F" w14:textId="77777777" w:rsidR="00CB5358" w:rsidRPr="00FD4A4B" w:rsidRDefault="00CB5358" w:rsidP="00CB5358">
      <w:pPr>
        <w:pStyle w:val="B1"/>
      </w:pPr>
      <w:r w:rsidRPr="00FD4A4B">
        <w:t>-</w:t>
      </w:r>
      <w:r w:rsidRPr="00FD4A4B">
        <w:tab/>
        <w:t>The used tool(s) name and version information</w:t>
      </w:r>
    </w:p>
    <w:p w14:paraId="2954D2F1" w14:textId="77777777" w:rsidR="00CB5358" w:rsidRPr="00FD4A4B" w:rsidRDefault="00CB5358" w:rsidP="00CB5358">
      <w:pPr>
        <w:pStyle w:val="B1"/>
      </w:pPr>
      <w:r w:rsidRPr="00FD4A4B">
        <w:t>-</w:t>
      </w:r>
      <w:r w:rsidRPr="00FD4A4B">
        <w:tab/>
        <w:t xml:space="preserve">Software and hardware components used in the </w:t>
      </w:r>
      <w:r w:rsidRPr="00FD4A4B">
        <w:rPr>
          <w:rFonts w:hint="eastAsia"/>
          <w:lang w:eastAsia="ja-JP"/>
        </w:rPr>
        <w:t>network product</w:t>
      </w:r>
    </w:p>
    <w:p w14:paraId="362D3F4B" w14:textId="77777777" w:rsidR="00CB5358" w:rsidRPr="00FD4A4B" w:rsidRDefault="00CB5358" w:rsidP="00CB5358">
      <w:pPr>
        <w:pStyle w:val="B1"/>
      </w:pPr>
      <w:r w:rsidRPr="00FD4A4B">
        <w:t>-</w:t>
      </w:r>
      <w:r w:rsidRPr="00FD4A4B">
        <w:tab/>
        <w:t>the test results i.e. support information of each listing</w:t>
      </w:r>
    </w:p>
    <w:p w14:paraId="593A02C0" w14:textId="77777777" w:rsidR="00D046EB" w:rsidRDefault="00D046EB" w:rsidP="00CB5358">
      <w:pPr>
        <w:pStyle w:val="berschrift4"/>
      </w:pPr>
      <w:bookmarkStart w:id="203" w:name="_CR4_3_2_6"/>
      <w:bookmarkStart w:id="204" w:name="_Toc19542425"/>
      <w:bookmarkStart w:id="205" w:name="_Toc35348427"/>
      <w:bookmarkStart w:id="206" w:name="_Toc161741954"/>
      <w:bookmarkEnd w:id="203"/>
    </w:p>
    <w:p w14:paraId="21887816" w14:textId="77777777" w:rsidR="00D046EB" w:rsidRPr="00AD7D67" w:rsidRDefault="00D046EB" w:rsidP="00D046EB">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00E1EEA0" w14:textId="5DDBEDAE" w:rsidR="00CB5358" w:rsidRPr="00FD4A4B" w:rsidRDefault="00CB5358" w:rsidP="00CB5358">
      <w:pPr>
        <w:pStyle w:val="berschrift4"/>
      </w:pPr>
      <w:r w:rsidRPr="00907F75">
        <w:t>4</w:t>
      </w:r>
      <w:r w:rsidRPr="00FD4A4B">
        <w:t>.3.2.6</w:t>
      </w:r>
      <w:r w:rsidRPr="00FD4A4B">
        <w:tab/>
        <w:t>Remote login restrictions for privileged users</w:t>
      </w:r>
      <w:bookmarkEnd w:id="204"/>
      <w:bookmarkEnd w:id="205"/>
      <w:bookmarkEnd w:id="206"/>
    </w:p>
    <w:p w14:paraId="768C2373" w14:textId="77777777" w:rsidR="00CB5358" w:rsidRPr="00FD4A4B" w:rsidRDefault="00CB5358" w:rsidP="00CB5358">
      <w:r w:rsidRPr="00FD4A4B">
        <w:rPr>
          <w:i/>
        </w:rPr>
        <w:t>Requirement Name</w:t>
      </w:r>
      <w:r w:rsidRPr="00FD4A4B">
        <w:t>: Remote login restrictions for privileged users</w:t>
      </w:r>
    </w:p>
    <w:p w14:paraId="7938DCE0" w14:textId="77777777" w:rsidR="00CB5358" w:rsidRDefault="00CB5358" w:rsidP="00CB5358">
      <w:pPr>
        <w:rPr>
          <w:i/>
        </w:rPr>
      </w:pPr>
      <w:r>
        <w:rPr>
          <w:i/>
        </w:rPr>
        <w:t>Requirement Reference</w:t>
      </w:r>
      <w:r>
        <w:rPr>
          <w:iCs/>
        </w:rPr>
        <w:t xml:space="preserve">: </w:t>
      </w:r>
      <w:r>
        <w:t>In accordance with industry best practice</w:t>
      </w:r>
    </w:p>
    <w:p w14:paraId="157E6A8C" w14:textId="77777777" w:rsidR="00CB5358" w:rsidRPr="00FD4A4B" w:rsidRDefault="00CB5358" w:rsidP="00CB5358">
      <w:r w:rsidRPr="00FD4A4B">
        <w:rPr>
          <w:i/>
        </w:rPr>
        <w:t>Requirement Description</w:t>
      </w:r>
      <w:r w:rsidRPr="00FD4A4B">
        <w:t>: Direct login as root or equivalent highest privileged user shall be limited to the system console only. Root user will not be allowed to login to the system remotely.</w:t>
      </w:r>
    </w:p>
    <w:p w14:paraId="2DCA495D"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265D20">
        <w:rPr>
          <w:rFonts w:ascii="Tele-GroteskNor" w:eastAsia="SimSun" w:hAnsi="Tele-GroteskNor" w:cs="Tele-GroteskNor"/>
          <w:color w:val="000000"/>
          <w:lang w:val="en-US" w:eastAsia="zh-CN"/>
        </w:rPr>
        <w:t>, clause 5.3.8.1, Misuse by authorized users</w:t>
      </w:r>
    </w:p>
    <w:p w14:paraId="446D39B8" w14:textId="77777777" w:rsidR="00CB5358" w:rsidRPr="00FD4A4B" w:rsidRDefault="00CB5358" w:rsidP="00CB5358">
      <w:r w:rsidRPr="00FD4A4B">
        <w:rPr>
          <w:i/>
        </w:rPr>
        <w:t>Test Case</w:t>
      </w:r>
      <w:r w:rsidRPr="00FD4A4B">
        <w:t xml:space="preserve">: </w:t>
      </w:r>
    </w:p>
    <w:p w14:paraId="2D4C25E1" w14:textId="77777777" w:rsidR="00CB5358" w:rsidRPr="00FD4A4B" w:rsidRDefault="00CB5358" w:rsidP="00CB5358">
      <w:r w:rsidRPr="00FD4A4B">
        <w:rPr>
          <w:b/>
        </w:rPr>
        <w:t>Test Name</w:t>
      </w:r>
      <w:r w:rsidRPr="00FD4A4B">
        <w:t xml:space="preserve">: </w:t>
      </w:r>
      <w:r w:rsidRPr="00FD4A4B">
        <w:rPr>
          <w:lang w:eastAsia="zh-CN"/>
        </w:rPr>
        <w:t>TC_REMOTE_LOGIN_RESTRICTIONS_PRIVILEGED_USERS</w:t>
      </w:r>
    </w:p>
    <w:p w14:paraId="5D560101" w14:textId="77777777" w:rsidR="00CB5358" w:rsidRPr="00FD4A4B" w:rsidRDefault="00CB5358" w:rsidP="00CB5358">
      <w:pPr>
        <w:rPr>
          <w:b/>
        </w:rPr>
      </w:pPr>
      <w:r w:rsidRPr="00FD4A4B">
        <w:rPr>
          <w:b/>
        </w:rPr>
        <w:t>Purpose:</w:t>
      </w:r>
    </w:p>
    <w:p w14:paraId="47715C27" w14:textId="77777777" w:rsidR="00CB5358" w:rsidRPr="00FD4A4B" w:rsidRDefault="00CB5358" w:rsidP="00CB5358">
      <w:pPr>
        <w:rPr>
          <w:lang w:eastAsia="zh-CN"/>
        </w:rPr>
      </w:pPr>
      <w:r w:rsidRPr="00FD4A4B">
        <w:rPr>
          <w:lang w:eastAsia="zh-CN"/>
        </w:rPr>
        <w:t xml:space="preserve">Verify that </w:t>
      </w:r>
      <w:r w:rsidRPr="00FD4A4B">
        <w:t>root or equivalent highest privileged user will not be allowed to login to the system remotely</w:t>
      </w:r>
      <w:r w:rsidRPr="00FD4A4B">
        <w:rPr>
          <w:lang w:eastAsia="zh-CN"/>
        </w:rPr>
        <w:t xml:space="preserve">. </w:t>
      </w:r>
    </w:p>
    <w:p w14:paraId="62E9275F" w14:textId="77777777" w:rsidR="00CB5358" w:rsidRPr="00FD4A4B" w:rsidRDefault="00CB5358" w:rsidP="00CB5358">
      <w:pPr>
        <w:rPr>
          <w:b/>
        </w:rPr>
      </w:pPr>
      <w:r w:rsidRPr="00FD4A4B">
        <w:rPr>
          <w:b/>
        </w:rPr>
        <w:t>Procedure and execution steps:</w:t>
      </w:r>
    </w:p>
    <w:p w14:paraId="2598543C" w14:textId="77777777" w:rsidR="00CB5358" w:rsidRPr="00FD4A4B" w:rsidRDefault="00CB5358" w:rsidP="00CB5358">
      <w:pPr>
        <w:rPr>
          <w:b/>
        </w:rPr>
      </w:pPr>
      <w:r w:rsidRPr="00FD4A4B">
        <w:rPr>
          <w:b/>
        </w:rPr>
        <w:t>Pre-Condition:</w:t>
      </w:r>
    </w:p>
    <w:p w14:paraId="5FE44AC7" w14:textId="77777777" w:rsidR="00CB5358" w:rsidRPr="00FD4A4B" w:rsidRDefault="00CB5358" w:rsidP="00CB5358">
      <w:pPr>
        <w:rPr>
          <w:lang w:eastAsia="zh-CN"/>
        </w:rPr>
      </w:pPr>
      <w:r w:rsidRPr="00FD4A4B">
        <w:rPr>
          <w:lang w:eastAsia="zh-CN"/>
        </w:rPr>
        <w:lastRenderedPageBreak/>
        <w:t>A document that describes the interfaces to the network product and how the tester can login to them remotely.</w:t>
      </w:r>
    </w:p>
    <w:p w14:paraId="54158AFC" w14:textId="77777777" w:rsidR="00CB5358" w:rsidRPr="00FD4A4B" w:rsidRDefault="00CB5358" w:rsidP="00CB5358">
      <w:pPr>
        <w:rPr>
          <w:b/>
        </w:rPr>
      </w:pPr>
      <w:r w:rsidRPr="00FD4A4B">
        <w:rPr>
          <w:b/>
        </w:rPr>
        <w:t>Execution Steps</w:t>
      </w:r>
    </w:p>
    <w:p w14:paraId="5981C574" w14:textId="77777777" w:rsidR="00CB5358" w:rsidRPr="00FD4A4B" w:rsidRDefault="00CB5358" w:rsidP="00CB5358">
      <w:pPr>
        <w:rPr>
          <w:b/>
        </w:rPr>
      </w:pPr>
      <w:r w:rsidRPr="00FD4A4B">
        <w:rPr>
          <w:b/>
        </w:rPr>
        <w:t>Execute the following steps:</w:t>
      </w:r>
    </w:p>
    <w:p w14:paraId="6280E029" w14:textId="77777777" w:rsidR="00CB5358" w:rsidRPr="00FD4A4B" w:rsidRDefault="00CB5358" w:rsidP="00CB5358">
      <w:pPr>
        <w:pStyle w:val="B1"/>
      </w:pPr>
      <w:r w:rsidRPr="00FD4A4B">
        <w:t>1.</w:t>
      </w:r>
      <w:r w:rsidRPr="00FD4A4B">
        <w:tab/>
        <w:t>The tester tries to remotely login to the network product using the credentials of the root or equivalent highest privileged user via the interfaces as described in the documentation.</w:t>
      </w:r>
    </w:p>
    <w:p w14:paraId="052469C0" w14:textId="77777777" w:rsidR="00CB5358" w:rsidRPr="00FD4A4B" w:rsidRDefault="00CB5358" w:rsidP="00CB5358">
      <w:pPr>
        <w:pStyle w:val="B1"/>
      </w:pPr>
      <w:r w:rsidRPr="00FD4A4B">
        <w:t>2.</w:t>
      </w:r>
      <w:r w:rsidRPr="00FD4A4B">
        <w:tab/>
        <w:t>The tester tries to login to the network product using the credentials of the root or equivalent highest privileged user from the physical console of the system.</w:t>
      </w:r>
    </w:p>
    <w:p w14:paraId="60F9B0F5" w14:textId="77777777" w:rsidR="00CB5358" w:rsidRPr="00FD4A4B" w:rsidRDefault="00CB5358" w:rsidP="00CB5358">
      <w:pPr>
        <w:rPr>
          <w:b/>
        </w:rPr>
      </w:pPr>
      <w:r w:rsidRPr="00FD4A4B">
        <w:rPr>
          <w:b/>
        </w:rPr>
        <w:t>Expected Results:</w:t>
      </w:r>
    </w:p>
    <w:p w14:paraId="66068869" w14:textId="77777777" w:rsidR="00CB5358" w:rsidRPr="00FD4A4B" w:rsidRDefault="00CB5358" w:rsidP="00CB5358">
      <w:pPr>
        <w:rPr>
          <w:lang w:eastAsia="zh-CN"/>
        </w:rPr>
      </w:pPr>
      <w:r w:rsidRPr="00FD4A4B">
        <w:rPr>
          <w:lang w:eastAsia="zh-CN"/>
        </w:rPr>
        <w:t xml:space="preserve">The tester is not able to login to the system remotely using the root credentials. </w:t>
      </w:r>
    </w:p>
    <w:p w14:paraId="23AC0315" w14:textId="77777777" w:rsidR="00CB5358" w:rsidRPr="00FD4A4B" w:rsidRDefault="00CB5358" w:rsidP="00CB5358">
      <w:pPr>
        <w:rPr>
          <w:lang w:eastAsia="zh-CN"/>
        </w:rPr>
      </w:pPr>
      <w:r w:rsidRPr="00FD4A4B">
        <w:rPr>
          <w:lang w:eastAsia="zh-CN"/>
        </w:rPr>
        <w:t>The tester is able to login to the system from the physical console using the root credentials.</w:t>
      </w:r>
    </w:p>
    <w:p w14:paraId="18FEF56D" w14:textId="77777777" w:rsidR="00CB5358" w:rsidRPr="00FD4A4B" w:rsidRDefault="00CB5358" w:rsidP="00CB5358">
      <w:pPr>
        <w:rPr>
          <w:b/>
        </w:rPr>
      </w:pPr>
      <w:r w:rsidRPr="00FD4A4B">
        <w:rPr>
          <w:b/>
        </w:rPr>
        <w:t>Expected format of evidence:</w:t>
      </w:r>
    </w:p>
    <w:p w14:paraId="081A244D" w14:textId="7F408788" w:rsidR="00CB5358" w:rsidRPr="00FD4A4B" w:rsidDel="00C77828" w:rsidRDefault="00C77828" w:rsidP="00CB5358">
      <w:pPr>
        <w:rPr>
          <w:del w:id="207" w:author="Ben Lorenz" w:date="2024-08-12T09:34:00Z" w16du:dateUtc="2024-08-12T07:34:00Z"/>
          <w:lang w:eastAsia="zh-CN"/>
        </w:rPr>
      </w:pPr>
      <w:ins w:id="208" w:author="Ben Lorenz" w:date="2024-08-12T09:34:00Z" w16du:dateUtc="2024-08-12T07:34:00Z">
        <w:r>
          <w:rPr>
            <w:lang w:eastAsia="zh-CN"/>
          </w:rPr>
          <w:t>Evidence containing the results of the login attempts, e.g. screenshots, log files, packet captures, error messages.</w:t>
        </w:r>
      </w:ins>
      <w:del w:id="209" w:author="Ben Lorenz" w:date="2024-08-12T09:34:00Z" w16du:dateUtc="2024-08-12T07:34:00Z">
        <w:r w:rsidR="00CB5358" w:rsidRPr="00FD4A4B" w:rsidDel="00C77828">
          <w:rPr>
            <w:lang w:eastAsia="zh-CN"/>
          </w:rPr>
          <w:delText xml:space="preserve">A Pass/Fail result. </w:delText>
        </w:r>
      </w:del>
    </w:p>
    <w:p w14:paraId="528DB900" w14:textId="77777777" w:rsidR="007E708F" w:rsidRDefault="007E708F" w:rsidP="00CB5358">
      <w:pPr>
        <w:pStyle w:val="berschrift4"/>
      </w:pPr>
      <w:bookmarkStart w:id="210" w:name="_CR4_3_2_7"/>
      <w:bookmarkStart w:id="211" w:name="_Toc19542426"/>
      <w:bookmarkStart w:id="212" w:name="_Toc35348428"/>
      <w:bookmarkStart w:id="213" w:name="_Toc161741955"/>
      <w:bookmarkEnd w:id="210"/>
    </w:p>
    <w:p w14:paraId="13A149E0" w14:textId="77777777" w:rsidR="007E708F" w:rsidRPr="00AD7D67" w:rsidRDefault="007E708F" w:rsidP="007E708F">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6DEF5F4F" w14:textId="68DBC7D2" w:rsidR="00CB5358" w:rsidRPr="00FD4A4B" w:rsidRDefault="00CB5358" w:rsidP="00CB5358">
      <w:pPr>
        <w:pStyle w:val="berschrift4"/>
      </w:pPr>
      <w:r w:rsidRPr="00907F75">
        <w:t>4</w:t>
      </w:r>
      <w:r w:rsidRPr="00FD4A4B">
        <w:t>.3.2.7</w:t>
      </w:r>
      <w:r w:rsidRPr="00FD4A4B">
        <w:tab/>
        <w:t>Filesystem Authorization privileges</w:t>
      </w:r>
      <w:bookmarkEnd w:id="211"/>
      <w:bookmarkEnd w:id="212"/>
      <w:bookmarkEnd w:id="213"/>
    </w:p>
    <w:p w14:paraId="13284287" w14:textId="77777777" w:rsidR="00CB5358" w:rsidRPr="00FD4A4B" w:rsidRDefault="00CB5358" w:rsidP="00CB5358">
      <w:r w:rsidRPr="00FD4A4B">
        <w:rPr>
          <w:i/>
        </w:rPr>
        <w:t>Requirement Name</w:t>
      </w:r>
      <w:r w:rsidRPr="00FD4A4B">
        <w:t>: Filesystem Authorization privileges.</w:t>
      </w:r>
    </w:p>
    <w:p w14:paraId="0A8CED05" w14:textId="77777777" w:rsidR="00CB5358" w:rsidRDefault="00CB5358" w:rsidP="00CB5358">
      <w:pPr>
        <w:rPr>
          <w:i/>
        </w:rPr>
      </w:pPr>
      <w:r>
        <w:rPr>
          <w:i/>
        </w:rPr>
        <w:t>Requirement Reference</w:t>
      </w:r>
      <w:r>
        <w:rPr>
          <w:iCs/>
        </w:rPr>
        <w:t xml:space="preserve">: </w:t>
      </w:r>
      <w:r>
        <w:t>In accordance with industry best practice</w:t>
      </w:r>
    </w:p>
    <w:p w14:paraId="5B6D803A" w14:textId="77777777" w:rsidR="00CB5358" w:rsidRPr="00FD4A4B" w:rsidRDefault="00CB5358" w:rsidP="00CB5358">
      <w:r w:rsidRPr="00FD4A4B">
        <w:rPr>
          <w:i/>
        </w:rPr>
        <w:t>Requirement Description</w:t>
      </w:r>
      <w:r w:rsidRPr="00FD4A4B">
        <w:t xml:space="preserve">: The system shall </w:t>
      </w:r>
      <w:r w:rsidRPr="004365D2">
        <w:t xml:space="preserve">enforce file system permissions for users such that it only permits </w:t>
      </w:r>
      <w:proofErr w:type="spellStart"/>
      <w:r w:rsidRPr="004365D2">
        <w:t xml:space="preserve">a </w:t>
      </w:r>
      <w:proofErr w:type="gramStart"/>
      <w:r w:rsidRPr="004365D2">
        <w:t>users</w:t>
      </w:r>
      <w:proofErr w:type="spellEnd"/>
      <w:proofErr w:type="gramEnd"/>
      <w:r w:rsidRPr="00FD4A4B">
        <w:t xml:space="preserve"> to modify files, data, directories or file systems </w:t>
      </w:r>
      <w:r w:rsidRPr="004365D2">
        <w:t>for which they have been authorized. These file system authorizations on the network product shall be configured according to the vendor documentation.</w:t>
      </w:r>
    </w:p>
    <w:p w14:paraId="12DD1FBE" w14:textId="77777777" w:rsidR="00CB5358" w:rsidRPr="00FD4A4B" w:rsidRDefault="00CB5358" w:rsidP="00CB5358">
      <w:pPr>
        <w:pStyle w:val="EX"/>
      </w:pPr>
      <w:r w:rsidRPr="00FD4A4B">
        <w:t>EXAMPLE:</w:t>
      </w:r>
      <w:r w:rsidRPr="00FD4A4B">
        <w:tab/>
        <w:t xml:space="preserve">On </w:t>
      </w:r>
      <w:r>
        <w:t>U</w:t>
      </w:r>
      <w:r w:rsidRPr="00FD4A4B">
        <w:t>nix</w:t>
      </w:r>
      <w:r>
        <w:t>®</w:t>
      </w:r>
      <w:r w:rsidRPr="00FD4A4B">
        <w:t xml:space="preserve"> systems a '</w:t>
      </w:r>
      <w:r w:rsidRPr="00FD4A4B">
        <w:rPr>
          <w:lang w:eastAsia="zh-CN"/>
        </w:rPr>
        <w:t>sticky</w:t>
      </w:r>
      <w:r w:rsidRPr="00FD4A4B">
        <w:t>'</w:t>
      </w:r>
      <w:r w:rsidRPr="00FD4A4B">
        <w:rPr>
          <w:lang w:eastAsia="zh-CN"/>
        </w:rPr>
        <w:t xml:space="preserve"> bit may be set on all directories where all users have </w:t>
      </w:r>
      <w:proofErr w:type="gramStart"/>
      <w:r w:rsidRPr="00FD4A4B">
        <w:rPr>
          <w:lang w:eastAsia="zh-CN"/>
        </w:rPr>
        <w:t>write</w:t>
      </w:r>
      <w:proofErr w:type="gramEnd"/>
      <w:r w:rsidRPr="00FD4A4B">
        <w:rPr>
          <w:lang w:eastAsia="zh-CN"/>
        </w:rPr>
        <w:t xml:space="preserve"> permissions. This ensures that only </w:t>
      </w:r>
      <w:r w:rsidRPr="00FD4A4B">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48177A5D"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265D20">
        <w:rPr>
          <w:rFonts w:ascii="Tele-GroteskNor" w:eastAsia="SimSun" w:hAnsi="Tele-GroteskNor" w:cs="Tele-GroteskNor"/>
          <w:color w:val="000000"/>
          <w:lang w:val="en-US" w:eastAsia="zh-CN"/>
        </w:rPr>
        <w:t>, clause 5.3.8.3, Folder Write Permission Abuse</w:t>
      </w:r>
    </w:p>
    <w:p w14:paraId="47BE206B" w14:textId="77777777" w:rsidR="00CB5358" w:rsidRPr="00FD4A4B" w:rsidRDefault="00CB5358" w:rsidP="00CB5358">
      <w:r w:rsidRPr="00FD4A4B">
        <w:rPr>
          <w:i/>
        </w:rPr>
        <w:t>Test Case</w:t>
      </w:r>
      <w:r w:rsidRPr="00FD4A4B">
        <w:t xml:space="preserve">: </w:t>
      </w:r>
    </w:p>
    <w:p w14:paraId="63EE9285" w14:textId="77777777" w:rsidR="00CB5358" w:rsidRPr="00FD4A4B" w:rsidRDefault="00CB5358" w:rsidP="00CB5358">
      <w:r w:rsidRPr="00FD4A4B">
        <w:rPr>
          <w:b/>
        </w:rPr>
        <w:t>Test Name</w:t>
      </w:r>
      <w:r w:rsidRPr="00FD4A4B">
        <w:t xml:space="preserve">: </w:t>
      </w:r>
      <w:r w:rsidRPr="00FD4A4B">
        <w:rPr>
          <w:lang w:eastAsia="zh-CN"/>
        </w:rPr>
        <w:t>TC_FILESYSTEM_AUTHORIZATION_PRIVILEGES</w:t>
      </w:r>
    </w:p>
    <w:p w14:paraId="5277D680" w14:textId="77777777" w:rsidR="00CB5358" w:rsidRPr="00FD4A4B" w:rsidRDefault="00CB5358" w:rsidP="00CB5358">
      <w:pPr>
        <w:rPr>
          <w:b/>
        </w:rPr>
      </w:pPr>
      <w:r w:rsidRPr="00FD4A4B">
        <w:rPr>
          <w:b/>
        </w:rPr>
        <w:t>Purpose:</w:t>
      </w:r>
    </w:p>
    <w:p w14:paraId="5A6CD2B3" w14:textId="77777777" w:rsidR="00CB5358" w:rsidRPr="00FD4A4B" w:rsidRDefault="00CB5358" w:rsidP="00CB5358">
      <w:pPr>
        <w:rPr>
          <w:lang w:eastAsia="zh-CN"/>
        </w:rPr>
      </w:pPr>
      <w:r w:rsidRPr="00FD4A4B">
        <w:rPr>
          <w:lang w:eastAsia="zh-CN"/>
        </w:rPr>
        <w:t xml:space="preserve">Verify that </w:t>
      </w:r>
      <w:r w:rsidRPr="00FD4A4B">
        <w:t xml:space="preserve">users </w:t>
      </w:r>
      <w:r w:rsidRPr="004365D2">
        <w:t>are only permitted to</w:t>
      </w:r>
      <w:r w:rsidRPr="00FD4A4B">
        <w:t xml:space="preserve"> modify files, data, directories or file systems</w:t>
      </w:r>
      <w:r w:rsidRPr="004365D2">
        <w:t xml:space="preserve"> for which they have been authorized according to the vendor documentation</w:t>
      </w:r>
      <w:r w:rsidRPr="00FD4A4B">
        <w:t>.</w:t>
      </w:r>
      <w:r w:rsidRPr="00FD4A4B">
        <w:rPr>
          <w:lang w:eastAsia="zh-CN"/>
        </w:rPr>
        <w:t xml:space="preserve"> </w:t>
      </w:r>
    </w:p>
    <w:p w14:paraId="1BDC13F1" w14:textId="77777777" w:rsidR="00CB5358" w:rsidRPr="00FD4A4B" w:rsidRDefault="00CB5358" w:rsidP="00CB5358">
      <w:pPr>
        <w:rPr>
          <w:b/>
        </w:rPr>
      </w:pPr>
      <w:r w:rsidRPr="00FD4A4B">
        <w:rPr>
          <w:b/>
        </w:rPr>
        <w:t>Procedure and execution steps:</w:t>
      </w:r>
    </w:p>
    <w:p w14:paraId="64F5C224" w14:textId="77777777" w:rsidR="00CB5358" w:rsidRPr="00FD4A4B" w:rsidRDefault="00CB5358" w:rsidP="00CB5358">
      <w:pPr>
        <w:rPr>
          <w:b/>
        </w:rPr>
      </w:pPr>
      <w:r w:rsidRPr="00FD4A4B">
        <w:rPr>
          <w:b/>
        </w:rPr>
        <w:t>Pre-Condition:</w:t>
      </w:r>
    </w:p>
    <w:p w14:paraId="4325C4C2" w14:textId="77777777" w:rsidR="00CB5358" w:rsidRPr="00FD4A4B" w:rsidRDefault="00CB5358" w:rsidP="00CB5358">
      <w:pPr>
        <w:rPr>
          <w:lang w:eastAsia="zh-CN"/>
        </w:rPr>
      </w:pPr>
      <w:r w:rsidRPr="00FD4A4B">
        <w:rPr>
          <w:lang w:eastAsia="zh-CN"/>
        </w:rPr>
        <w:t>A document describing how access control is configured for the filesystems in the network product shall be provided by the vendor.</w:t>
      </w:r>
    </w:p>
    <w:p w14:paraId="1AFA0C9D" w14:textId="77777777" w:rsidR="00CB5358" w:rsidRPr="00FD4A4B" w:rsidRDefault="00CB5358" w:rsidP="00CB5358">
      <w:pPr>
        <w:rPr>
          <w:b/>
        </w:rPr>
      </w:pPr>
      <w:r w:rsidRPr="00FD4A4B">
        <w:rPr>
          <w:b/>
        </w:rPr>
        <w:t>Execution Steps</w:t>
      </w:r>
    </w:p>
    <w:p w14:paraId="05C2971D" w14:textId="77777777" w:rsidR="00CB5358" w:rsidRPr="00FD4A4B" w:rsidRDefault="00CB5358" w:rsidP="00CB5358">
      <w:pPr>
        <w:rPr>
          <w:b/>
        </w:rPr>
      </w:pPr>
      <w:r w:rsidRPr="00FD4A4B">
        <w:rPr>
          <w:b/>
        </w:rPr>
        <w:t>Execute the following steps:</w:t>
      </w:r>
    </w:p>
    <w:p w14:paraId="152BF03B" w14:textId="77777777" w:rsidR="00CB5358" w:rsidRPr="00FD4A4B" w:rsidRDefault="00CB5358" w:rsidP="00CB5358">
      <w:pPr>
        <w:pStyle w:val="B1"/>
      </w:pPr>
      <w:r w:rsidRPr="00FD4A4B">
        <w:t>1.</w:t>
      </w:r>
      <w:r w:rsidRPr="00FD4A4B">
        <w:tab/>
        <w:t xml:space="preserve">The tester checks that OS-level permissions are configured correctly </w:t>
      </w:r>
      <w:r w:rsidRPr="004365D2">
        <w:t xml:space="preserve">according to the vendor documentation </w:t>
      </w:r>
      <w:r w:rsidRPr="00FD4A4B">
        <w:t>for users that are authorized to modify files, data, directories or file systems on the system.</w:t>
      </w:r>
    </w:p>
    <w:p w14:paraId="51ABBFDB" w14:textId="77777777" w:rsidR="00CB5358" w:rsidRDefault="00CB5358" w:rsidP="00CB5358">
      <w:pPr>
        <w:pStyle w:val="B1"/>
      </w:pPr>
      <w:r w:rsidRPr="00FD4A4B">
        <w:lastRenderedPageBreak/>
        <w:t>2.</w:t>
      </w:r>
      <w:r w:rsidRPr="00FD4A4B">
        <w:tab/>
      </w:r>
      <w:r>
        <w:t>The tester logs into the network product under test with a valid user account (not the system administrator, e.g. root user on UNIX®).</w:t>
      </w:r>
    </w:p>
    <w:p w14:paraId="44EC05C8" w14:textId="77777777" w:rsidR="00CB5358" w:rsidRPr="00FD4A4B" w:rsidRDefault="00CB5358" w:rsidP="00CB5358">
      <w:pPr>
        <w:pStyle w:val="B1"/>
      </w:pPr>
      <w:r>
        <w:t>3.</w:t>
      </w:r>
      <w:r>
        <w:tab/>
      </w:r>
      <w:r w:rsidRPr="00FD4A4B">
        <w:t xml:space="preserve">The tester tries to modify </w:t>
      </w:r>
      <w:r w:rsidRPr="004365D2">
        <w:t xml:space="preserve">at least one </w:t>
      </w:r>
      <w:r w:rsidRPr="00FD4A4B">
        <w:t xml:space="preserve">file and </w:t>
      </w:r>
      <w:r w:rsidRPr="004365D2">
        <w:t xml:space="preserve">directory </w:t>
      </w:r>
      <w:r w:rsidRPr="00FD4A4B">
        <w:t>for which the user has the necessary privileges.</w:t>
      </w:r>
    </w:p>
    <w:p w14:paraId="2DA69F9A" w14:textId="77777777" w:rsidR="00CB5358" w:rsidRPr="00FD4A4B" w:rsidRDefault="00CB5358" w:rsidP="00CB5358">
      <w:pPr>
        <w:pStyle w:val="B1"/>
      </w:pPr>
      <w:r w:rsidRPr="004365D2">
        <w:t>4</w:t>
      </w:r>
      <w:r w:rsidRPr="00FD4A4B">
        <w:t>.</w:t>
      </w:r>
      <w:r w:rsidRPr="00FD4A4B">
        <w:tab/>
        <w:t xml:space="preserve">The tester tries to modify </w:t>
      </w:r>
      <w:r w:rsidRPr="004365D2">
        <w:t xml:space="preserve">at least one </w:t>
      </w:r>
      <w:r w:rsidRPr="00FD4A4B">
        <w:t xml:space="preserve">file and </w:t>
      </w:r>
      <w:r w:rsidRPr="004365D2">
        <w:t xml:space="preserve">directory </w:t>
      </w:r>
      <w:r w:rsidRPr="00FD4A4B">
        <w:t>for which the user doesn</w:t>
      </w:r>
      <w:r w:rsidRPr="004365D2">
        <w:t>’</w:t>
      </w:r>
      <w:r w:rsidRPr="00FD4A4B">
        <w:t>t have the necessary privileges.</w:t>
      </w:r>
    </w:p>
    <w:p w14:paraId="6C459788" w14:textId="77777777" w:rsidR="00CB5358" w:rsidRPr="00FD4A4B" w:rsidRDefault="00CB5358" w:rsidP="00CB5358">
      <w:pPr>
        <w:rPr>
          <w:b/>
        </w:rPr>
      </w:pPr>
      <w:r w:rsidRPr="00FD4A4B">
        <w:rPr>
          <w:b/>
        </w:rPr>
        <w:t>Expected Results:</w:t>
      </w:r>
    </w:p>
    <w:p w14:paraId="44D32C46" w14:textId="77777777" w:rsidR="00CB5358" w:rsidRPr="00FD4A4B" w:rsidRDefault="00CB5358" w:rsidP="00CB5358">
      <w:pPr>
        <w:rPr>
          <w:lang w:eastAsia="zh-CN"/>
        </w:rPr>
      </w:pPr>
      <w:r w:rsidRPr="00FD4A4B">
        <w:rPr>
          <w:lang w:eastAsia="zh-CN"/>
        </w:rPr>
        <w:t>The OS-level access permissions are set correctly for the users</w:t>
      </w:r>
      <w:r w:rsidRPr="004365D2">
        <w:rPr>
          <w:lang w:eastAsia="zh-CN"/>
        </w:rPr>
        <w:t xml:space="preserve"> according to the vendor documentation</w:t>
      </w:r>
      <w:r w:rsidRPr="00FD4A4B">
        <w:rPr>
          <w:lang w:eastAsia="zh-CN"/>
        </w:rPr>
        <w:t>.</w:t>
      </w:r>
    </w:p>
    <w:p w14:paraId="74565A9C" w14:textId="77777777" w:rsidR="00CB5358" w:rsidRPr="00FD4A4B" w:rsidRDefault="00CB5358" w:rsidP="00CB5358">
      <w:pPr>
        <w:rPr>
          <w:lang w:eastAsia="zh-CN"/>
        </w:rPr>
      </w:pPr>
      <w:r w:rsidRPr="00FD4A4B">
        <w:t>The</w:t>
      </w:r>
      <w:r w:rsidRPr="004365D2">
        <w:t xml:space="preserve"> chosen</w:t>
      </w:r>
      <w:r w:rsidRPr="00FD4A4B">
        <w:t xml:space="preserve"> user can only modify files, data, directories or file systems for which </w:t>
      </w:r>
      <w:r w:rsidRPr="004365D2">
        <w:t xml:space="preserve">they have </w:t>
      </w:r>
      <w:r w:rsidRPr="00FD4A4B">
        <w:t>the necessary privileges to do so.</w:t>
      </w:r>
    </w:p>
    <w:p w14:paraId="2FDF0311" w14:textId="77777777" w:rsidR="00CB5358" w:rsidRPr="00FD4A4B" w:rsidRDefault="00CB5358" w:rsidP="00CB5358">
      <w:pPr>
        <w:rPr>
          <w:b/>
        </w:rPr>
      </w:pPr>
      <w:r w:rsidRPr="00FD4A4B">
        <w:rPr>
          <w:b/>
        </w:rPr>
        <w:t>Expected format of evidence:</w:t>
      </w:r>
    </w:p>
    <w:p w14:paraId="19856856" w14:textId="77777777" w:rsidR="00CB5358" w:rsidRDefault="00CB5358" w:rsidP="00CB5358">
      <w:pPr>
        <w:rPr>
          <w:lang w:eastAsia="zh-CN"/>
        </w:rPr>
      </w:pPr>
      <w:r w:rsidRPr="00FD4A4B">
        <w:rPr>
          <w:lang w:eastAsia="zh-CN"/>
        </w:rPr>
        <w:t xml:space="preserve">Screenshot </w:t>
      </w:r>
      <w:r w:rsidRPr="004365D2">
        <w:rPr>
          <w:lang w:eastAsia="zh-CN"/>
        </w:rPr>
        <w:t xml:space="preserve">or part of </w:t>
      </w:r>
      <w:r w:rsidRPr="00FD4A4B">
        <w:rPr>
          <w:lang w:eastAsia="zh-CN"/>
        </w:rPr>
        <w:t>the configuration file</w:t>
      </w:r>
      <w:r w:rsidRPr="004365D2">
        <w:rPr>
          <w:lang w:eastAsia="zh-CN"/>
        </w:rPr>
        <w:t>/console output</w:t>
      </w:r>
      <w:r w:rsidRPr="00FD4A4B">
        <w:rPr>
          <w:lang w:eastAsia="zh-CN"/>
        </w:rPr>
        <w:t xml:space="preserve"> showing the OS-level permissions are set correctly.</w:t>
      </w:r>
    </w:p>
    <w:p w14:paraId="2E0077D2" w14:textId="77777777" w:rsidR="00CB5358" w:rsidRPr="00FD4A4B" w:rsidRDefault="00CB5358" w:rsidP="00CB5358">
      <w:pPr>
        <w:rPr>
          <w:rFonts w:ascii="Arial" w:hAnsi="Arial"/>
          <w:sz w:val="22"/>
        </w:rPr>
      </w:pPr>
      <w:r>
        <w:rPr>
          <w:lang w:eastAsia="zh-CN"/>
        </w:rPr>
        <w:t>Screenshot or terminal output of file and directory modification attempts.</w:t>
      </w:r>
    </w:p>
    <w:p w14:paraId="08B3C920" w14:textId="77777777" w:rsidR="00CB5358" w:rsidRPr="00FD4A4B" w:rsidRDefault="00CB5358" w:rsidP="00CB5358">
      <w:pPr>
        <w:pStyle w:val="berschrift5"/>
      </w:pPr>
      <w:bookmarkStart w:id="214" w:name="_CR4_3_3"/>
      <w:bookmarkStart w:id="215" w:name="_CR4_3_3_1"/>
      <w:bookmarkStart w:id="216" w:name="_CR4_3_3_1_1"/>
      <w:bookmarkStart w:id="217" w:name="_Toc19542429"/>
      <w:bookmarkStart w:id="218" w:name="_Toc35348431"/>
      <w:bookmarkStart w:id="219" w:name="_Toc161741958"/>
      <w:bookmarkEnd w:id="214"/>
      <w:bookmarkEnd w:id="215"/>
      <w:bookmarkEnd w:id="216"/>
      <w:r w:rsidRPr="00907F75">
        <w:t>4</w:t>
      </w:r>
      <w:r w:rsidRPr="00FD4A4B">
        <w:t>.3.3.1.1</w:t>
      </w:r>
      <w:r w:rsidRPr="00FD4A4B">
        <w:tab/>
        <w:t>IP-Source address spoofing mitigation</w:t>
      </w:r>
      <w:bookmarkEnd w:id="217"/>
      <w:bookmarkEnd w:id="218"/>
      <w:bookmarkEnd w:id="219"/>
    </w:p>
    <w:p w14:paraId="74377F87" w14:textId="77777777" w:rsidR="00CB5358" w:rsidRPr="00FD4A4B" w:rsidRDefault="00CB5358" w:rsidP="00CB5358">
      <w:r w:rsidRPr="00FD4A4B">
        <w:rPr>
          <w:i/>
        </w:rPr>
        <w:t>Requirement Name</w:t>
      </w:r>
      <w:r w:rsidRPr="00FD4A4B">
        <w:t>: IP-Source address spoofing mitigation</w:t>
      </w:r>
    </w:p>
    <w:p w14:paraId="10245302" w14:textId="77777777" w:rsidR="00CB5358" w:rsidRDefault="00CB5358" w:rsidP="00CB5358">
      <w:pPr>
        <w:rPr>
          <w:i/>
        </w:rPr>
      </w:pPr>
      <w:r>
        <w:rPr>
          <w:i/>
        </w:rPr>
        <w:t>Requirement Reference</w:t>
      </w:r>
      <w:r>
        <w:rPr>
          <w:iCs/>
        </w:rPr>
        <w:t xml:space="preserve">: </w:t>
      </w:r>
      <w:r>
        <w:t>In accordance with industry best practice</w:t>
      </w:r>
    </w:p>
    <w:p w14:paraId="5C913C08" w14:textId="77777777" w:rsidR="00CB5358" w:rsidRPr="00FD4A4B" w:rsidRDefault="00CB5358" w:rsidP="00CB5358">
      <w:r w:rsidRPr="00FD4A4B">
        <w:rPr>
          <w:i/>
        </w:rPr>
        <w:t>Requirement Description</w:t>
      </w:r>
      <w:r w:rsidRPr="00FD4A4B">
        <w:t xml:space="preserve">: </w:t>
      </w:r>
    </w:p>
    <w:p w14:paraId="4AB8E39C" w14:textId="77777777" w:rsidR="00CB5358" w:rsidRPr="00FD4A4B" w:rsidRDefault="00CB5358" w:rsidP="00CB5358">
      <w:r w:rsidRPr="00FD4A4B">
        <w:t>Systems shall not process IP packets if their source address is not reachable via the incoming interface. Implementation example: Use of "Reverse Path Filter" (RPF) provides this function.</w:t>
      </w:r>
    </w:p>
    <w:p w14:paraId="3200B64F"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26FE9">
        <w:rPr>
          <w:rFonts w:ascii="Tele-GroteskNor" w:eastAsia="SimSun" w:hAnsi="Tele-GroteskNor" w:cs="Tele-GroteskNor"/>
          <w:color w:val="000000"/>
          <w:lang w:val="en-US" w:eastAsia="zh-CN"/>
        </w:rPr>
        <w:t>, clause 5.3.3.5, IP Spoofing</w:t>
      </w:r>
    </w:p>
    <w:p w14:paraId="605EB7FC" w14:textId="77777777" w:rsidR="00CB5358" w:rsidRPr="00FD4A4B" w:rsidRDefault="00CB5358" w:rsidP="00CB5358">
      <w:r w:rsidRPr="00FD4A4B">
        <w:rPr>
          <w:i/>
        </w:rPr>
        <w:t>Test Case</w:t>
      </w:r>
      <w:r w:rsidRPr="00FD4A4B">
        <w:t xml:space="preserve">: </w:t>
      </w:r>
    </w:p>
    <w:p w14:paraId="2CC51CBC" w14:textId="77777777" w:rsidR="00CB5358" w:rsidRPr="00FD4A4B" w:rsidRDefault="00CB5358" w:rsidP="00CB5358">
      <w:r w:rsidRPr="00FD4A4B">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20EC1823" w14:textId="77777777" w:rsidR="00CB5358" w:rsidRPr="00FD4A4B" w:rsidRDefault="00CB5358" w:rsidP="00CB5358">
      <w:pPr>
        <w:keepNext/>
        <w:keepLines/>
        <w:spacing w:before="180"/>
        <w:rPr>
          <w:lang w:eastAsia="zh-CN"/>
        </w:rPr>
      </w:pPr>
      <w:r w:rsidRPr="00FD4A4B">
        <w:rPr>
          <w:b/>
          <w:lang w:eastAsia="zh-CN"/>
        </w:rPr>
        <w:t xml:space="preserve">Test Name: </w:t>
      </w:r>
      <w:r w:rsidRPr="00FD4A4B">
        <w:rPr>
          <w:lang w:eastAsia="zh-CN"/>
        </w:rPr>
        <w:t>TC_IP_SPOOFING_MITIGATION</w:t>
      </w:r>
    </w:p>
    <w:p w14:paraId="1C66C744" w14:textId="77777777" w:rsidR="00CB5358" w:rsidRPr="00FD4A4B" w:rsidRDefault="00CB5358" w:rsidP="00CB5358">
      <w:pPr>
        <w:keepNext/>
        <w:keepLines/>
        <w:spacing w:before="180"/>
        <w:rPr>
          <w:b/>
          <w:lang w:eastAsia="zh-CN"/>
        </w:rPr>
      </w:pPr>
      <w:r w:rsidRPr="00FD4A4B">
        <w:rPr>
          <w:b/>
          <w:lang w:eastAsia="zh-CN"/>
        </w:rPr>
        <w:t>Purpose:</w:t>
      </w:r>
    </w:p>
    <w:p w14:paraId="2DF7394C" w14:textId="77777777" w:rsidR="00CB5358" w:rsidRPr="00FD4A4B" w:rsidRDefault="00CB5358" w:rsidP="00CB5358">
      <w:r w:rsidRPr="00FD4A4B">
        <w:t xml:space="preserve">To verify that the network product provides anti-spoofing function that is, before a packet is processed, the network product checks whether the source IP of the received packet is reachable through the interface it comes in. </w:t>
      </w:r>
    </w:p>
    <w:p w14:paraId="005DD7EE" w14:textId="77777777" w:rsidR="00CB5358" w:rsidRPr="00FD4A4B" w:rsidRDefault="00CB5358" w:rsidP="00CB5358">
      <w:r w:rsidRPr="00FD4A4B">
        <w:t>To verify that if the receiv</w:t>
      </w:r>
      <w:r>
        <w:t>ed</w:t>
      </w:r>
      <w:r w:rsidRPr="00FD4A4B">
        <w:t xml:space="preserve"> packet source address is not routable through the interface </w:t>
      </w:r>
      <w:r>
        <w:t xml:space="preserve">on </w:t>
      </w:r>
      <w:r w:rsidRPr="00FD4A4B">
        <w:t>which it comes, then the network product drops this packet.</w:t>
      </w:r>
    </w:p>
    <w:p w14:paraId="2B31653B" w14:textId="77777777" w:rsidR="00CB5358" w:rsidRPr="00FD4A4B" w:rsidRDefault="00CB5358" w:rsidP="00CB5358">
      <w:pPr>
        <w:keepNext/>
        <w:keepLines/>
        <w:spacing w:before="180"/>
        <w:rPr>
          <w:b/>
          <w:lang w:eastAsia="zh-CN"/>
        </w:rPr>
      </w:pPr>
      <w:r w:rsidRPr="00FD4A4B">
        <w:rPr>
          <w:b/>
          <w:lang w:eastAsia="zh-CN"/>
        </w:rPr>
        <w:t>Procedure and execution steps:</w:t>
      </w:r>
    </w:p>
    <w:p w14:paraId="210562E0" w14:textId="77777777" w:rsidR="00CB5358" w:rsidRPr="00FD4A4B" w:rsidRDefault="00CB5358" w:rsidP="00CB5358">
      <w:pPr>
        <w:keepNext/>
        <w:keepLines/>
        <w:spacing w:before="180"/>
        <w:ind w:left="284"/>
        <w:rPr>
          <w:b/>
          <w:lang w:eastAsia="zh-CN"/>
        </w:rPr>
      </w:pPr>
      <w:r w:rsidRPr="00FD4A4B">
        <w:rPr>
          <w:b/>
          <w:lang w:eastAsia="zh-CN"/>
        </w:rPr>
        <w:t>Pre-Conditions:</w:t>
      </w:r>
    </w:p>
    <w:p w14:paraId="66AEF673" w14:textId="77777777" w:rsidR="00CB5358" w:rsidRPr="00FD4A4B" w:rsidRDefault="00CB5358" w:rsidP="00CB5358">
      <w:pPr>
        <w:pStyle w:val="B1"/>
      </w:pPr>
      <w:r w:rsidRPr="00FD4A4B">
        <w:t>-</w:t>
      </w:r>
      <w:r w:rsidRPr="00FD4A4B">
        <w:tab/>
        <w:t>A node N1 is available with:</w:t>
      </w:r>
    </w:p>
    <w:p w14:paraId="61319A21" w14:textId="77777777" w:rsidR="00CB5358" w:rsidRPr="00FD4A4B" w:rsidRDefault="00CB5358" w:rsidP="00CB5358">
      <w:pPr>
        <w:pStyle w:val="B2"/>
        <w:ind w:left="852"/>
      </w:pPr>
      <w:r w:rsidRPr="00FD4A4B">
        <w:t>-</w:t>
      </w:r>
      <w:r w:rsidRPr="00FD4A4B">
        <w:tab/>
        <w:t>Two interface</w:t>
      </w:r>
      <w:r>
        <w:t>s</w:t>
      </w:r>
      <w:r w:rsidRPr="00FD4A4B">
        <w:t xml:space="preserve"> named respectively if1-n1 connected to the network product and if2-n1 to which the tester connects a tester machine</w:t>
      </w:r>
    </w:p>
    <w:p w14:paraId="46F2C399" w14:textId="77777777" w:rsidR="00CB5358" w:rsidRPr="00FD4A4B" w:rsidRDefault="00CB5358" w:rsidP="00CB5358">
      <w:pPr>
        <w:pStyle w:val="B2"/>
        <w:ind w:left="852"/>
      </w:pPr>
      <w:r w:rsidRPr="00FD4A4B">
        <w:t>-</w:t>
      </w:r>
      <w:r w:rsidRPr="00FD4A4B">
        <w:tab/>
        <w:t>routing capabilities</w:t>
      </w:r>
    </w:p>
    <w:p w14:paraId="6A4695BA" w14:textId="77777777" w:rsidR="00CB5358" w:rsidRPr="00FD4A4B" w:rsidRDefault="00CB5358" w:rsidP="00CB5358">
      <w:pPr>
        <w:pStyle w:val="B2"/>
        <w:ind w:left="852"/>
      </w:pPr>
      <w:r w:rsidRPr="00FD4A4B">
        <w:t>-</w:t>
      </w:r>
      <w:r w:rsidRPr="00FD4A4B">
        <w:tab/>
        <w:t>if2-n1 has a static IP address (e.g. 192.168.3.1 belonging to the subnet 192.168.3.0/24)</w:t>
      </w:r>
    </w:p>
    <w:p w14:paraId="30EAF5E9" w14:textId="77777777" w:rsidR="00CB5358" w:rsidRPr="00FD4A4B" w:rsidRDefault="00CB5358" w:rsidP="00CB5358">
      <w:pPr>
        <w:pStyle w:val="B1"/>
      </w:pPr>
      <w:r w:rsidRPr="00FD4A4B">
        <w:t>-</w:t>
      </w:r>
      <w:r w:rsidRPr="00FD4A4B">
        <w:tab/>
        <w:t>A node N2 is available with:</w:t>
      </w:r>
    </w:p>
    <w:p w14:paraId="40E8B05B" w14:textId="77777777" w:rsidR="00CB5358" w:rsidRPr="00FD4A4B" w:rsidRDefault="00CB5358" w:rsidP="00CB5358">
      <w:pPr>
        <w:pStyle w:val="B2"/>
        <w:ind w:left="852"/>
      </w:pPr>
      <w:r w:rsidRPr="00FD4A4B">
        <w:t>-</w:t>
      </w:r>
      <w:r w:rsidRPr="00FD4A4B">
        <w:tab/>
        <w:t>Two interface</w:t>
      </w:r>
      <w:r>
        <w:t>s</w:t>
      </w:r>
      <w:r w:rsidRPr="00FD4A4B">
        <w:t xml:space="preserve"> named respectively if1-n2 connected to the network product and if2-n2 to which the tester connects a tester machine</w:t>
      </w:r>
    </w:p>
    <w:p w14:paraId="39C25C30" w14:textId="77777777" w:rsidR="00CB5358" w:rsidRPr="00FD4A4B" w:rsidRDefault="00CB5358" w:rsidP="00CB5358">
      <w:pPr>
        <w:pStyle w:val="B2"/>
        <w:ind w:left="852"/>
      </w:pPr>
      <w:r w:rsidRPr="00FD4A4B">
        <w:t>-</w:t>
      </w:r>
      <w:r w:rsidRPr="00FD4A4B">
        <w:tab/>
        <w:t>Routing capabilities. In particular N2 has a default route to if1-np subnet via if2-np (e.g. 192.168.2.1)</w:t>
      </w:r>
    </w:p>
    <w:p w14:paraId="70578210" w14:textId="77777777" w:rsidR="00CB5358" w:rsidRPr="00FD4A4B" w:rsidRDefault="00CB5358" w:rsidP="00CB5358">
      <w:pPr>
        <w:pStyle w:val="B2"/>
        <w:ind w:left="852"/>
      </w:pPr>
      <w:r w:rsidRPr="00FD4A4B">
        <w:lastRenderedPageBreak/>
        <w:t>-</w:t>
      </w:r>
      <w:r w:rsidRPr="00FD4A4B">
        <w:tab/>
        <w:t xml:space="preserve">if2-n2 has a static IP </w:t>
      </w:r>
      <w:proofErr w:type="gramStart"/>
      <w:r w:rsidRPr="00FD4A4B">
        <w:t>address .</w:t>
      </w:r>
      <w:proofErr w:type="gramEnd"/>
      <w:r w:rsidRPr="00FD4A4B">
        <w:t xml:space="preserve"> This </w:t>
      </w:r>
      <w:proofErr w:type="spellStart"/>
      <w:r w:rsidRPr="00FD4A4B">
        <w:t>ip</w:t>
      </w:r>
      <w:proofErr w:type="spellEnd"/>
      <w:r w:rsidRPr="00FD4A4B">
        <w:t xml:space="preserve"> is the same </w:t>
      </w:r>
      <w:r>
        <w:t>as</w:t>
      </w:r>
      <w:r w:rsidRPr="00FD4A4B">
        <w:t xml:space="preserve"> if2-n1 (e.g. 192.168.3.1 belonging to the subnet 192.168.3.0/24)</w:t>
      </w:r>
    </w:p>
    <w:p w14:paraId="68259DD7" w14:textId="77777777" w:rsidR="00CB5358" w:rsidRPr="00FD4A4B" w:rsidRDefault="00CB5358" w:rsidP="00CB5358">
      <w:pPr>
        <w:pStyle w:val="B1"/>
      </w:pPr>
      <w:r w:rsidRPr="00FD4A4B">
        <w:t>-</w:t>
      </w:r>
      <w:r w:rsidRPr="00FD4A4B">
        <w:tab/>
        <w:t>The network product has at least 2 enabled interface</w:t>
      </w:r>
      <w:r w:rsidRPr="00747EEA">
        <w:rPr>
          <w:lang w:val="en-US"/>
        </w:rPr>
        <w:t>s</w:t>
      </w:r>
      <w:r w:rsidRPr="00FD4A4B">
        <w:t xml:space="preserve"> said if1-np and if2-np</w:t>
      </w:r>
      <w:r>
        <w:t>:</w:t>
      </w:r>
    </w:p>
    <w:p w14:paraId="06252F07" w14:textId="77777777" w:rsidR="00CB5358" w:rsidRPr="00FD4A4B" w:rsidRDefault="00CB5358" w:rsidP="00CB5358">
      <w:pPr>
        <w:pStyle w:val="B2"/>
      </w:pPr>
      <w:r>
        <w:t>-</w:t>
      </w:r>
      <w:r>
        <w:tab/>
      </w:r>
      <w:r w:rsidRPr="00FD4A4B">
        <w:t>The interface if1-np is connected to interface if1-n1 of the node N1 on the subnet, e.g., 192.168.1.0/24</w:t>
      </w:r>
      <w:r>
        <w:t>.</w:t>
      </w:r>
    </w:p>
    <w:p w14:paraId="5B89E4ED" w14:textId="77777777" w:rsidR="00CB5358" w:rsidRPr="00FD4A4B" w:rsidRDefault="00CB5358" w:rsidP="00CB5358">
      <w:pPr>
        <w:pStyle w:val="B2"/>
        <w:ind w:left="852"/>
      </w:pPr>
      <w:r w:rsidRPr="00FD4A4B">
        <w:t>-</w:t>
      </w:r>
      <w:r w:rsidRPr="00FD4A4B">
        <w:tab/>
        <w:t xml:space="preserve">The interface if2-np is connected to interface if1-n2 of the node N2 on the subnet, e.g., 192.168.2.0/24. </w:t>
      </w:r>
    </w:p>
    <w:p w14:paraId="54203994" w14:textId="77777777" w:rsidR="00CB5358" w:rsidRPr="00FD4A4B" w:rsidRDefault="00CB5358" w:rsidP="00CB5358">
      <w:pPr>
        <w:pStyle w:val="B2"/>
        <w:ind w:left="852"/>
      </w:pPr>
      <w:r w:rsidRPr="00FD4A4B">
        <w:t>-</w:t>
      </w:r>
      <w:r w:rsidRPr="00FD4A4B">
        <w:tab/>
        <w:t>The network product is configured with a static route for the subnet where if2-n1 is connected to (e.g. 192.168.3.0/24), so this subnet can be reached via if1-n1 through if1-np.</w:t>
      </w:r>
    </w:p>
    <w:p w14:paraId="734DC8AA" w14:textId="04F3FB9A" w:rsidR="00CB5358" w:rsidRPr="00FD4A4B" w:rsidRDefault="00CB5358" w:rsidP="00CB5358">
      <w:pPr>
        <w:pStyle w:val="TH"/>
      </w:pPr>
      <w:r w:rsidRPr="00FD4A4B">
        <w:rPr>
          <w:noProof/>
          <w:lang w:eastAsia="ja-JP"/>
        </w:rPr>
        <w:drawing>
          <wp:inline distT="0" distB="0" distL="0" distR="0" wp14:anchorId="793C8EC6" wp14:editId="12ACA99F">
            <wp:extent cx="5248275" cy="2209800"/>
            <wp:effectExtent l="0" t="0" r="9525" b="0"/>
            <wp:docPr id="117321750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2209800"/>
                    </a:xfrm>
                    <a:prstGeom prst="rect">
                      <a:avLst/>
                    </a:prstGeom>
                    <a:noFill/>
                    <a:ln>
                      <a:noFill/>
                    </a:ln>
                  </pic:spPr>
                </pic:pic>
              </a:graphicData>
            </a:graphic>
          </wp:inline>
        </w:drawing>
      </w:r>
    </w:p>
    <w:p w14:paraId="0A18232A" w14:textId="77777777" w:rsidR="00CB5358" w:rsidRPr="00FD4A4B" w:rsidRDefault="00CB5358" w:rsidP="00CB5358">
      <w:pPr>
        <w:pStyle w:val="TF"/>
      </w:pPr>
      <w:bookmarkStart w:id="220" w:name="_CRFigure1"/>
      <w:r w:rsidRPr="00FD4A4B">
        <w:t xml:space="preserve">Figure </w:t>
      </w:r>
      <w:bookmarkEnd w:id="220"/>
      <w:r w:rsidRPr="00FD4A4B">
        <w:t>1: Configurations for the network product, N1 and N2</w:t>
      </w:r>
    </w:p>
    <w:p w14:paraId="5B09AA0B" w14:textId="77777777" w:rsidR="00CB5358" w:rsidRPr="00FD4A4B" w:rsidRDefault="00CB5358" w:rsidP="00CB5358">
      <w:pPr>
        <w:pStyle w:val="B1"/>
      </w:pPr>
      <w:r w:rsidRPr="00FD4A4B">
        <w:t>-</w:t>
      </w:r>
      <w:r w:rsidRPr="00FD4A4B">
        <w:tab/>
        <w:t xml:space="preserve">The vendor shall declare, in the documentation accompanying the network product, the supported anti-spoofing mechanism (e.g. RPF or similar function) and if it is enabled for all interfaces (e.g. net.ipv4.conf.all.rp_filter = 1 and net.ipv4.conf.default.rp_filter = 1 in the </w:t>
      </w:r>
      <w:proofErr w:type="spellStart"/>
      <w:r w:rsidRPr="00FD4A4B">
        <w:t>linux</w:t>
      </w:r>
      <w:proofErr w:type="spellEnd"/>
      <w:r w:rsidRPr="00FD4A4B">
        <w:t xml:space="preserve"> </w:t>
      </w:r>
      <w:proofErr w:type="spellStart"/>
      <w:r w:rsidRPr="00FD4A4B">
        <w:t>sysctl.conf</w:t>
      </w:r>
      <w:proofErr w:type="spellEnd"/>
      <w:r w:rsidRPr="00FD4A4B">
        <w:t xml:space="preserve"> file) or per interface bases.</w:t>
      </w:r>
    </w:p>
    <w:p w14:paraId="1CCD5325" w14:textId="77777777" w:rsidR="00CB5358" w:rsidRPr="00FD4A4B" w:rsidRDefault="00CB5358" w:rsidP="00CB5358">
      <w:pPr>
        <w:pStyle w:val="B1"/>
      </w:pPr>
      <w:r w:rsidRPr="00FD4A4B">
        <w:t>-</w:t>
      </w:r>
      <w:r w:rsidRPr="00FD4A4B">
        <w:tab/>
        <w:t>The vendor shall declare if the dropped packets can be logged and how to enable this logging</w:t>
      </w:r>
    </w:p>
    <w:p w14:paraId="0BFB828B" w14:textId="77777777" w:rsidR="00CB5358" w:rsidRPr="00FD4A4B" w:rsidRDefault="00CB5358" w:rsidP="00CB5358">
      <w:pPr>
        <w:pStyle w:val="B1"/>
      </w:pPr>
      <w:r w:rsidRPr="00FD4A4B">
        <w:t>-</w:t>
      </w:r>
      <w:r w:rsidRPr="00FD4A4B">
        <w:tab/>
        <w:t>The tester has administrator privileges</w:t>
      </w:r>
    </w:p>
    <w:p w14:paraId="4ACBC8A4" w14:textId="77777777" w:rsidR="00CB5358" w:rsidRPr="00FD4A4B" w:rsidRDefault="00CB5358" w:rsidP="00CB5358">
      <w:pPr>
        <w:pStyle w:val="B1"/>
      </w:pPr>
      <w:r w:rsidRPr="00FD4A4B">
        <w:t>-</w:t>
      </w:r>
      <w:r w:rsidRPr="00FD4A4B">
        <w:tab/>
        <w:t>A tester machine is available and configured with:</w:t>
      </w:r>
    </w:p>
    <w:p w14:paraId="06DD139F" w14:textId="77777777" w:rsidR="00CB5358" w:rsidRPr="00FD4A4B" w:rsidRDefault="00CB5358" w:rsidP="00CB5358">
      <w:pPr>
        <w:pStyle w:val="B2"/>
      </w:pPr>
      <w:r w:rsidRPr="00FD4A4B">
        <w:t>-</w:t>
      </w:r>
      <w:r w:rsidRPr="00FD4A4B">
        <w:tab/>
        <w:t xml:space="preserve">A static IP address belonging to the subnet where if2-n1 and if2-n2 are connected to (e.g. 192.168.3.2/24) </w:t>
      </w:r>
    </w:p>
    <w:p w14:paraId="6A467EA5" w14:textId="77777777" w:rsidR="00CB5358" w:rsidRPr="00FD4A4B" w:rsidRDefault="00CB5358" w:rsidP="00CB5358">
      <w:pPr>
        <w:pStyle w:val="B2"/>
        <w:ind w:left="852"/>
      </w:pPr>
      <w:r w:rsidRPr="00FD4A4B">
        <w:t>-</w:t>
      </w:r>
      <w:r w:rsidRPr="00FD4A4B">
        <w:tab/>
        <w:t xml:space="preserve">A default gateway set to if2-n1 and if2-n2 IP Address (e.g. 192.168.3.1) </w:t>
      </w:r>
    </w:p>
    <w:p w14:paraId="2D756F83" w14:textId="77777777" w:rsidR="00CB5358" w:rsidRPr="00FD4A4B" w:rsidRDefault="00CB5358" w:rsidP="00CB5358">
      <w:pPr>
        <w:pStyle w:val="B1"/>
      </w:pPr>
      <w:r w:rsidRPr="00FD4A4B">
        <w:t>-</w:t>
      </w:r>
      <w:r w:rsidRPr="00FD4A4B">
        <w:tab/>
        <w:t xml:space="preserve">A network traffic analyser (e.g. </w:t>
      </w:r>
      <w:proofErr w:type="spellStart"/>
      <w:r w:rsidRPr="00FD4A4B">
        <w:t>tcpdump</w:t>
      </w:r>
      <w:proofErr w:type="spellEnd"/>
      <w:r w:rsidRPr="00FD4A4B">
        <w:t>) on the network product is available</w:t>
      </w:r>
    </w:p>
    <w:p w14:paraId="0D43B9D4" w14:textId="77777777" w:rsidR="00CB5358" w:rsidRPr="00FD4A4B" w:rsidRDefault="00CB5358" w:rsidP="00CB5358">
      <w:pPr>
        <w:keepNext/>
        <w:keepLines/>
        <w:spacing w:before="180"/>
        <w:ind w:left="284"/>
        <w:rPr>
          <w:b/>
          <w:lang w:eastAsia="zh-CN"/>
        </w:rPr>
      </w:pPr>
      <w:r w:rsidRPr="00FD4A4B">
        <w:rPr>
          <w:b/>
          <w:lang w:eastAsia="zh-CN"/>
        </w:rPr>
        <w:t>Execution Steps</w:t>
      </w:r>
    </w:p>
    <w:p w14:paraId="7A3CA732" w14:textId="77777777" w:rsidR="00CB5358" w:rsidRPr="00FD4A4B" w:rsidRDefault="00CB5358" w:rsidP="00CB5358">
      <w:pPr>
        <w:pStyle w:val="B1"/>
      </w:pPr>
      <w:r w:rsidRPr="00FD4A4B">
        <w:t>1.</w:t>
      </w:r>
      <w:r w:rsidRPr="00FD4A4B">
        <w:tab/>
        <w:t>The tester starts to send ping message</w:t>
      </w:r>
      <w:r w:rsidRPr="00747EEA">
        <w:rPr>
          <w:lang w:val="en-US"/>
        </w:rPr>
        <w:t>s</w:t>
      </w:r>
      <w:r w:rsidRPr="00FD4A4B">
        <w:t xml:space="preserve"> to if1-np interface of the network product.</w:t>
      </w:r>
    </w:p>
    <w:p w14:paraId="03E71750" w14:textId="77777777" w:rsidR="00CB5358" w:rsidRPr="00FD4A4B" w:rsidRDefault="00CB5358" w:rsidP="00CB5358">
      <w:pPr>
        <w:pStyle w:val="B1"/>
      </w:pPr>
      <w:r w:rsidRPr="00FD4A4B">
        <w:t>2.</w:t>
      </w:r>
      <w:r w:rsidRPr="00FD4A4B">
        <w:tab/>
        <w:t>The tester verifies, through the network traffic analyser, that the ping reaches correctly the if1-np interface and that responses are sent back.</w:t>
      </w:r>
    </w:p>
    <w:p w14:paraId="53760C23" w14:textId="77777777" w:rsidR="00CB5358" w:rsidRPr="00FD4A4B" w:rsidRDefault="00CB5358" w:rsidP="00CB5358">
      <w:pPr>
        <w:pStyle w:val="B1"/>
      </w:pPr>
      <w:r w:rsidRPr="00FD4A4B">
        <w:t>3.</w:t>
      </w:r>
      <w:r w:rsidRPr="00FD4A4B">
        <w:tab/>
        <w:t>The tester disconnects the tester machine from if2-n1 interface of the node N1 and reconnects it to the interface if2-n2 of the node N2:</w:t>
      </w:r>
    </w:p>
    <w:p w14:paraId="72BC7DC4" w14:textId="77777777" w:rsidR="00CB5358" w:rsidRPr="00FD4A4B" w:rsidRDefault="00CB5358" w:rsidP="00CB5358">
      <w:pPr>
        <w:pStyle w:val="B2"/>
        <w:ind w:left="852"/>
      </w:pPr>
      <w:r w:rsidRPr="00FD4A4B">
        <w:t>-</w:t>
      </w:r>
      <w:r w:rsidRPr="00FD4A4B">
        <w:tab/>
        <w:t xml:space="preserve">The testers </w:t>
      </w:r>
      <w:proofErr w:type="gramStart"/>
      <w:r w:rsidRPr="00FD4A4B">
        <w:t>uses</w:t>
      </w:r>
      <w:proofErr w:type="gramEnd"/>
      <w:r w:rsidRPr="00FD4A4B">
        <w:t xml:space="preserve"> the same network configuration of the tester machine.</w:t>
      </w:r>
    </w:p>
    <w:p w14:paraId="4431CD5A" w14:textId="77777777" w:rsidR="00CB5358" w:rsidRPr="00FD4A4B" w:rsidRDefault="00CB5358" w:rsidP="00CB5358">
      <w:pPr>
        <w:pStyle w:val="B2"/>
        <w:ind w:left="852"/>
      </w:pPr>
      <w:r w:rsidRPr="00FD4A4B">
        <w:t>-</w:t>
      </w:r>
      <w:r w:rsidRPr="00FD4A4B">
        <w:tab/>
        <w:t>The tester sends ping message</w:t>
      </w:r>
      <w:r>
        <w:t>s</w:t>
      </w:r>
      <w:r w:rsidRPr="00FD4A4B">
        <w:t xml:space="preserve"> to if1-np interface of the network product.</w:t>
      </w:r>
    </w:p>
    <w:p w14:paraId="459FC6FE" w14:textId="77777777" w:rsidR="00CB5358" w:rsidRPr="00FD4A4B" w:rsidRDefault="00CB5358" w:rsidP="00CB5358">
      <w:pPr>
        <w:pStyle w:val="B2"/>
        <w:ind w:left="852"/>
      </w:pPr>
      <w:r w:rsidRPr="00FD4A4B">
        <w:t>-</w:t>
      </w:r>
      <w:r w:rsidRPr="00FD4A4B">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1DA1DB30" w14:textId="77777777" w:rsidR="00CB5358" w:rsidRPr="00FD4A4B" w:rsidRDefault="00CB5358" w:rsidP="00CB5358">
      <w:pPr>
        <w:pStyle w:val="B2"/>
        <w:ind w:left="852"/>
      </w:pPr>
      <w:r w:rsidRPr="00FD4A4B">
        <w:t>-</w:t>
      </w:r>
      <w:r w:rsidRPr="00FD4A4B">
        <w:tab/>
        <w:t>The tester sends ping message</w:t>
      </w:r>
      <w:r>
        <w:t>s</w:t>
      </w:r>
      <w:r w:rsidRPr="00FD4A4B">
        <w:t xml:space="preserve"> to if2-np interface of the network product.</w:t>
      </w:r>
    </w:p>
    <w:p w14:paraId="65627CE7" w14:textId="77777777" w:rsidR="00CB5358" w:rsidRPr="00FD4A4B" w:rsidRDefault="00CB5358" w:rsidP="00CB5358">
      <w:pPr>
        <w:pStyle w:val="B2"/>
        <w:ind w:left="852"/>
      </w:pPr>
      <w:r w:rsidRPr="00FD4A4B">
        <w:lastRenderedPageBreak/>
        <w:t>-</w:t>
      </w:r>
      <w:r w:rsidRPr="00FD4A4B">
        <w:tab/>
        <w:t>The tester verifies, through the network traffic analyser, that the pings reach the if2-np interface of the network product, but they are dropped and no response is sent back since there is a default route via if2-np.</w:t>
      </w:r>
    </w:p>
    <w:p w14:paraId="0E5E9A2A" w14:textId="77777777" w:rsidR="00CB5358" w:rsidRPr="00FD4A4B" w:rsidRDefault="00CB5358" w:rsidP="00CB5358">
      <w:pPr>
        <w:pStyle w:val="B2"/>
        <w:ind w:left="852"/>
      </w:pPr>
      <w:r w:rsidRPr="00FD4A4B">
        <w:t>-</w:t>
      </w:r>
      <w:r w:rsidRPr="00FD4A4B">
        <w:tab/>
        <w:t>If the dropped packets are logged, the testers verifies that these packets are recorded.</w:t>
      </w:r>
    </w:p>
    <w:p w14:paraId="5E4CF47A" w14:textId="77777777" w:rsidR="00CB5358" w:rsidRPr="00FD4A4B" w:rsidRDefault="00CB5358" w:rsidP="00CB5358">
      <w:pPr>
        <w:keepNext/>
        <w:keepLines/>
        <w:spacing w:before="180"/>
        <w:rPr>
          <w:b/>
          <w:lang w:eastAsia="zh-CN"/>
        </w:rPr>
      </w:pPr>
      <w:r w:rsidRPr="00FD4A4B">
        <w:rPr>
          <w:b/>
          <w:lang w:eastAsia="zh-CN"/>
        </w:rPr>
        <w:t>Expected Results:</w:t>
      </w:r>
    </w:p>
    <w:p w14:paraId="494BE781" w14:textId="77777777" w:rsidR="00CB5358" w:rsidRPr="00FD4A4B" w:rsidRDefault="00CB5358" w:rsidP="00CB5358">
      <w:pPr>
        <w:rPr>
          <w:lang w:eastAsia="zh-CN"/>
        </w:rPr>
      </w:pPr>
      <w:r w:rsidRPr="00FD4A4B">
        <w:rPr>
          <w:lang w:eastAsia="zh-CN"/>
        </w:rPr>
        <w:t xml:space="preserve">The network product supports an anti-spoofing mechanism (e.g. the RPF function) and it accepts a packet only if it reaches the network product on the expected interface (i.e. this packet has a source </w:t>
      </w:r>
      <w:proofErr w:type="spellStart"/>
      <w:r w:rsidRPr="00FD4A4B">
        <w:rPr>
          <w:lang w:eastAsia="zh-CN"/>
        </w:rPr>
        <w:t>ip</w:t>
      </w:r>
      <w:proofErr w:type="spellEnd"/>
      <w:r w:rsidRPr="00FD4A4B">
        <w:rPr>
          <w:lang w:eastAsia="zh-CN"/>
        </w:rPr>
        <w:t xml:space="preserve"> address belonging to the same network </w:t>
      </w:r>
      <w:r>
        <w:rPr>
          <w:lang w:eastAsia="zh-CN"/>
        </w:rPr>
        <w:t>as</w:t>
      </w:r>
      <w:r w:rsidRPr="00FD4A4B">
        <w:rPr>
          <w:lang w:eastAsia="zh-CN"/>
        </w:rPr>
        <w:t xml:space="preserve"> the interface where it came in or if it is routable through the interface </w:t>
      </w:r>
      <w:r>
        <w:rPr>
          <w:lang w:eastAsia="zh-CN"/>
        </w:rPr>
        <w:t xml:space="preserve">on </w:t>
      </w:r>
      <w:r w:rsidRPr="00FD4A4B">
        <w:rPr>
          <w:lang w:eastAsia="zh-CN"/>
        </w:rPr>
        <w:t>which it came in), otherwise it discards the packet.</w:t>
      </w:r>
    </w:p>
    <w:p w14:paraId="7FFD0B03" w14:textId="77777777" w:rsidR="00CB5358" w:rsidRPr="00FD4A4B" w:rsidRDefault="00CB5358" w:rsidP="00CB5358">
      <w:pPr>
        <w:keepNext/>
        <w:keepLines/>
        <w:spacing w:before="180"/>
        <w:rPr>
          <w:b/>
          <w:lang w:eastAsia="zh-CN"/>
        </w:rPr>
      </w:pPr>
      <w:r w:rsidRPr="00FD4A4B">
        <w:rPr>
          <w:b/>
          <w:lang w:eastAsia="zh-CN"/>
        </w:rPr>
        <w:t>Expected format of evidence:</w:t>
      </w:r>
    </w:p>
    <w:p w14:paraId="299C7969" w14:textId="4E46A0C8" w:rsidR="00CB5358" w:rsidRPr="00FD4A4B" w:rsidDel="006203D9" w:rsidRDefault="00CB5358" w:rsidP="00CB5358">
      <w:pPr>
        <w:rPr>
          <w:del w:id="221" w:author="Ben Lorenz" w:date="2024-08-12T09:34:00Z" w16du:dateUtc="2024-08-12T07:34:00Z"/>
        </w:rPr>
      </w:pPr>
      <w:del w:id="222" w:author="Ben Lorenz" w:date="2024-08-12T09:34:00Z" w16du:dateUtc="2024-08-12T07:34:00Z">
        <w:r w:rsidRPr="00FD4A4B" w:rsidDel="006203D9">
          <w:delText>A testing report provided by the testing agency which will consist of the following information:</w:delText>
        </w:r>
      </w:del>
    </w:p>
    <w:p w14:paraId="72EA8CC7" w14:textId="77777777" w:rsidR="00CB5358" w:rsidRPr="00FD4A4B" w:rsidRDefault="00CB5358" w:rsidP="00CB5358">
      <w:pPr>
        <w:pStyle w:val="B1"/>
      </w:pPr>
      <w:r w:rsidRPr="00FD4A4B">
        <w:t>-</w:t>
      </w:r>
      <w:r w:rsidRPr="00FD4A4B">
        <w:tab/>
        <w:t>The user settings and configurations</w:t>
      </w:r>
    </w:p>
    <w:p w14:paraId="2B27B41E" w14:textId="77777777" w:rsidR="00CB5358" w:rsidRPr="00FD4A4B" w:rsidRDefault="00CB5358" w:rsidP="00CB5358">
      <w:pPr>
        <w:pStyle w:val="B1"/>
      </w:pPr>
      <w:r w:rsidRPr="00FD4A4B">
        <w:t>-</w:t>
      </w:r>
      <w:r w:rsidRPr="00FD4A4B">
        <w:tab/>
      </w:r>
      <w:proofErr w:type="spellStart"/>
      <w:r w:rsidRPr="00FD4A4B">
        <w:t>Pcap</w:t>
      </w:r>
      <w:proofErr w:type="spellEnd"/>
      <w:r w:rsidRPr="00FD4A4B">
        <w:t xml:space="preserve"> files</w:t>
      </w:r>
    </w:p>
    <w:p w14:paraId="2D35A643" w14:textId="77777777" w:rsidR="00CB5358" w:rsidRPr="00FD4A4B" w:rsidRDefault="00CB5358" w:rsidP="00CB5358">
      <w:pPr>
        <w:pStyle w:val="B1"/>
      </w:pPr>
      <w:r w:rsidRPr="00FD4A4B">
        <w:t>-</w:t>
      </w:r>
      <w:r w:rsidRPr="00FD4A4B">
        <w:tab/>
        <w:t>Log file if available</w:t>
      </w:r>
    </w:p>
    <w:p w14:paraId="7E381720" w14:textId="38AEA087" w:rsidR="00CB5358" w:rsidRPr="00FD4A4B" w:rsidDel="006203D9" w:rsidRDefault="00CB5358" w:rsidP="00CB5358">
      <w:pPr>
        <w:pStyle w:val="B1"/>
        <w:rPr>
          <w:del w:id="223" w:author="Ben Lorenz" w:date="2024-08-12T09:34:00Z" w16du:dateUtc="2024-08-12T07:34:00Z"/>
        </w:rPr>
      </w:pPr>
      <w:del w:id="224" w:author="Ben Lorenz" w:date="2024-08-12T09:34:00Z" w16du:dateUtc="2024-08-12T07:34:00Z">
        <w:r w:rsidRPr="00FD4A4B" w:rsidDel="006203D9">
          <w:delText>-</w:delText>
        </w:r>
        <w:r w:rsidRPr="00FD4A4B" w:rsidDel="006203D9">
          <w:tab/>
          <w:delText>Test result (Passed or not)</w:delText>
        </w:r>
      </w:del>
    </w:p>
    <w:p w14:paraId="383190AC" w14:textId="77777777" w:rsidR="00E756EE" w:rsidRDefault="00E756EE" w:rsidP="00CB5358">
      <w:pPr>
        <w:pStyle w:val="berschrift5"/>
      </w:pPr>
      <w:bookmarkStart w:id="225" w:name="_CR4_3_3_1_2"/>
      <w:bookmarkStart w:id="226" w:name="_CR4_3_3_1_3"/>
      <w:bookmarkStart w:id="227" w:name="_CR4_3_3_1_4"/>
      <w:bookmarkStart w:id="228" w:name="_Toc19542432"/>
      <w:bookmarkStart w:id="229" w:name="_Toc35348434"/>
      <w:bookmarkStart w:id="230" w:name="_Toc161741961"/>
      <w:bookmarkEnd w:id="225"/>
      <w:bookmarkEnd w:id="226"/>
      <w:bookmarkEnd w:id="227"/>
    </w:p>
    <w:p w14:paraId="44DF098A" w14:textId="77777777" w:rsidR="00E756EE" w:rsidRPr="00AD7D67" w:rsidRDefault="00E756EE" w:rsidP="00E756EE">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2BE0003E" w14:textId="268ADC49" w:rsidR="00CB5358" w:rsidRPr="00FD4A4B" w:rsidRDefault="00CB5358" w:rsidP="00CB5358">
      <w:pPr>
        <w:pStyle w:val="berschrift5"/>
      </w:pPr>
      <w:r w:rsidRPr="00907F75">
        <w:t>4</w:t>
      </w:r>
      <w:r w:rsidRPr="00FD4A4B">
        <w:t>.3.3.1.4</w:t>
      </w:r>
      <w:r w:rsidRPr="00FD4A4B">
        <w:tab/>
        <w:t>SYN Flood Prevention</w:t>
      </w:r>
      <w:bookmarkEnd w:id="228"/>
      <w:bookmarkEnd w:id="229"/>
      <w:bookmarkEnd w:id="230"/>
      <w:r w:rsidRPr="00FD4A4B">
        <w:t xml:space="preserve"> </w:t>
      </w:r>
    </w:p>
    <w:p w14:paraId="4B761C1F" w14:textId="77777777" w:rsidR="00CB5358" w:rsidRPr="00FD4A4B" w:rsidRDefault="00CB5358" w:rsidP="00CB5358">
      <w:r w:rsidRPr="00FD4A4B">
        <w:rPr>
          <w:i/>
        </w:rPr>
        <w:t xml:space="preserve">Requirement Name: </w:t>
      </w:r>
      <w:r w:rsidRPr="00FD4A4B">
        <w:t>Syn Flood Prevention</w:t>
      </w:r>
    </w:p>
    <w:p w14:paraId="0D21A3B0" w14:textId="77777777" w:rsidR="00CB5358" w:rsidRDefault="00CB5358" w:rsidP="00CB5358">
      <w:pPr>
        <w:rPr>
          <w:i/>
        </w:rPr>
      </w:pPr>
      <w:r>
        <w:rPr>
          <w:i/>
        </w:rPr>
        <w:t>Requirement Reference</w:t>
      </w:r>
      <w:r>
        <w:rPr>
          <w:iCs/>
        </w:rPr>
        <w:t xml:space="preserve">: </w:t>
      </w:r>
      <w:r>
        <w:t>In accordance with industry best practice</w:t>
      </w:r>
    </w:p>
    <w:p w14:paraId="5E9142EB" w14:textId="77777777" w:rsidR="00CB5358" w:rsidRPr="00FD4A4B" w:rsidRDefault="00CB5358" w:rsidP="00CB5358">
      <w:pPr>
        <w:rPr>
          <w:i/>
        </w:rPr>
      </w:pPr>
      <w:r w:rsidRPr="00FD4A4B">
        <w:rPr>
          <w:i/>
        </w:rPr>
        <w:t>Requirement Description:</w:t>
      </w:r>
    </w:p>
    <w:p w14:paraId="05C1231E" w14:textId="77777777" w:rsidR="00CB5358" w:rsidRPr="00FD4A4B" w:rsidRDefault="00CB5358" w:rsidP="00CB5358">
      <w:r w:rsidRPr="00FD4A4B">
        <w:t xml:space="preserve">The network product shall support a mechanism to prevent Syn Flood attacks (e.g. implement the TCP Syn Cookie technique in the TCP stack by setting net.ipv4.tcp_syncookies = 1 in the </w:t>
      </w:r>
      <w:proofErr w:type="spellStart"/>
      <w:r w:rsidRPr="00FD4A4B">
        <w:t>linux</w:t>
      </w:r>
      <w:proofErr w:type="spellEnd"/>
      <w:r w:rsidRPr="00FD4A4B">
        <w:t xml:space="preserve"> </w:t>
      </w:r>
      <w:proofErr w:type="spellStart"/>
      <w:r w:rsidRPr="00FD4A4B">
        <w:t>sysctl.conf</w:t>
      </w:r>
      <w:proofErr w:type="spellEnd"/>
      <w:r w:rsidRPr="00FD4A4B">
        <w:t xml:space="preserve"> file). This feature shall be enabled by default.</w:t>
      </w:r>
    </w:p>
    <w:p w14:paraId="5D6CDF08" w14:textId="77777777" w:rsidR="00CB5358" w:rsidRDefault="00CB5358" w:rsidP="00CB5358">
      <w:pPr>
        <w:rPr>
          <w:i/>
        </w:rPr>
      </w:pPr>
      <w:r>
        <w:rPr>
          <w:i/>
        </w:rPr>
        <w:t>Threat References</w:t>
      </w:r>
      <w:r>
        <w:rPr>
          <w:iCs/>
        </w:rPr>
        <w:t>:</w:t>
      </w:r>
      <w:r>
        <w:rPr>
          <w:i/>
        </w:rPr>
        <w:t xml:space="preserve"> </w:t>
      </w:r>
      <w:r>
        <w:t>TR 33.926</w:t>
      </w:r>
      <w:r>
        <w:rPr>
          <w:rFonts w:ascii="Tele-GroteskNor" w:eastAsia="SimSun" w:hAnsi="Tele-GroteskNor" w:cs="Tele-GroteskNor" w:hint="eastAsia"/>
          <w:color w:val="000000"/>
          <w:lang w:val="en-US" w:eastAsia="zh-CN"/>
        </w:rPr>
        <w:t xml:space="preserve"> [4]</w:t>
      </w:r>
      <w:r w:rsidRPr="00126FE9">
        <w:rPr>
          <w:rFonts w:ascii="Tele-GroteskNor" w:eastAsia="SimSun" w:hAnsi="Tele-GroteskNor" w:cs="Tele-GroteskNor"/>
          <w:color w:val="000000"/>
          <w:lang w:val="en-US" w:eastAsia="zh-CN"/>
        </w:rPr>
        <w:t>, clause 5.3.7.2, Implementation Flaw</w:t>
      </w:r>
    </w:p>
    <w:p w14:paraId="34B52B65" w14:textId="77777777" w:rsidR="00CB5358" w:rsidRPr="00FD4A4B" w:rsidRDefault="00CB5358" w:rsidP="00CB5358">
      <w:pPr>
        <w:rPr>
          <w:b/>
        </w:rPr>
      </w:pPr>
      <w:r w:rsidRPr="00FD4A4B">
        <w:rPr>
          <w:i/>
        </w:rPr>
        <w:t xml:space="preserve">Test Case: </w:t>
      </w:r>
    </w:p>
    <w:p w14:paraId="254E9457" w14:textId="77777777" w:rsidR="00CB5358" w:rsidRPr="00FD4A4B" w:rsidRDefault="00CB5358" w:rsidP="00CB5358">
      <w:r w:rsidRPr="00FD4A4B">
        <w:rPr>
          <w:b/>
        </w:rPr>
        <w:t>Test Name</w:t>
      </w:r>
      <w:r w:rsidRPr="00FD4A4B">
        <w:t>: TC_SYN_FLOOD_PREVENTION</w:t>
      </w:r>
    </w:p>
    <w:p w14:paraId="529D8E7E" w14:textId="77777777" w:rsidR="00CB5358" w:rsidRPr="00FD4A4B" w:rsidRDefault="00CB5358" w:rsidP="00CB5358">
      <w:pPr>
        <w:keepNext/>
        <w:keepLines/>
        <w:spacing w:before="180"/>
        <w:rPr>
          <w:b/>
          <w:lang w:eastAsia="zh-CN"/>
        </w:rPr>
      </w:pPr>
      <w:r w:rsidRPr="00FD4A4B">
        <w:rPr>
          <w:b/>
          <w:lang w:eastAsia="zh-CN"/>
        </w:rPr>
        <w:t>Purpose:</w:t>
      </w:r>
    </w:p>
    <w:p w14:paraId="01705D28" w14:textId="77777777" w:rsidR="00CB5358" w:rsidRPr="00FD4A4B" w:rsidRDefault="00CB5358" w:rsidP="00CB5358">
      <w:r w:rsidRPr="00FD4A4B">
        <w:t xml:space="preserve">Verify that the Network Product supports a Syn Flood Prevention technique. </w:t>
      </w:r>
    </w:p>
    <w:p w14:paraId="4EB271CA" w14:textId="77777777" w:rsidR="00CB5358" w:rsidRPr="00FD4A4B" w:rsidRDefault="00CB5358" w:rsidP="00CB5358">
      <w:pPr>
        <w:keepNext/>
        <w:keepLines/>
        <w:spacing w:before="180"/>
        <w:rPr>
          <w:b/>
          <w:lang w:eastAsia="zh-CN"/>
        </w:rPr>
      </w:pPr>
      <w:r w:rsidRPr="00FD4A4B">
        <w:rPr>
          <w:b/>
          <w:lang w:eastAsia="zh-CN"/>
        </w:rPr>
        <w:t>Procedure and execution steps:</w:t>
      </w:r>
    </w:p>
    <w:p w14:paraId="2EC43D4F" w14:textId="77777777" w:rsidR="00CB5358" w:rsidRPr="00BA1FC7" w:rsidRDefault="00CB5358" w:rsidP="00CB5358">
      <w:pPr>
        <w:keepNext/>
        <w:keepLines/>
        <w:spacing w:before="180"/>
        <w:ind w:left="284"/>
        <w:rPr>
          <w:b/>
          <w:lang w:eastAsia="zh-CN"/>
        </w:rPr>
      </w:pPr>
      <w:r w:rsidRPr="00FD4A4B">
        <w:rPr>
          <w:b/>
          <w:lang w:eastAsia="zh-CN"/>
        </w:rPr>
        <w:t>Pre-Conditions:</w:t>
      </w:r>
    </w:p>
    <w:p w14:paraId="3970C65B" w14:textId="77777777" w:rsidR="00CB5358" w:rsidRPr="00BA1FC7" w:rsidRDefault="00CB5358" w:rsidP="00CB5358">
      <w:pPr>
        <w:pStyle w:val="B1"/>
        <w:rPr>
          <w:lang w:eastAsia="zh-CN"/>
        </w:rPr>
      </w:pPr>
      <w:r w:rsidRPr="00BA1FC7">
        <w:rPr>
          <w:lang w:eastAsia="zh-CN"/>
        </w:rPr>
        <w:t>-</w:t>
      </w:r>
      <w:r w:rsidRPr="00BA1FC7">
        <w:rPr>
          <w:lang w:eastAsia="zh-CN"/>
        </w:rPr>
        <w:tab/>
        <w:t>Vendor documentation describing the SYN flood attack prevention mechanism or setting and where to check for them.</w:t>
      </w:r>
    </w:p>
    <w:p w14:paraId="367675EA" w14:textId="77777777" w:rsidR="00CB5358" w:rsidRPr="00FD4A4B" w:rsidRDefault="00CB5358" w:rsidP="00CB5358">
      <w:pPr>
        <w:pStyle w:val="B1"/>
      </w:pPr>
      <w:r w:rsidRPr="00FD4A4B">
        <w:t>-</w:t>
      </w:r>
      <w:r w:rsidRPr="00FD4A4B">
        <w:tab/>
        <w:t xml:space="preserve">The Network Product is listening on a TCP port </w:t>
      </w:r>
      <w:r w:rsidRPr="00A75409">
        <w:t xml:space="preserve">on </w:t>
      </w:r>
      <w:r w:rsidRPr="00FD4A4B">
        <w:t>one of its interfaces.</w:t>
      </w:r>
    </w:p>
    <w:p w14:paraId="79965836" w14:textId="77777777" w:rsidR="00CB5358" w:rsidRDefault="00CB5358" w:rsidP="00CB5358">
      <w:pPr>
        <w:pStyle w:val="B1"/>
      </w:pPr>
      <w:r w:rsidRPr="00FD4A4B">
        <w:t>-</w:t>
      </w:r>
      <w:r w:rsidRPr="00FD4A4B">
        <w:tab/>
        <w:t>A network traffic analyser on the network product (e.g. TCPDUMP) or an external traffic analyser directly connected to the network product is available</w:t>
      </w:r>
      <w:r>
        <w:t>.</w:t>
      </w:r>
    </w:p>
    <w:p w14:paraId="17C31764" w14:textId="77777777" w:rsidR="00CB5358" w:rsidRPr="00FD4A4B" w:rsidRDefault="00CB5358" w:rsidP="00CB5358">
      <w:pPr>
        <w:pStyle w:val="B1"/>
      </w:pPr>
      <w:r w:rsidRPr="00FD4A4B">
        <w:t>-</w:t>
      </w:r>
      <w:r w:rsidRPr="00FD4A4B">
        <w:tab/>
        <w:t xml:space="preserve">A host is connected to the Network Product interface and it is equipped with a tool able to reproduce a Syn Flood attack (e.g. </w:t>
      </w:r>
      <w:proofErr w:type="spellStart"/>
      <w:r w:rsidRPr="00FD4A4B">
        <w:t>nmap</w:t>
      </w:r>
      <w:proofErr w:type="spellEnd"/>
      <w:r w:rsidRPr="00FD4A4B">
        <w:t xml:space="preserve"> or </w:t>
      </w:r>
      <w:proofErr w:type="spellStart"/>
      <w:r w:rsidRPr="00FD4A4B">
        <w:t>hping</w:t>
      </w:r>
      <w:proofErr w:type="spellEnd"/>
      <w:r w:rsidRPr="00FD4A4B">
        <w:t>)</w:t>
      </w:r>
    </w:p>
    <w:p w14:paraId="32650FE6" w14:textId="77777777" w:rsidR="00CB5358" w:rsidRPr="00FD4A4B" w:rsidRDefault="00CB5358" w:rsidP="00CB5358">
      <w:pPr>
        <w:keepNext/>
        <w:keepLines/>
        <w:spacing w:before="180"/>
        <w:ind w:left="284"/>
        <w:rPr>
          <w:b/>
          <w:lang w:eastAsia="zh-CN"/>
        </w:rPr>
      </w:pPr>
      <w:r w:rsidRPr="00FD4A4B">
        <w:rPr>
          <w:b/>
          <w:lang w:eastAsia="zh-CN"/>
        </w:rPr>
        <w:lastRenderedPageBreak/>
        <w:t>Execution Steps</w:t>
      </w:r>
    </w:p>
    <w:p w14:paraId="6A1FC9B6" w14:textId="77777777" w:rsidR="00CB5358" w:rsidRDefault="00CB5358" w:rsidP="00CB5358">
      <w:pPr>
        <w:pStyle w:val="B1"/>
        <w:rPr>
          <w:lang w:eastAsia="zh-CN"/>
        </w:rPr>
      </w:pPr>
      <w:r w:rsidRPr="00FD4A4B">
        <w:t>1.</w:t>
      </w:r>
      <w:r w:rsidRPr="00FD4A4B">
        <w:tab/>
      </w:r>
      <w:r w:rsidRPr="001E4AB6">
        <w:rPr>
          <w:lang w:eastAsia="zh-CN"/>
        </w:rPr>
        <w:t>The tester verifies the prevention mechanism or setting described in the vendor documentation.</w:t>
      </w:r>
    </w:p>
    <w:p w14:paraId="608A3F2E" w14:textId="77777777" w:rsidR="00CB5358" w:rsidRPr="00FD4A4B" w:rsidRDefault="00CB5358" w:rsidP="00CB5358">
      <w:pPr>
        <w:pStyle w:val="B1"/>
      </w:pPr>
      <w:r>
        <w:rPr>
          <w:lang w:eastAsia="zh-CN"/>
        </w:rPr>
        <w:t>2.</w:t>
      </w:r>
      <w:r>
        <w:rPr>
          <w:lang w:eastAsia="zh-CN"/>
        </w:rPr>
        <w:tab/>
      </w:r>
      <w:r w:rsidRPr="00FD4A4B">
        <w:t xml:space="preserve">The tester configures the tool to send a </w:t>
      </w:r>
      <w:r w:rsidRPr="00C513EC">
        <w:t xml:space="preserve">large quantity </w:t>
      </w:r>
      <w:r w:rsidRPr="00FD4A4B">
        <w:t>huge amount of</w:t>
      </w:r>
      <w:r>
        <w:t xml:space="preserve"> </w:t>
      </w:r>
      <w:r w:rsidRPr="00FD4A4B">
        <w:t xml:space="preserve">TCP Syn packets against the Network Product (e.g. </w:t>
      </w:r>
      <w:r w:rsidRPr="00FD4A4B">
        <w:rPr>
          <w:rFonts w:ascii="Consolas" w:hAnsi="Consolas" w:cs="Consolas"/>
        </w:rPr>
        <w:t>hping3 -</w:t>
      </w:r>
      <w:proofErr w:type="spellStart"/>
      <w:r w:rsidRPr="00FD4A4B">
        <w:rPr>
          <w:rFonts w:ascii="Consolas" w:hAnsi="Consolas" w:cs="Consolas"/>
        </w:rPr>
        <w:t>i</w:t>
      </w:r>
      <w:proofErr w:type="spellEnd"/>
      <w:r w:rsidRPr="00FD4A4B">
        <w:rPr>
          <w:rFonts w:ascii="Consolas" w:hAnsi="Consolas" w:cs="Consolas"/>
        </w:rPr>
        <w:t xml:space="preserve"> </w:t>
      </w:r>
      <w:r w:rsidRPr="00FD4A4B">
        <w:t>&lt;waiting time between each packet&gt;</w:t>
      </w:r>
      <w:r>
        <w:t xml:space="preserve"> </w:t>
      </w:r>
      <w:r w:rsidRPr="00FD4A4B">
        <w:rPr>
          <w:rFonts w:ascii="Consolas" w:hAnsi="Consolas" w:cs="Consolas"/>
        </w:rPr>
        <w:t>-S -p</w:t>
      </w:r>
      <w:r w:rsidRPr="00FD4A4B">
        <w:t xml:space="preserve"> &lt;TCP port&gt; </w:t>
      </w:r>
      <w:r w:rsidRPr="00C513EC">
        <w:t xml:space="preserve">-d &lt;Data Size&gt; </w:t>
      </w:r>
      <w:r w:rsidRPr="00FD4A4B">
        <w:rPr>
          <w:rFonts w:ascii="Consolas" w:hAnsi="Consolas" w:cs="Consolas"/>
        </w:rPr>
        <w:t>-c</w:t>
      </w:r>
      <w:r w:rsidRPr="00FD4A4B">
        <w:t xml:space="preserve"> &lt;Number of packets&gt;</w:t>
      </w:r>
      <w:r>
        <w:t xml:space="preserve"> </w:t>
      </w:r>
      <w:r w:rsidRPr="00FD4A4B">
        <w:t>&lt;</w:t>
      </w:r>
      <w:r w:rsidRPr="00BA1FC7">
        <w:t xml:space="preserve"> Network Product </w:t>
      </w:r>
      <w:r w:rsidRPr="00FD4A4B">
        <w:t>IP&gt;)</w:t>
      </w:r>
    </w:p>
    <w:p w14:paraId="32A6AF6A" w14:textId="77777777" w:rsidR="00CB5358" w:rsidRDefault="00CB5358" w:rsidP="00CB5358">
      <w:pPr>
        <w:pStyle w:val="NO"/>
        <w:rPr>
          <w:lang w:eastAsia="zh-CN"/>
        </w:rPr>
      </w:pPr>
      <w:r w:rsidRPr="0037172A">
        <w:t>N</w:t>
      </w:r>
      <w:r>
        <w:t xml:space="preserve">OTE: </w:t>
      </w:r>
      <w:r>
        <w:tab/>
        <w:t xml:space="preserve">To calculate the large quantity number of packets the tester checks </w:t>
      </w:r>
      <w:r>
        <w:rPr>
          <w:lang w:eastAsia="zh-CN"/>
        </w:rPr>
        <w:t xml:space="preserve">in the product documentation the link speed supported by the DUT in bytes (L). The tester chooses a size packet for the attack in bytes (S). Based on L and S, the tester calculates the </w:t>
      </w:r>
      <w:proofErr w:type="gramStart"/>
      <w:r>
        <w:rPr>
          <w:lang w:eastAsia="zh-CN"/>
        </w:rPr>
        <w:t>amount</w:t>
      </w:r>
      <w:proofErr w:type="gramEnd"/>
      <w:r>
        <w:rPr>
          <w:lang w:eastAsia="zh-CN"/>
        </w:rPr>
        <w:t xml:space="preserve"> of </w:t>
      </w:r>
      <w:r w:rsidRPr="005B0D08">
        <w:rPr>
          <w:i/>
          <w:iCs/>
          <w:lang w:eastAsia="zh-CN"/>
        </w:rPr>
        <w:t>packets per second</w:t>
      </w:r>
      <w:r>
        <w:rPr>
          <w:lang w:eastAsia="zh-CN"/>
        </w:rPr>
        <w:t xml:space="preserve"> (P) to use with this formula:</w:t>
      </w:r>
      <w:r>
        <w:rPr>
          <w:lang w:eastAsia="zh-CN"/>
        </w:rPr>
        <w:br/>
        <w:t xml:space="preserve"> P = L / S</w:t>
      </w:r>
    </w:p>
    <w:p w14:paraId="3FA437F8" w14:textId="77777777" w:rsidR="00CB5358" w:rsidRPr="00BA1FC7" w:rsidRDefault="00CB5358" w:rsidP="00CB5358">
      <w:pPr>
        <w:pStyle w:val="B1"/>
        <w:rPr>
          <w:lang w:eastAsia="zh-CN"/>
        </w:rPr>
      </w:pPr>
      <w:r w:rsidRPr="00BA1FC7">
        <w:rPr>
          <w:lang w:eastAsia="zh-CN"/>
        </w:rPr>
        <w:t>3.</w:t>
      </w:r>
      <w:r w:rsidRPr="00BA1FC7">
        <w:rPr>
          <w:lang w:eastAsia="zh-CN"/>
        </w:rPr>
        <w:tab/>
      </w:r>
      <w:r w:rsidRPr="009400F6">
        <w:rPr>
          <w:lang w:eastAsia="zh-CN"/>
        </w:rPr>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1A04035B" w14:textId="77777777" w:rsidR="00CB5358" w:rsidRPr="00BA1FC7" w:rsidRDefault="00CB5358" w:rsidP="00CB5358">
      <w:pPr>
        <w:pStyle w:val="B2"/>
        <w:rPr>
          <w:lang w:eastAsia="zh-CN"/>
        </w:rPr>
      </w:pPr>
      <w:r w:rsidRPr="00BA1FC7">
        <w:rPr>
          <w:lang w:eastAsia="zh-CN"/>
        </w:rPr>
        <w:tab/>
        <w:t>a.</w:t>
      </w:r>
      <w:r w:rsidRPr="00BA1FC7">
        <w:rPr>
          <w:lang w:eastAsia="zh-CN"/>
        </w:rPr>
        <w:tab/>
        <w:t>While the SYN Flood attack is ongoing</w:t>
      </w:r>
      <w:r>
        <w:rPr>
          <w:lang w:eastAsia="zh-CN"/>
        </w:rPr>
        <w:t>.</w:t>
      </w:r>
    </w:p>
    <w:p w14:paraId="270180DE" w14:textId="77777777" w:rsidR="00CB5358" w:rsidRDefault="00CB5358" w:rsidP="00CB5358">
      <w:pPr>
        <w:pStyle w:val="B2"/>
        <w:rPr>
          <w:lang w:eastAsia="zh-CN"/>
        </w:rPr>
      </w:pPr>
      <w:r w:rsidRPr="00BA1FC7">
        <w:rPr>
          <w:lang w:eastAsia="zh-CN"/>
        </w:rPr>
        <w:tab/>
        <w:t>b.</w:t>
      </w:r>
      <w:r w:rsidRPr="00BA1FC7">
        <w:rPr>
          <w:lang w:eastAsia="zh-CN"/>
        </w:rPr>
        <w:tab/>
        <w:t>After the SYN Flood attack was executed</w:t>
      </w:r>
      <w:r>
        <w:rPr>
          <w:lang w:eastAsia="zh-CN"/>
        </w:rPr>
        <w:t>.</w:t>
      </w:r>
    </w:p>
    <w:p w14:paraId="7FB99112" w14:textId="77777777" w:rsidR="00CB5358" w:rsidRPr="00FD4A4B" w:rsidRDefault="00CB5358" w:rsidP="00CB5358">
      <w:pPr>
        <w:keepNext/>
        <w:keepLines/>
        <w:spacing w:before="180"/>
        <w:rPr>
          <w:b/>
          <w:lang w:eastAsia="zh-CN"/>
        </w:rPr>
      </w:pPr>
      <w:r w:rsidRPr="00FD4A4B">
        <w:rPr>
          <w:b/>
          <w:lang w:eastAsia="zh-CN"/>
        </w:rPr>
        <w:t>Expected Results:</w:t>
      </w:r>
    </w:p>
    <w:p w14:paraId="0CFF6A3C" w14:textId="77777777" w:rsidR="00CB5358" w:rsidRPr="00FD4A4B" w:rsidRDefault="00CB5358" w:rsidP="00CB5358">
      <w:pPr>
        <w:keepNext/>
        <w:keepLines/>
        <w:spacing w:before="180"/>
        <w:rPr>
          <w:lang w:eastAsia="zh-CN"/>
        </w:rPr>
      </w:pPr>
      <w:r w:rsidRPr="00FD4A4B">
        <w:rPr>
          <w:lang w:eastAsia="zh-CN"/>
        </w:rPr>
        <w:t>The Network Product does not become inoperative.</w:t>
      </w:r>
    </w:p>
    <w:p w14:paraId="3D9B3BAA" w14:textId="77777777" w:rsidR="00CB5358" w:rsidRDefault="00CB5358" w:rsidP="00CB5358">
      <w:pPr>
        <w:keepNext/>
        <w:keepLines/>
        <w:spacing w:before="180"/>
        <w:rPr>
          <w:b/>
          <w:lang w:eastAsia="zh-CN"/>
        </w:rPr>
      </w:pPr>
      <w:r w:rsidRPr="00FD4A4B">
        <w:rPr>
          <w:b/>
          <w:lang w:eastAsia="zh-CN"/>
        </w:rPr>
        <w:t>Expected format of evidence:</w:t>
      </w:r>
    </w:p>
    <w:p w14:paraId="074CC79F" w14:textId="77777777" w:rsidR="00CB5358" w:rsidRDefault="00CB5358" w:rsidP="00CB5358">
      <w:pPr>
        <w:pStyle w:val="B1"/>
        <w:rPr>
          <w:lang w:eastAsia="zh-CN"/>
        </w:rPr>
      </w:pPr>
      <w:r>
        <w:rPr>
          <w:lang w:eastAsia="zh-CN"/>
        </w:rPr>
        <w:t>-</w:t>
      </w:r>
      <w:r>
        <w:rPr>
          <w:lang w:eastAsia="zh-CN"/>
        </w:rPr>
        <w:tab/>
        <w:t>Executed commands or script used for the SYN flood attack.</w:t>
      </w:r>
    </w:p>
    <w:p w14:paraId="2792D097" w14:textId="77777777" w:rsidR="00CB5358" w:rsidRPr="006203D9" w:rsidRDefault="00CB5358" w:rsidP="00CB5358">
      <w:pPr>
        <w:pStyle w:val="B1"/>
        <w:rPr>
          <w:lang w:eastAsia="zh-CN"/>
        </w:rPr>
      </w:pPr>
      <w:r w:rsidRPr="006203D9">
        <w:rPr>
          <w:lang w:eastAsia="zh-CN"/>
        </w:rPr>
        <w:t>-</w:t>
      </w:r>
      <w:r w:rsidRPr="006203D9">
        <w:rPr>
          <w:lang w:eastAsia="zh-CN"/>
        </w:rPr>
        <w:tab/>
        <w:t>The number of SYN packets sent per second.</w:t>
      </w:r>
    </w:p>
    <w:p w14:paraId="465902AD" w14:textId="77777777" w:rsidR="00CB5358" w:rsidRPr="00FD4A4B" w:rsidRDefault="00CB5358" w:rsidP="00CB5358">
      <w:pPr>
        <w:pStyle w:val="B1"/>
        <w:rPr>
          <w:b/>
          <w:lang w:eastAsia="zh-CN"/>
        </w:rPr>
      </w:pPr>
      <w:r>
        <w:rPr>
          <w:lang w:eastAsia="zh-CN"/>
        </w:rPr>
        <w:t>-</w:t>
      </w:r>
      <w:r>
        <w:rPr>
          <w:lang w:eastAsia="zh-CN"/>
        </w:rPr>
        <w:tab/>
        <w:t>Part of the configuration (plaintext or screenshot) showing the prevention mechanism or setting.</w:t>
      </w:r>
    </w:p>
    <w:p w14:paraId="3C5A4F1A" w14:textId="1D3F5B2A" w:rsidR="006203D9" w:rsidRPr="006203D9" w:rsidDel="006203D9" w:rsidRDefault="00CB5358" w:rsidP="006203D9">
      <w:pPr>
        <w:pStyle w:val="B1"/>
        <w:rPr>
          <w:del w:id="231" w:author="Ben Lorenz" w:date="2024-08-12T09:36:00Z" w16du:dateUtc="2024-08-12T07:36:00Z"/>
          <w:lang w:eastAsia="zh-CN"/>
        </w:rPr>
      </w:pPr>
      <w:del w:id="232" w:author="Ben Lorenz" w:date="2024-08-12T09:36:00Z" w16du:dateUtc="2024-08-12T07:36:00Z">
        <w:r w:rsidDel="006203D9">
          <w:rPr>
            <w:lang w:eastAsia="zh-CN"/>
          </w:rPr>
          <w:delText>-</w:delText>
        </w:r>
        <w:r w:rsidDel="006203D9">
          <w:rPr>
            <w:lang w:eastAsia="zh-CN"/>
          </w:rPr>
          <w:tab/>
        </w:r>
        <w:r w:rsidRPr="00FD4A4B" w:rsidDel="006203D9">
          <w:rPr>
            <w:lang w:eastAsia="zh-CN"/>
          </w:rPr>
          <w:delText>A Pass/Fail result provided by the tester.</w:delText>
        </w:r>
      </w:del>
    </w:p>
    <w:p w14:paraId="771AF0B4" w14:textId="77777777" w:rsidR="00FE06E0" w:rsidRDefault="00FE06E0" w:rsidP="00CB5358">
      <w:pPr>
        <w:pStyle w:val="berschrift4"/>
      </w:pPr>
      <w:bookmarkStart w:id="233" w:name="_CR4_3_3_1_5"/>
      <w:bookmarkStart w:id="234" w:name="_CR4_3_3_1_6"/>
      <w:bookmarkStart w:id="235" w:name="_CR4_3_4"/>
      <w:bookmarkStart w:id="236" w:name="_CR4_3_4_1"/>
      <w:bookmarkStart w:id="237" w:name="_CR4_3_4_2"/>
      <w:bookmarkStart w:id="238" w:name="_Toc19542437"/>
      <w:bookmarkStart w:id="239" w:name="_Toc35348439"/>
      <w:bookmarkStart w:id="240" w:name="_Toc161741966"/>
      <w:bookmarkEnd w:id="233"/>
      <w:bookmarkEnd w:id="234"/>
      <w:bookmarkEnd w:id="235"/>
      <w:bookmarkEnd w:id="236"/>
      <w:bookmarkEnd w:id="237"/>
    </w:p>
    <w:p w14:paraId="33A2E278" w14:textId="77777777" w:rsidR="00FE06E0" w:rsidRPr="00AD7D67" w:rsidRDefault="00FE06E0" w:rsidP="00FE06E0">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6EE89242" w14:textId="7C37789C" w:rsidR="00CB5358" w:rsidRPr="00FD4A4B" w:rsidRDefault="00CB5358" w:rsidP="00CB5358">
      <w:pPr>
        <w:pStyle w:val="berschrift4"/>
      </w:pPr>
      <w:r w:rsidRPr="00907F75">
        <w:t>4</w:t>
      </w:r>
      <w:r w:rsidRPr="00FD4A4B">
        <w:t>.3.4.2</w:t>
      </w:r>
      <w:r w:rsidRPr="00FD4A4B">
        <w:tab/>
        <w:t>No system privileges for web server</w:t>
      </w:r>
      <w:bookmarkEnd w:id="238"/>
      <w:bookmarkEnd w:id="239"/>
      <w:bookmarkEnd w:id="240"/>
    </w:p>
    <w:p w14:paraId="6B3FDE24" w14:textId="77777777" w:rsidR="00CB5358" w:rsidRPr="00FD4A4B" w:rsidRDefault="00CB5358" w:rsidP="00CB5358">
      <w:r w:rsidRPr="00FD4A4B">
        <w:rPr>
          <w:i/>
        </w:rPr>
        <w:t>Requirement Name</w:t>
      </w:r>
      <w:r w:rsidRPr="00FD4A4B">
        <w:t xml:space="preserve">: No system privileges for web server. </w:t>
      </w:r>
    </w:p>
    <w:p w14:paraId="0C3A0823" w14:textId="77777777" w:rsidR="00CB5358" w:rsidRDefault="00CB5358" w:rsidP="00CB5358">
      <w:pPr>
        <w:rPr>
          <w:i/>
        </w:rPr>
      </w:pPr>
      <w:r>
        <w:rPr>
          <w:i/>
        </w:rPr>
        <w:t>Requirement Reference</w:t>
      </w:r>
      <w:r>
        <w:rPr>
          <w:iCs/>
        </w:rPr>
        <w:t xml:space="preserve">: </w:t>
      </w:r>
      <w:r>
        <w:t>In accordance with industry best practice</w:t>
      </w:r>
    </w:p>
    <w:p w14:paraId="2956E056" w14:textId="77777777" w:rsidR="00CB5358" w:rsidRPr="00FD4A4B" w:rsidRDefault="00CB5358" w:rsidP="00CB5358">
      <w:r w:rsidRPr="00FD4A4B">
        <w:rPr>
          <w:i/>
        </w:rPr>
        <w:t>Requirement Description</w:t>
      </w:r>
      <w:r w:rsidRPr="00FD4A4B">
        <w:t xml:space="preserve">: </w:t>
      </w:r>
    </w:p>
    <w:p w14:paraId="04E910DF" w14:textId="77777777" w:rsidR="00CB5358" w:rsidRPr="00FD4A4B" w:rsidRDefault="00CB5358" w:rsidP="00CB5358">
      <w:r w:rsidRPr="00E32DBA">
        <w:t xml:space="preserve">No </w:t>
      </w:r>
      <w:r w:rsidRPr="00FD4A4B">
        <w:t>web</w:t>
      </w:r>
      <w:r w:rsidRPr="00E32DBA">
        <w:t xml:space="preserve"> </w:t>
      </w:r>
      <w:r w:rsidRPr="00FD4A4B">
        <w:t>server</w:t>
      </w:r>
      <w:r w:rsidRPr="00E32DBA">
        <w:t xml:space="preserve"> </w:t>
      </w:r>
      <w:r w:rsidRPr="00FD4A4B">
        <w:t>processes</w:t>
      </w:r>
      <w:r w:rsidRPr="00E32DBA">
        <w:t xml:space="preserve"> </w:t>
      </w:r>
      <w:r w:rsidRPr="00FD4A4B">
        <w:t>shall</w:t>
      </w:r>
      <w:r w:rsidRPr="00E32DBA">
        <w:t xml:space="preserve"> </w:t>
      </w:r>
      <w:r w:rsidRPr="00FD4A4B">
        <w:t>run</w:t>
      </w:r>
      <w:r w:rsidRPr="00E32DBA">
        <w:t xml:space="preserve"> </w:t>
      </w:r>
      <w:r w:rsidRPr="00FD4A4B">
        <w:t>with</w:t>
      </w:r>
      <w:r w:rsidRPr="00E32DBA">
        <w:t xml:space="preserve"> </w:t>
      </w:r>
      <w:r w:rsidRPr="00FD4A4B">
        <w:t>system</w:t>
      </w:r>
      <w:r w:rsidRPr="00E32DBA">
        <w:t xml:space="preserve"> </w:t>
      </w:r>
      <w:r w:rsidRPr="00FD4A4B">
        <w:t xml:space="preserve">privileges. This is best achieved </w:t>
      </w:r>
      <w:r w:rsidRPr="00FD4A4B">
        <w:rPr>
          <w:sz w:val="18"/>
          <w:szCs w:val="18"/>
        </w:rPr>
        <w:t xml:space="preserve">if the web server runs under an account that has minimum privileges. </w:t>
      </w:r>
      <w:r w:rsidRPr="00FD4A4B">
        <w:t>If a process</w:t>
      </w:r>
      <w:r w:rsidRPr="00E32DBA">
        <w:t xml:space="preserve"> </w:t>
      </w:r>
      <w:r w:rsidRPr="00FD4A4B">
        <w:t>is started</w:t>
      </w:r>
      <w:r w:rsidRPr="00E32DBA">
        <w:t xml:space="preserve"> </w:t>
      </w:r>
      <w:r w:rsidRPr="00FD4A4B">
        <w:t>by</w:t>
      </w:r>
      <w:r w:rsidRPr="00E32DBA">
        <w:t xml:space="preserve"> </w:t>
      </w:r>
      <w:r w:rsidRPr="00FD4A4B">
        <w:t>a user</w:t>
      </w:r>
      <w:r w:rsidRPr="00E32DBA">
        <w:t xml:space="preserve"> </w:t>
      </w:r>
      <w:r w:rsidRPr="00FD4A4B">
        <w:t>with</w:t>
      </w:r>
      <w:r w:rsidRPr="00E32DBA">
        <w:t xml:space="preserve"> </w:t>
      </w:r>
      <w:r w:rsidRPr="00FD4A4B">
        <w:t>system</w:t>
      </w:r>
      <w:r w:rsidRPr="00E32DBA">
        <w:t xml:space="preserve"> </w:t>
      </w:r>
      <w:r w:rsidRPr="00FD4A4B">
        <w:t>privileges,</w:t>
      </w:r>
      <w:r w:rsidRPr="00E32DBA">
        <w:t xml:space="preserve"> </w:t>
      </w:r>
      <w:r w:rsidRPr="00FD4A4B">
        <w:t>execution</w:t>
      </w:r>
      <w:r w:rsidRPr="00E32DBA">
        <w:t xml:space="preserve"> </w:t>
      </w:r>
      <w:r w:rsidRPr="00FD4A4B">
        <w:t>shall</w:t>
      </w:r>
      <w:r w:rsidRPr="00E32DBA">
        <w:t xml:space="preserve"> </w:t>
      </w:r>
      <w:r w:rsidRPr="00FD4A4B">
        <w:t>be</w:t>
      </w:r>
      <w:r w:rsidRPr="00E32DBA">
        <w:t xml:space="preserve"> </w:t>
      </w:r>
      <w:r w:rsidRPr="00FD4A4B">
        <w:t>transferred</w:t>
      </w:r>
      <w:r w:rsidRPr="00E32DBA">
        <w:t xml:space="preserve"> </w:t>
      </w:r>
      <w:r w:rsidRPr="00FD4A4B">
        <w:t>to</w:t>
      </w:r>
      <w:r w:rsidRPr="00E32DBA">
        <w:t xml:space="preserve"> </w:t>
      </w:r>
      <w:r w:rsidRPr="00FD4A4B">
        <w:t>a different</w:t>
      </w:r>
      <w:r w:rsidRPr="00E32DBA">
        <w:t xml:space="preserve"> </w:t>
      </w:r>
      <w:r w:rsidRPr="00FD4A4B">
        <w:t>user</w:t>
      </w:r>
      <w:r w:rsidRPr="00E32DBA">
        <w:t xml:space="preserve"> </w:t>
      </w:r>
      <w:r w:rsidRPr="00FD4A4B">
        <w:t>without</w:t>
      </w:r>
      <w:r w:rsidRPr="00E32DBA">
        <w:t xml:space="preserve"> </w:t>
      </w:r>
      <w:r w:rsidRPr="00FD4A4B">
        <w:t>system privileges</w:t>
      </w:r>
      <w:r w:rsidRPr="00E32DBA">
        <w:t xml:space="preserve"> </w:t>
      </w:r>
      <w:r w:rsidRPr="00FD4A4B">
        <w:t>after</w:t>
      </w:r>
      <w:r w:rsidRPr="00E32DBA">
        <w:t xml:space="preserve"> </w:t>
      </w:r>
      <w:r w:rsidRPr="00FD4A4B">
        <w:t>the</w:t>
      </w:r>
      <w:r w:rsidRPr="00E32DBA">
        <w:t xml:space="preserve"> </w:t>
      </w:r>
      <w:r w:rsidRPr="00FD4A4B">
        <w:t>start.</w:t>
      </w:r>
    </w:p>
    <w:p w14:paraId="7C38F561"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468CA">
        <w:rPr>
          <w:rFonts w:ascii="Tele-GroteskNor" w:eastAsia="SimSun" w:hAnsi="Tele-GroteskNor" w:cs="Tele-GroteskNor"/>
          <w:color w:val="000000"/>
          <w:lang w:val="en-US" w:eastAsia="zh-CN"/>
        </w:rPr>
        <w:t>, clause 5.3.8, Elevation of privilege</w:t>
      </w:r>
    </w:p>
    <w:p w14:paraId="302A772F" w14:textId="77777777" w:rsidR="00CB5358" w:rsidRPr="00FD4A4B" w:rsidRDefault="00CB5358" w:rsidP="00CB5358">
      <w:r w:rsidRPr="00FD4A4B">
        <w:rPr>
          <w:i/>
        </w:rPr>
        <w:t>Test Case</w:t>
      </w:r>
      <w:r w:rsidRPr="00FD4A4B">
        <w:t xml:space="preserve">: </w:t>
      </w:r>
    </w:p>
    <w:p w14:paraId="682B241B" w14:textId="77777777" w:rsidR="00CB5358" w:rsidRPr="00FD4A4B" w:rsidRDefault="00CB5358" w:rsidP="00CB5358">
      <w:pPr>
        <w:rPr>
          <w:b/>
        </w:rPr>
      </w:pPr>
      <w:r w:rsidRPr="00FD4A4B">
        <w:rPr>
          <w:b/>
          <w:i/>
        </w:rPr>
        <w:t>Test Name</w:t>
      </w:r>
      <w:r w:rsidRPr="00FD4A4B">
        <w:rPr>
          <w:b/>
        </w:rPr>
        <w:t xml:space="preserve">: </w:t>
      </w:r>
      <w:r w:rsidRPr="00FD4A4B">
        <w:t>TC_NO_SYSTEM_PRIVILEGES_WEB_SERVER</w:t>
      </w:r>
    </w:p>
    <w:p w14:paraId="5A151E70" w14:textId="77777777" w:rsidR="00CB5358" w:rsidRPr="00FD4A4B" w:rsidRDefault="00CB5358" w:rsidP="00CB5358">
      <w:pPr>
        <w:keepNext/>
        <w:keepLines/>
        <w:spacing w:before="180"/>
        <w:rPr>
          <w:b/>
          <w:lang w:eastAsia="zh-CN"/>
        </w:rPr>
      </w:pPr>
      <w:r w:rsidRPr="00FD4A4B">
        <w:rPr>
          <w:b/>
          <w:lang w:eastAsia="zh-CN"/>
        </w:rPr>
        <w:t>Purpose:</w:t>
      </w:r>
    </w:p>
    <w:p w14:paraId="773D8779" w14:textId="77777777" w:rsidR="00CB5358" w:rsidRPr="00FD4A4B" w:rsidRDefault="00CB5358" w:rsidP="00CB5358">
      <w:r w:rsidRPr="00FD4A4B">
        <w:t>Verify that the Web server is not run under system privileges.</w:t>
      </w:r>
    </w:p>
    <w:p w14:paraId="0E833687" w14:textId="77777777" w:rsidR="00CB5358" w:rsidRPr="00FD4A4B" w:rsidRDefault="00CB5358" w:rsidP="00CB5358">
      <w:pPr>
        <w:keepNext/>
        <w:keepLines/>
        <w:spacing w:before="180"/>
        <w:rPr>
          <w:b/>
          <w:lang w:eastAsia="zh-CN"/>
        </w:rPr>
      </w:pPr>
      <w:r w:rsidRPr="00FD4A4B">
        <w:rPr>
          <w:b/>
          <w:lang w:eastAsia="zh-CN"/>
        </w:rPr>
        <w:t>Procedure and execution steps:</w:t>
      </w:r>
    </w:p>
    <w:p w14:paraId="5ACF9F66" w14:textId="77777777" w:rsidR="00CB5358" w:rsidRPr="00FD4A4B" w:rsidRDefault="00CB5358" w:rsidP="00CB5358">
      <w:pPr>
        <w:keepNext/>
        <w:keepLines/>
        <w:spacing w:before="180"/>
        <w:ind w:left="284"/>
        <w:rPr>
          <w:b/>
          <w:lang w:eastAsia="zh-CN"/>
        </w:rPr>
      </w:pPr>
      <w:r w:rsidRPr="00FD4A4B">
        <w:rPr>
          <w:b/>
          <w:lang w:eastAsia="zh-CN"/>
        </w:rPr>
        <w:t>Pre-Conditions:</w:t>
      </w:r>
    </w:p>
    <w:p w14:paraId="6A22FB65" w14:textId="77777777" w:rsidR="00CB5358" w:rsidRPr="00FD4A4B" w:rsidRDefault="00CB5358" w:rsidP="00CB5358">
      <w:pPr>
        <w:pStyle w:val="B1"/>
      </w:pPr>
      <w:r w:rsidRPr="00FD4A4B">
        <w:rPr>
          <w:lang w:eastAsia="ja-JP"/>
        </w:rPr>
        <w:t>-</w:t>
      </w:r>
      <w:r w:rsidRPr="00FD4A4B">
        <w:rPr>
          <w:lang w:eastAsia="ja-JP"/>
        </w:rPr>
        <w:tab/>
        <w:t>The tester has needed administrative privileges.</w:t>
      </w:r>
    </w:p>
    <w:p w14:paraId="5B134EBF" w14:textId="77777777" w:rsidR="00CB5358" w:rsidRPr="00FD4A4B" w:rsidRDefault="00CB5358" w:rsidP="00CB5358">
      <w:pPr>
        <w:pStyle w:val="B1"/>
      </w:pPr>
      <w:r w:rsidRPr="00FD4A4B">
        <w:rPr>
          <w:lang w:eastAsia="ja-JP"/>
        </w:rPr>
        <w:lastRenderedPageBreak/>
        <w:t>-</w:t>
      </w:r>
      <w:r w:rsidRPr="00FD4A4B">
        <w:rPr>
          <w:lang w:eastAsia="ja-JP"/>
        </w:rPr>
        <w:tab/>
        <w:t>A tester machine is available.</w:t>
      </w:r>
    </w:p>
    <w:p w14:paraId="0EC0D54C" w14:textId="77777777" w:rsidR="00CB5358" w:rsidRPr="00FD4A4B" w:rsidRDefault="00CB5358" w:rsidP="00CB5358">
      <w:pPr>
        <w:pStyle w:val="B1"/>
      </w:pPr>
      <w:r w:rsidRPr="00FD4A4B">
        <w:rPr>
          <w:lang w:eastAsia="ja-JP"/>
        </w:rPr>
        <w:t>-</w:t>
      </w:r>
      <w:r w:rsidRPr="00FD4A4B">
        <w:rPr>
          <w:lang w:eastAsia="ja-JP"/>
        </w:rPr>
        <w:tab/>
        <w:t>Recommended: an automatic assessment tool has been configured /script adapted in line with the Requirement Description.</w:t>
      </w:r>
    </w:p>
    <w:p w14:paraId="16C38B45" w14:textId="77777777" w:rsidR="00CB5358" w:rsidRPr="00FD4A4B" w:rsidRDefault="00CB5358" w:rsidP="00CB5358">
      <w:pPr>
        <w:keepNext/>
        <w:keepLines/>
        <w:spacing w:before="180"/>
        <w:ind w:left="284"/>
        <w:rPr>
          <w:b/>
          <w:lang w:eastAsia="zh-CN"/>
        </w:rPr>
      </w:pPr>
      <w:r w:rsidRPr="00FD4A4B">
        <w:rPr>
          <w:b/>
          <w:lang w:eastAsia="zh-CN"/>
        </w:rPr>
        <w:t>Execution Steps</w:t>
      </w:r>
    </w:p>
    <w:p w14:paraId="66C2948E" w14:textId="77777777" w:rsidR="00CB5358" w:rsidRDefault="00CB5358" w:rsidP="00CB5358">
      <w:pPr>
        <w:pStyle w:val="B1"/>
      </w:pPr>
      <w:r w:rsidRPr="00FD4A4B">
        <w:rPr>
          <w:spacing w:val="-2"/>
        </w:rPr>
        <w:t>1.</w:t>
      </w:r>
      <w:r w:rsidRPr="00FD4A4B">
        <w:rPr>
          <w:spacing w:val="-2"/>
        </w:rPr>
        <w:tab/>
        <w:t xml:space="preserve">Check that no </w:t>
      </w:r>
      <w:r w:rsidRPr="00FD4A4B">
        <w:t>web</w:t>
      </w:r>
      <w:r w:rsidRPr="00FD4A4B">
        <w:rPr>
          <w:spacing w:val="-3"/>
        </w:rPr>
        <w:t xml:space="preserve"> </w:t>
      </w:r>
      <w:r w:rsidRPr="00FD4A4B">
        <w:t>server</w:t>
      </w:r>
      <w:r w:rsidRPr="00FD4A4B">
        <w:rPr>
          <w:spacing w:val="-5"/>
        </w:rPr>
        <w:t xml:space="preserve"> </w:t>
      </w:r>
      <w:r w:rsidRPr="00FD4A4B">
        <w:t>processes</w:t>
      </w:r>
      <w:r w:rsidRPr="00FD4A4B">
        <w:rPr>
          <w:spacing w:val="-8"/>
        </w:rPr>
        <w:t xml:space="preserve"> </w:t>
      </w:r>
      <w:r w:rsidRPr="00FD4A4B">
        <w:t>run</w:t>
      </w:r>
      <w:r w:rsidRPr="00FD4A4B">
        <w:rPr>
          <w:spacing w:val="-3"/>
        </w:rPr>
        <w:t xml:space="preserve"> </w:t>
      </w:r>
      <w:r w:rsidRPr="00FD4A4B">
        <w:t>with</w:t>
      </w:r>
      <w:r w:rsidRPr="00FD4A4B">
        <w:rPr>
          <w:spacing w:val="-3"/>
        </w:rPr>
        <w:t xml:space="preserve"> </w:t>
      </w:r>
      <w:r w:rsidRPr="00FD4A4B">
        <w:t>system</w:t>
      </w:r>
      <w:r w:rsidRPr="00FD4A4B">
        <w:rPr>
          <w:spacing w:val="-6"/>
        </w:rPr>
        <w:t xml:space="preserve"> </w:t>
      </w:r>
      <w:r w:rsidRPr="00FD4A4B">
        <w:t>privileges. Check that this is the case even for processes that may have been started</w:t>
      </w:r>
      <w:r w:rsidRPr="00FD4A4B">
        <w:rPr>
          <w:spacing w:val="-4"/>
        </w:rPr>
        <w:t xml:space="preserve"> </w:t>
      </w:r>
      <w:r w:rsidRPr="00FD4A4B">
        <w:t>by</w:t>
      </w:r>
      <w:r w:rsidRPr="00FD4A4B">
        <w:rPr>
          <w:spacing w:val="-1"/>
        </w:rPr>
        <w:t xml:space="preserve"> </w:t>
      </w:r>
      <w:r w:rsidRPr="00FD4A4B">
        <w:t>a user</w:t>
      </w:r>
      <w:r w:rsidRPr="00FD4A4B">
        <w:rPr>
          <w:spacing w:val="-2"/>
        </w:rPr>
        <w:t xml:space="preserve"> </w:t>
      </w:r>
      <w:r w:rsidRPr="00FD4A4B">
        <w:t>with</w:t>
      </w:r>
      <w:r w:rsidRPr="00FD4A4B">
        <w:rPr>
          <w:spacing w:val="-2"/>
        </w:rPr>
        <w:t xml:space="preserve"> </w:t>
      </w:r>
      <w:r w:rsidRPr="00FD4A4B">
        <w:t>system</w:t>
      </w:r>
      <w:r w:rsidRPr="00FD4A4B">
        <w:rPr>
          <w:spacing w:val="-5"/>
        </w:rPr>
        <w:t xml:space="preserve"> </w:t>
      </w:r>
      <w:r w:rsidRPr="00FD4A4B">
        <w:t>privileges.</w:t>
      </w:r>
    </w:p>
    <w:p w14:paraId="51C9F828" w14:textId="77777777" w:rsidR="00CB5358" w:rsidRDefault="00CB5358" w:rsidP="00CB5358">
      <w:pPr>
        <w:pStyle w:val="B2"/>
      </w:pPr>
      <w:r>
        <w:t>a.</w:t>
      </w:r>
      <w:r>
        <w:tab/>
        <w:t>Start the web server process as web server user and check process privileges.</w:t>
      </w:r>
    </w:p>
    <w:p w14:paraId="4C41F7F0" w14:textId="77777777" w:rsidR="00CB5358" w:rsidRPr="00FD4A4B" w:rsidRDefault="00CB5358" w:rsidP="00CB5358">
      <w:pPr>
        <w:pStyle w:val="B2"/>
      </w:pPr>
      <w:proofErr w:type="gramStart"/>
      <w:r>
        <w:t>b.</w:t>
      </w:r>
      <w:proofErr w:type="gramEnd"/>
      <w:r>
        <w:tab/>
        <w:t xml:space="preserve">If possible, start the web server </w:t>
      </w:r>
      <w:proofErr w:type="spellStart"/>
      <w:r>
        <w:t>procvess</w:t>
      </w:r>
      <w:proofErr w:type="spellEnd"/>
      <w:r>
        <w:t xml:space="preserve"> as with system privileges and check if process privileges get dropped.</w:t>
      </w:r>
    </w:p>
    <w:p w14:paraId="19D19120" w14:textId="77777777" w:rsidR="00CB5358" w:rsidRPr="00FD4A4B" w:rsidRDefault="00CB5358" w:rsidP="00CB5358">
      <w:pPr>
        <w:pStyle w:val="B1"/>
      </w:pPr>
      <w:r w:rsidRPr="00FD4A4B">
        <w:t>2.</w:t>
      </w:r>
      <w:r w:rsidRPr="00FD4A4B">
        <w:tab/>
        <w:t xml:space="preserve">Check </w:t>
      </w:r>
      <w:r w:rsidRPr="00CD7D97">
        <w:t xml:space="preserve">in </w:t>
      </w:r>
      <w:r w:rsidRPr="00FD4A4B">
        <w:t xml:space="preserve">relevant system settings and </w:t>
      </w:r>
      <w:r w:rsidRPr="00CD7D97">
        <w:t xml:space="preserve">web server </w:t>
      </w:r>
      <w:r w:rsidRPr="00FD4A4B">
        <w:t xml:space="preserve">configurations </w:t>
      </w:r>
      <w:r w:rsidRPr="00CD7D97">
        <w:t>that a web server user is configured with minimal privileges needed to run the web server and the web server is executable by that user.</w:t>
      </w:r>
    </w:p>
    <w:p w14:paraId="17B9316C" w14:textId="77777777" w:rsidR="00CB5358" w:rsidRPr="00FD4A4B" w:rsidRDefault="00CB5358" w:rsidP="00CB5358">
      <w:pPr>
        <w:keepNext/>
        <w:keepLines/>
        <w:spacing w:before="180"/>
        <w:rPr>
          <w:b/>
          <w:lang w:eastAsia="zh-CN"/>
        </w:rPr>
      </w:pPr>
      <w:r w:rsidRPr="00FD4A4B">
        <w:rPr>
          <w:b/>
          <w:lang w:eastAsia="zh-CN"/>
        </w:rPr>
        <w:t>Expected Results:</w:t>
      </w:r>
    </w:p>
    <w:p w14:paraId="36A9C9F0" w14:textId="77777777" w:rsidR="00CB5358" w:rsidRPr="00FD4A4B" w:rsidRDefault="00CB5358" w:rsidP="00CB5358">
      <w:pPr>
        <w:pStyle w:val="B1"/>
        <w:rPr>
          <w:lang w:eastAsia="ja-JP"/>
        </w:rPr>
      </w:pPr>
      <w:r w:rsidRPr="00FD4A4B">
        <w:rPr>
          <w:lang w:eastAsia="ja-JP"/>
        </w:rPr>
        <w:t>-</w:t>
      </w:r>
      <w:r w:rsidRPr="00FD4A4B">
        <w:rPr>
          <w:lang w:eastAsia="ja-JP"/>
        </w:rPr>
        <w:tab/>
        <w:t xml:space="preserve">There are no findings of </w:t>
      </w:r>
      <w:r w:rsidRPr="00CD7D97">
        <w:rPr>
          <w:lang w:eastAsia="ja-JP"/>
        </w:rPr>
        <w:t xml:space="preserve">web server </w:t>
      </w:r>
      <w:r w:rsidRPr="00FD4A4B">
        <w:rPr>
          <w:lang w:eastAsia="ja-JP"/>
        </w:rPr>
        <w:t>processes that run with system privileges.</w:t>
      </w:r>
    </w:p>
    <w:p w14:paraId="2AB4BD87" w14:textId="77777777" w:rsidR="00CB5358" w:rsidRPr="00FD4A4B" w:rsidRDefault="00CB5358" w:rsidP="00CB5358">
      <w:pPr>
        <w:pStyle w:val="B1"/>
        <w:rPr>
          <w:lang w:eastAsia="ja-JP"/>
        </w:rPr>
      </w:pPr>
      <w:r w:rsidRPr="00FD4A4B">
        <w:rPr>
          <w:lang w:eastAsia="ja-JP"/>
        </w:rPr>
        <w:t>-</w:t>
      </w:r>
      <w:r w:rsidRPr="00FD4A4B">
        <w:rPr>
          <w:lang w:eastAsia="ja-JP"/>
        </w:rPr>
        <w:tab/>
        <w:t xml:space="preserve">System settings </w:t>
      </w:r>
      <w:r w:rsidRPr="000C746A">
        <w:rPr>
          <w:lang w:eastAsia="ja-JP"/>
        </w:rPr>
        <w:t xml:space="preserve">are </w:t>
      </w:r>
      <w:r w:rsidRPr="00FD4A4B">
        <w:rPr>
          <w:lang w:eastAsia="ja-JP"/>
        </w:rPr>
        <w:t>set to ensure that no processes will run with system privileges.</w:t>
      </w:r>
    </w:p>
    <w:p w14:paraId="72D7A680" w14:textId="77777777" w:rsidR="00CB5358" w:rsidRPr="00FD4A4B" w:rsidRDefault="00CB5358" w:rsidP="00CB5358">
      <w:pPr>
        <w:keepNext/>
        <w:keepLines/>
        <w:spacing w:before="180"/>
        <w:rPr>
          <w:b/>
          <w:lang w:eastAsia="zh-CN"/>
        </w:rPr>
      </w:pPr>
      <w:r w:rsidRPr="00FD4A4B">
        <w:rPr>
          <w:b/>
          <w:lang w:eastAsia="zh-CN"/>
        </w:rPr>
        <w:t>Expected format of evidence:</w:t>
      </w:r>
    </w:p>
    <w:p w14:paraId="561B811F" w14:textId="7E078CEC" w:rsidR="00CB5358" w:rsidDel="006203D9" w:rsidRDefault="00CB5358" w:rsidP="00CB5358">
      <w:pPr>
        <w:spacing w:after="0"/>
        <w:rPr>
          <w:del w:id="241" w:author="Ben Lorenz" w:date="2024-08-12T09:36:00Z" w16du:dateUtc="2024-08-12T07:36:00Z"/>
        </w:rPr>
      </w:pPr>
      <w:del w:id="242" w:author="Ben Lorenz" w:date="2024-08-12T09:36:00Z" w16du:dateUtc="2024-08-12T07:36:00Z">
        <w:r w:rsidRPr="00FD4A4B" w:rsidDel="006203D9">
          <w:delText>A testing report provid</w:delText>
        </w:r>
        <w:r w:rsidRPr="000C746A" w:rsidDel="006203D9">
          <w:delText xml:space="preserve">ing </w:delText>
        </w:r>
        <w:r w:rsidRPr="00FD4A4B" w:rsidDel="006203D9">
          <w:delText>the following information:</w:delText>
        </w:r>
      </w:del>
    </w:p>
    <w:p w14:paraId="78356F94" w14:textId="77777777" w:rsidR="00CB5358" w:rsidRPr="00FD4A4B" w:rsidRDefault="00CB5358" w:rsidP="00CB5358">
      <w:pPr>
        <w:spacing w:after="0"/>
      </w:pPr>
    </w:p>
    <w:p w14:paraId="3506817E" w14:textId="77777777" w:rsidR="00CB5358" w:rsidRDefault="00CB5358" w:rsidP="00CB5358">
      <w:pPr>
        <w:pStyle w:val="B1"/>
      </w:pPr>
      <w:r w:rsidRPr="00FD4A4B">
        <w:t>-</w:t>
      </w:r>
      <w:r w:rsidRPr="00FD4A4B">
        <w:tab/>
        <w:t>Log files</w:t>
      </w:r>
      <w:r w:rsidRPr="00CD7D97">
        <w:t xml:space="preserve"> / command line output</w:t>
      </w:r>
      <w:r w:rsidRPr="00FD4A4B">
        <w:t xml:space="preserve"> and screen shots of test executions</w:t>
      </w:r>
    </w:p>
    <w:p w14:paraId="55A29B02" w14:textId="77777777" w:rsidR="00CB5358" w:rsidRPr="00FD4A4B" w:rsidRDefault="00CB5358" w:rsidP="00CB5358">
      <w:pPr>
        <w:pStyle w:val="B1"/>
      </w:pPr>
      <w:r>
        <w:t>-</w:t>
      </w:r>
      <w:r>
        <w:tab/>
        <w:t>Part of web server and/or system configuration (plain text or screenshot) showing the configured user for the web server process</w:t>
      </w:r>
    </w:p>
    <w:p w14:paraId="5A218C91" w14:textId="4B5A0FA1" w:rsidR="00CB5358" w:rsidRPr="00FD4A4B" w:rsidDel="006203D9" w:rsidRDefault="00CB5358" w:rsidP="00CB5358">
      <w:pPr>
        <w:pStyle w:val="B1"/>
        <w:rPr>
          <w:del w:id="243" w:author="Ben Lorenz" w:date="2024-08-12T09:36:00Z" w16du:dateUtc="2024-08-12T07:36:00Z"/>
        </w:rPr>
      </w:pPr>
      <w:del w:id="244" w:author="Ben Lorenz" w:date="2024-08-12T09:36:00Z" w16du:dateUtc="2024-08-12T07:36:00Z">
        <w:r w:rsidRPr="00FD4A4B" w:rsidDel="006203D9">
          <w:delText>-</w:delText>
        </w:r>
        <w:r w:rsidRPr="00FD4A4B" w:rsidDel="006203D9">
          <w:tab/>
          <w:delText>Test result (Passed or not)</w:delText>
        </w:r>
      </w:del>
    </w:p>
    <w:p w14:paraId="55F99611" w14:textId="77777777" w:rsidR="003B74C9" w:rsidRDefault="003B74C9" w:rsidP="00CB5358">
      <w:pPr>
        <w:pStyle w:val="berschrift4"/>
      </w:pPr>
      <w:bookmarkStart w:id="245" w:name="_CR4_3_4_3"/>
      <w:bookmarkStart w:id="246" w:name="_Toc19542438"/>
      <w:bookmarkStart w:id="247" w:name="_Toc35348440"/>
      <w:bookmarkStart w:id="248" w:name="_Toc161741967"/>
      <w:bookmarkEnd w:id="245"/>
    </w:p>
    <w:p w14:paraId="38584B79" w14:textId="77777777" w:rsidR="003B74C9" w:rsidRPr="00AD7D67" w:rsidRDefault="003B74C9" w:rsidP="003B74C9">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541A85A5" w14:textId="124AADC8" w:rsidR="00CB5358" w:rsidRPr="00FD4A4B" w:rsidRDefault="00CB5358" w:rsidP="00CB5358">
      <w:pPr>
        <w:pStyle w:val="berschrift4"/>
      </w:pPr>
      <w:r w:rsidRPr="00907F75">
        <w:t>4</w:t>
      </w:r>
      <w:r w:rsidRPr="00FD4A4B">
        <w:t>.3.4.3</w:t>
      </w:r>
      <w:r w:rsidRPr="00FD4A4B">
        <w:tab/>
        <w:t>No unused HTTP methods</w:t>
      </w:r>
      <w:bookmarkEnd w:id="246"/>
      <w:bookmarkEnd w:id="247"/>
      <w:bookmarkEnd w:id="248"/>
    </w:p>
    <w:p w14:paraId="1885E528" w14:textId="77777777" w:rsidR="00CB5358" w:rsidRPr="00FD4A4B" w:rsidRDefault="00CB5358" w:rsidP="00CB5358">
      <w:r w:rsidRPr="00FD4A4B">
        <w:rPr>
          <w:i/>
        </w:rPr>
        <w:t>Requirement Name</w:t>
      </w:r>
      <w:r w:rsidRPr="00FD4A4B">
        <w:t xml:space="preserve">: </w:t>
      </w:r>
      <w:r w:rsidRPr="00530194">
        <w:t>No unused HTTP methods</w:t>
      </w:r>
    </w:p>
    <w:p w14:paraId="63B4FDAE" w14:textId="77777777" w:rsidR="00CB5358" w:rsidRDefault="00CB5358" w:rsidP="00CB5358">
      <w:pPr>
        <w:rPr>
          <w:i/>
        </w:rPr>
      </w:pPr>
      <w:r>
        <w:rPr>
          <w:i/>
        </w:rPr>
        <w:t>Requirement Reference</w:t>
      </w:r>
      <w:r>
        <w:rPr>
          <w:iCs/>
        </w:rPr>
        <w:t xml:space="preserve">: </w:t>
      </w:r>
      <w:r>
        <w:t>In accordance with industry best practice</w:t>
      </w:r>
    </w:p>
    <w:p w14:paraId="3174E75C" w14:textId="77777777" w:rsidR="00CB5358" w:rsidRPr="00FD4A4B" w:rsidRDefault="00CB5358" w:rsidP="00CB5358">
      <w:r w:rsidRPr="00FD4A4B">
        <w:rPr>
          <w:i/>
        </w:rPr>
        <w:t>Requirement Description</w:t>
      </w:r>
      <w:r w:rsidRPr="00FD4A4B">
        <w:t xml:space="preserve">: </w:t>
      </w:r>
    </w:p>
    <w:p w14:paraId="6CDC8485" w14:textId="77777777" w:rsidR="00CB5358" w:rsidRPr="00FD4A4B" w:rsidRDefault="00CB5358" w:rsidP="00CB5358">
      <w:r w:rsidRPr="00FD4A4B">
        <w:t>HTTP</w:t>
      </w:r>
      <w:r w:rsidRPr="00E32DBA">
        <w:t xml:space="preserve"> </w:t>
      </w:r>
      <w:r w:rsidRPr="00FD4A4B">
        <w:t>methods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 xml:space="preserve">deactivated. </w:t>
      </w:r>
      <w:r w:rsidRPr="00FD4A4B">
        <w:rPr>
          <w:spacing w:val="1"/>
        </w:rPr>
        <w:t>Standar</w:t>
      </w:r>
      <w:r w:rsidRPr="00FD4A4B">
        <w:t>d</w:t>
      </w:r>
      <w:r w:rsidRPr="00E32DBA">
        <w:t xml:space="preserve"> </w:t>
      </w:r>
      <w:r w:rsidRPr="00FD4A4B">
        <w:rPr>
          <w:spacing w:val="1"/>
        </w:rPr>
        <w:t>request</w:t>
      </w:r>
      <w:r w:rsidRPr="00FD4A4B">
        <w:t>s</w:t>
      </w:r>
      <w:r w:rsidRPr="00E32DBA">
        <w:t xml:space="preserve"> </w:t>
      </w:r>
      <w:r w:rsidRPr="00FD4A4B">
        <w:rPr>
          <w:spacing w:val="1"/>
        </w:rPr>
        <w:t>t</w:t>
      </w:r>
      <w:r w:rsidRPr="00FD4A4B">
        <w:t>o</w:t>
      </w:r>
      <w:r w:rsidRPr="00FD4A4B">
        <w:rPr>
          <w:spacing w:val="1"/>
        </w:rPr>
        <w:t xml:space="preserve"> we</w:t>
      </w:r>
      <w:r w:rsidRPr="00FD4A4B">
        <w:t xml:space="preserve">b </w:t>
      </w:r>
      <w:r w:rsidRPr="00FD4A4B">
        <w:rPr>
          <w:spacing w:val="1"/>
        </w:rPr>
        <w:t>server</w:t>
      </w:r>
      <w:r w:rsidRPr="00FD4A4B">
        <w:t>s</w:t>
      </w:r>
      <w:r w:rsidRPr="00E32DBA">
        <w:t xml:space="preserve"> </w:t>
      </w:r>
      <w:r w:rsidRPr="00FD4A4B">
        <w:rPr>
          <w:spacing w:val="1"/>
        </w:rPr>
        <w:t>us</w:t>
      </w:r>
      <w:r w:rsidRPr="00FD4A4B">
        <w:t>e</w:t>
      </w:r>
      <w:r w:rsidRPr="00FD4A4B">
        <w:rPr>
          <w:spacing w:val="3"/>
        </w:rPr>
        <w:t xml:space="preserve"> </w:t>
      </w:r>
      <w:r w:rsidRPr="00FD4A4B">
        <w:rPr>
          <w:spacing w:val="1"/>
        </w:rPr>
        <w:t>GE</w:t>
      </w:r>
      <w:r w:rsidRPr="00FD4A4B">
        <w:t xml:space="preserve">T, HEAD, </w:t>
      </w:r>
      <w:r w:rsidRPr="00FD4A4B">
        <w:rPr>
          <w:spacing w:val="1"/>
        </w:rPr>
        <w:t>an</w:t>
      </w:r>
      <w:r w:rsidRPr="00FD4A4B">
        <w:t xml:space="preserve">d </w:t>
      </w:r>
      <w:r w:rsidRPr="00FD4A4B">
        <w:rPr>
          <w:spacing w:val="1"/>
        </w:rPr>
        <w:t>POST</w:t>
      </w:r>
      <w:r w:rsidRPr="00FD4A4B">
        <w:t>.</w:t>
      </w:r>
      <w:r w:rsidRPr="00E32DBA">
        <w:t xml:space="preserve"> </w:t>
      </w:r>
      <w:r w:rsidRPr="00FD4A4B">
        <w:rPr>
          <w:spacing w:val="1"/>
        </w:rPr>
        <w:t>I</w:t>
      </w:r>
      <w:r w:rsidRPr="00FD4A4B">
        <w:t>f</w:t>
      </w:r>
      <w:r w:rsidRPr="00FD4A4B">
        <w:rPr>
          <w:spacing w:val="2"/>
        </w:rPr>
        <w:t xml:space="preserve"> </w:t>
      </w:r>
      <w:r w:rsidRPr="00FD4A4B">
        <w:rPr>
          <w:spacing w:val="1"/>
        </w:rPr>
        <w:t>othe</w:t>
      </w:r>
      <w:r w:rsidRPr="00FD4A4B">
        <w:t>r</w:t>
      </w:r>
      <w:r w:rsidRPr="00E32DBA">
        <w:t xml:space="preserve"> </w:t>
      </w:r>
      <w:r w:rsidRPr="00FD4A4B">
        <w:rPr>
          <w:spacing w:val="1"/>
        </w:rPr>
        <w:t>method</w:t>
      </w:r>
      <w:r w:rsidRPr="00FD4A4B">
        <w:t>s</w:t>
      </w:r>
      <w:r w:rsidRPr="00E32DBA">
        <w:t xml:space="preserve"> </w:t>
      </w:r>
      <w:r w:rsidRPr="00FD4A4B">
        <w:rPr>
          <w:spacing w:val="1"/>
        </w:rPr>
        <w:t>ar</w:t>
      </w:r>
      <w:r w:rsidRPr="00FD4A4B">
        <w:t xml:space="preserve">e </w:t>
      </w:r>
      <w:r w:rsidRPr="00FD4A4B">
        <w:rPr>
          <w:spacing w:val="1"/>
        </w:rPr>
        <w:t>required</w:t>
      </w:r>
      <w:r w:rsidRPr="00A41DC3">
        <w:rPr>
          <w:spacing w:val="1"/>
        </w:rPr>
        <w:t xml:space="preserve">, </w:t>
      </w:r>
      <w:proofErr w:type="spellStart"/>
      <w:r w:rsidRPr="00A41DC3">
        <w:rPr>
          <w:spacing w:val="1"/>
        </w:rPr>
        <w:t>e.g</w:t>
      </w:r>
      <w:proofErr w:type="spellEnd"/>
      <w:r w:rsidRPr="00A41DC3">
        <w:rPr>
          <w:spacing w:val="1"/>
        </w:rPr>
        <w:t>, PUT, DELETE, PATCH</w:t>
      </w:r>
      <w:r w:rsidRPr="00FD4A4B">
        <w:t>,</w:t>
      </w:r>
      <w:r w:rsidRPr="00E32DBA">
        <w:t xml:space="preserve"> </w:t>
      </w:r>
      <w:r w:rsidRPr="00FD4A4B">
        <w:rPr>
          <w:spacing w:val="1"/>
        </w:rPr>
        <w:t>the</w:t>
      </w:r>
      <w:r w:rsidRPr="00FD4A4B">
        <w:t xml:space="preserve">y </w:t>
      </w:r>
      <w:r w:rsidRPr="00FD4A4B">
        <w:rPr>
          <w:spacing w:val="1"/>
        </w:rPr>
        <w:t>shall</w:t>
      </w:r>
      <w:r w:rsidRPr="00E32DBA">
        <w:t xml:space="preserve"> </w:t>
      </w:r>
      <w:r w:rsidRPr="00FD4A4B">
        <w:rPr>
          <w:spacing w:val="1"/>
        </w:rPr>
        <w:t>not introduce se</w:t>
      </w:r>
      <w:proofErr w:type="spellStart"/>
      <w:r w:rsidRPr="00FD4A4B">
        <w:rPr>
          <w:position w:val="-1"/>
        </w:rPr>
        <w:t>curity</w:t>
      </w:r>
      <w:proofErr w:type="spellEnd"/>
      <w:r w:rsidRPr="00FD4A4B">
        <w:rPr>
          <w:position w:val="-1"/>
        </w:rPr>
        <w:t xml:space="preserve"> leaks such as TRACK or TRACE.</w:t>
      </w:r>
    </w:p>
    <w:p w14:paraId="62D4C2D2"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468CA">
        <w:rPr>
          <w:rFonts w:ascii="Tele-GroteskNor" w:eastAsia="SimSun" w:hAnsi="Tele-GroteskNor" w:cs="Tele-GroteskNor"/>
          <w:color w:val="000000"/>
          <w:lang w:val="en-US" w:eastAsia="zh-CN"/>
        </w:rPr>
        <w:t xml:space="preserve"> clause 5.3.6.11, Unnecessary Services</w:t>
      </w:r>
    </w:p>
    <w:p w14:paraId="1742F0B2" w14:textId="77777777" w:rsidR="00CB5358" w:rsidRPr="00FD4A4B" w:rsidRDefault="00CB5358" w:rsidP="00CB5358">
      <w:r w:rsidRPr="00FD4A4B">
        <w:rPr>
          <w:i/>
        </w:rPr>
        <w:t>Test Case</w:t>
      </w:r>
      <w:r w:rsidRPr="00FD4A4B">
        <w:t xml:space="preserve">: </w:t>
      </w:r>
    </w:p>
    <w:p w14:paraId="7E18A08C" w14:textId="77777777" w:rsidR="00CB5358" w:rsidRPr="00FD4A4B" w:rsidRDefault="00CB5358" w:rsidP="00CB5358">
      <w:pPr>
        <w:rPr>
          <w:b/>
        </w:rPr>
      </w:pPr>
      <w:r w:rsidRPr="00FD4A4B">
        <w:rPr>
          <w:b/>
          <w:i/>
        </w:rPr>
        <w:t>Test Name</w:t>
      </w:r>
      <w:r w:rsidRPr="00FD4A4B">
        <w:rPr>
          <w:b/>
        </w:rPr>
        <w:t xml:space="preserve">: </w:t>
      </w:r>
      <w:r w:rsidRPr="00FD4A4B">
        <w:t>TC_NO_UNUSED_HTTP_METHODS</w:t>
      </w:r>
    </w:p>
    <w:p w14:paraId="11D40A6E" w14:textId="77777777" w:rsidR="00CB5358" w:rsidRPr="00FD4A4B" w:rsidRDefault="00CB5358" w:rsidP="00CB5358">
      <w:pPr>
        <w:keepNext/>
        <w:keepLines/>
        <w:spacing w:before="180"/>
        <w:rPr>
          <w:b/>
          <w:lang w:eastAsia="zh-CN"/>
        </w:rPr>
      </w:pPr>
      <w:r w:rsidRPr="00FD4A4B">
        <w:rPr>
          <w:b/>
          <w:lang w:eastAsia="zh-CN"/>
        </w:rPr>
        <w:t>Purpose:</w:t>
      </w:r>
    </w:p>
    <w:p w14:paraId="0EA0E346" w14:textId="77777777" w:rsidR="00CB5358" w:rsidRPr="00FD4A4B" w:rsidRDefault="00CB5358" w:rsidP="00CB5358">
      <w:r w:rsidRPr="00FD4A4B">
        <w:t>Verify that the Web server has deactivated all HTTP methods that are not required.</w:t>
      </w:r>
    </w:p>
    <w:p w14:paraId="4D3BA894" w14:textId="77777777" w:rsidR="00CB5358" w:rsidRPr="00FD4A4B" w:rsidRDefault="00CB5358" w:rsidP="00CB5358">
      <w:pPr>
        <w:keepNext/>
        <w:keepLines/>
        <w:spacing w:before="180"/>
        <w:rPr>
          <w:b/>
          <w:lang w:eastAsia="zh-CN"/>
        </w:rPr>
      </w:pPr>
      <w:r w:rsidRPr="00FD4A4B">
        <w:rPr>
          <w:b/>
          <w:lang w:eastAsia="zh-CN"/>
        </w:rPr>
        <w:t>Procedure and execution steps</w:t>
      </w:r>
    </w:p>
    <w:p w14:paraId="04BF1FCB" w14:textId="77777777" w:rsidR="00CB5358" w:rsidRPr="00FD4A4B" w:rsidRDefault="00CB5358" w:rsidP="00CB5358">
      <w:pPr>
        <w:keepNext/>
        <w:keepLines/>
        <w:spacing w:before="180"/>
        <w:ind w:left="284"/>
        <w:rPr>
          <w:b/>
          <w:lang w:eastAsia="zh-CN"/>
        </w:rPr>
      </w:pPr>
      <w:r w:rsidRPr="00FD4A4B">
        <w:rPr>
          <w:b/>
          <w:lang w:eastAsia="zh-CN"/>
        </w:rPr>
        <w:t>Pre-Conditions:</w:t>
      </w:r>
    </w:p>
    <w:p w14:paraId="3333630C" w14:textId="77777777" w:rsidR="00CB5358" w:rsidRPr="00FD4A4B" w:rsidRDefault="00CB5358" w:rsidP="00CB5358">
      <w:pPr>
        <w:pStyle w:val="B1"/>
      </w:pPr>
      <w:r w:rsidRPr="00FD4A4B">
        <w:rPr>
          <w:lang w:eastAsia="ja-JP"/>
        </w:rPr>
        <w:t>-</w:t>
      </w:r>
      <w:r w:rsidRPr="00FD4A4B">
        <w:rPr>
          <w:lang w:eastAsia="ja-JP"/>
        </w:rPr>
        <w:tab/>
        <w:t>The tester has needed administrative privileges.</w:t>
      </w:r>
    </w:p>
    <w:p w14:paraId="556B94F5" w14:textId="77777777" w:rsidR="00CB5358" w:rsidRPr="00FD4A4B" w:rsidRDefault="00CB5358" w:rsidP="00CB5358">
      <w:pPr>
        <w:pStyle w:val="B1"/>
      </w:pPr>
      <w:r w:rsidRPr="00FD4A4B">
        <w:rPr>
          <w:lang w:eastAsia="ja-JP"/>
        </w:rPr>
        <w:lastRenderedPageBreak/>
        <w:t>-</w:t>
      </w:r>
      <w:r w:rsidRPr="00FD4A4B">
        <w:rPr>
          <w:lang w:eastAsia="ja-JP"/>
        </w:rPr>
        <w:tab/>
        <w:t>A tester machine is available.</w:t>
      </w:r>
    </w:p>
    <w:p w14:paraId="1B3E4D6D" w14:textId="77777777" w:rsidR="00CB5358" w:rsidRPr="00FD4A4B" w:rsidRDefault="00CB5358" w:rsidP="00CB5358">
      <w:pPr>
        <w:pStyle w:val="B1"/>
      </w:pPr>
      <w:r w:rsidRPr="00FD4A4B">
        <w:rPr>
          <w:lang w:eastAsia="ja-JP"/>
        </w:rPr>
        <w:t>-</w:t>
      </w:r>
      <w:r w:rsidRPr="00FD4A4B">
        <w:rPr>
          <w:lang w:eastAsia="ja-JP"/>
        </w:rPr>
        <w:tab/>
        <w:t>Recommended: an automatic assessment tool has been configured / script adapted in line with the Requirement Description.</w:t>
      </w:r>
    </w:p>
    <w:p w14:paraId="402D20F2" w14:textId="77777777" w:rsidR="00CB5358" w:rsidRPr="00FD4A4B" w:rsidRDefault="00CB5358" w:rsidP="00CB5358">
      <w:pPr>
        <w:keepNext/>
        <w:keepLines/>
        <w:spacing w:before="180"/>
        <w:ind w:left="284"/>
        <w:rPr>
          <w:b/>
          <w:lang w:eastAsia="zh-CN"/>
        </w:rPr>
      </w:pPr>
      <w:r w:rsidRPr="00FD4A4B">
        <w:rPr>
          <w:b/>
          <w:lang w:eastAsia="zh-CN"/>
        </w:rPr>
        <w:t>Execution Steps</w:t>
      </w:r>
    </w:p>
    <w:p w14:paraId="1E55AF4B" w14:textId="77777777" w:rsidR="00CB5358" w:rsidRPr="00FD4A4B" w:rsidRDefault="00CB5358" w:rsidP="00CB5358">
      <w:pPr>
        <w:pStyle w:val="B1"/>
      </w:pPr>
      <w:r w:rsidRPr="00FD4A4B">
        <w:t>-</w:t>
      </w:r>
      <w:r w:rsidRPr="00FD4A4B">
        <w:tab/>
        <w:t xml:space="preserve">Check that relevant system settings and configurations are </w:t>
      </w:r>
      <w:r w:rsidRPr="000C746A">
        <w:t xml:space="preserve">in place </w:t>
      </w:r>
      <w:r w:rsidRPr="00FD4A4B">
        <w:t>to ensure fulfilment of the requirement.</w:t>
      </w:r>
    </w:p>
    <w:p w14:paraId="58329FBE" w14:textId="77777777" w:rsidR="00CB5358" w:rsidRPr="00FD4A4B" w:rsidRDefault="00CB5358" w:rsidP="00CB5358">
      <w:pPr>
        <w:keepNext/>
        <w:keepLines/>
        <w:spacing w:before="180"/>
        <w:rPr>
          <w:b/>
          <w:lang w:eastAsia="zh-CN"/>
        </w:rPr>
      </w:pPr>
      <w:r w:rsidRPr="00FD4A4B">
        <w:rPr>
          <w:b/>
          <w:lang w:eastAsia="zh-CN"/>
        </w:rPr>
        <w:t>Expected Results:</w:t>
      </w:r>
    </w:p>
    <w:p w14:paraId="29273183" w14:textId="77777777" w:rsidR="00CB5358" w:rsidRPr="00FD4A4B" w:rsidRDefault="00CB5358" w:rsidP="00CB5358">
      <w:pPr>
        <w:pStyle w:val="B1"/>
        <w:rPr>
          <w:lang w:eastAsia="ja-JP"/>
        </w:rPr>
      </w:pPr>
      <w:r w:rsidRPr="00FD4A4B">
        <w:rPr>
          <w:lang w:eastAsia="ja-JP"/>
        </w:rPr>
        <w:t>-</w:t>
      </w:r>
      <w:r w:rsidRPr="00FD4A4B">
        <w:rPr>
          <w:lang w:eastAsia="ja-JP"/>
        </w:rPr>
        <w:tab/>
        <w:t xml:space="preserve">System settings and configurations have been found </w:t>
      </w:r>
      <w:r w:rsidRPr="000C746A">
        <w:rPr>
          <w:lang w:eastAsia="ja-JP"/>
        </w:rPr>
        <w:t>and in normal operation</w:t>
      </w:r>
      <w:r w:rsidRPr="00FD4A4B">
        <w:rPr>
          <w:lang w:eastAsia="ja-JP"/>
        </w:rPr>
        <w:t xml:space="preserve">, </w:t>
      </w:r>
      <w:r>
        <w:rPr>
          <w:lang w:eastAsia="ja-JP"/>
        </w:rPr>
        <w:t>for</w:t>
      </w:r>
      <w:r w:rsidRPr="00FD4A4B">
        <w:rPr>
          <w:lang w:eastAsia="ja-JP"/>
        </w:rPr>
        <w:t xml:space="preserve"> all Web components of the system, to ensure that unneeded HTTP methods are deactivated.</w:t>
      </w:r>
    </w:p>
    <w:p w14:paraId="5FA3413C" w14:textId="77777777" w:rsidR="00CB5358" w:rsidRPr="00FD4A4B" w:rsidRDefault="00CB5358" w:rsidP="00CB5358">
      <w:pPr>
        <w:keepNext/>
        <w:keepLines/>
        <w:spacing w:before="180"/>
        <w:rPr>
          <w:b/>
          <w:lang w:eastAsia="zh-CN"/>
        </w:rPr>
      </w:pPr>
      <w:r w:rsidRPr="00FD4A4B">
        <w:rPr>
          <w:b/>
          <w:lang w:eastAsia="zh-CN"/>
        </w:rPr>
        <w:t>Expected format of evidence:</w:t>
      </w:r>
    </w:p>
    <w:p w14:paraId="150A820D" w14:textId="6DE06993" w:rsidR="00CB5358" w:rsidDel="006203D9" w:rsidRDefault="00CB5358" w:rsidP="00CB5358">
      <w:pPr>
        <w:spacing w:after="0"/>
        <w:rPr>
          <w:del w:id="249" w:author="Ben Lorenz" w:date="2024-08-12T09:36:00Z" w16du:dateUtc="2024-08-12T07:36:00Z"/>
        </w:rPr>
      </w:pPr>
      <w:del w:id="250" w:author="Ben Lorenz" w:date="2024-08-12T09:36:00Z" w16du:dateUtc="2024-08-12T07:36:00Z">
        <w:r w:rsidRPr="00FD4A4B" w:rsidDel="006203D9">
          <w:delText>A testing report provid</w:delText>
        </w:r>
        <w:r w:rsidDel="006203D9">
          <w:delText>ing</w:delText>
        </w:r>
        <w:r w:rsidRPr="00FD4A4B" w:rsidDel="006203D9">
          <w:delText xml:space="preserve"> the following information:</w:delText>
        </w:r>
      </w:del>
    </w:p>
    <w:p w14:paraId="4F2BEBBD" w14:textId="77777777" w:rsidR="00CB5358" w:rsidRPr="00FD4A4B" w:rsidRDefault="00CB5358" w:rsidP="00CB5358">
      <w:pPr>
        <w:spacing w:after="0"/>
      </w:pPr>
    </w:p>
    <w:p w14:paraId="62FF8248" w14:textId="77777777" w:rsidR="00CB5358" w:rsidRPr="00FD4A4B" w:rsidRDefault="00CB5358" w:rsidP="00CB5358">
      <w:pPr>
        <w:pStyle w:val="B1"/>
      </w:pPr>
      <w:r w:rsidRPr="00FD4A4B">
        <w:t>-</w:t>
      </w:r>
      <w:r w:rsidRPr="00FD4A4B">
        <w:tab/>
        <w:t>Log files and screen shots of test executions</w:t>
      </w:r>
    </w:p>
    <w:p w14:paraId="7F35EF13" w14:textId="00F37E24" w:rsidR="00CB5358" w:rsidRPr="00FD4A4B" w:rsidDel="006203D9" w:rsidRDefault="00CB5358" w:rsidP="00CB5358">
      <w:pPr>
        <w:pStyle w:val="B1"/>
        <w:rPr>
          <w:del w:id="251" w:author="Ben Lorenz" w:date="2024-08-12T09:36:00Z" w16du:dateUtc="2024-08-12T07:36:00Z"/>
        </w:rPr>
      </w:pPr>
      <w:del w:id="252" w:author="Ben Lorenz" w:date="2024-08-12T09:36:00Z" w16du:dateUtc="2024-08-12T07:36:00Z">
        <w:r w:rsidRPr="00FD4A4B" w:rsidDel="006203D9">
          <w:delText>-</w:delText>
        </w:r>
        <w:r w:rsidRPr="00FD4A4B" w:rsidDel="006203D9">
          <w:tab/>
          <w:delText>Test result (Passed or not)</w:delText>
        </w:r>
      </w:del>
    </w:p>
    <w:p w14:paraId="1114F38E" w14:textId="77777777" w:rsidR="000266BC" w:rsidRDefault="000266BC" w:rsidP="00CB5358">
      <w:pPr>
        <w:pStyle w:val="berschrift4"/>
      </w:pPr>
      <w:bookmarkStart w:id="253" w:name="_CR4_3_4_4"/>
      <w:bookmarkStart w:id="254" w:name="_Toc19542439"/>
      <w:bookmarkStart w:id="255" w:name="_Toc35348441"/>
      <w:bookmarkStart w:id="256" w:name="_Toc161741968"/>
      <w:bookmarkEnd w:id="253"/>
    </w:p>
    <w:p w14:paraId="1F2E870A" w14:textId="77777777" w:rsidR="000266BC" w:rsidRPr="00AD7D67" w:rsidRDefault="000266BC" w:rsidP="000266BC">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5321B3D2" w14:textId="00712E96" w:rsidR="00CB5358" w:rsidRPr="00FD4A4B" w:rsidRDefault="00CB5358" w:rsidP="00CB5358">
      <w:pPr>
        <w:pStyle w:val="berschrift4"/>
      </w:pPr>
      <w:r w:rsidRPr="00907F75">
        <w:t>4</w:t>
      </w:r>
      <w:r w:rsidRPr="00FD4A4B">
        <w:t>.3.4.4</w:t>
      </w:r>
      <w:r w:rsidRPr="00FD4A4B">
        <w:tab/>
        <w:t>No unused add-ons</w:t>
      </w:r>
      <w:bookmarkEnd w:id="254"/>
      <w:bookmarkEnd w:id="255"/>
      <w:bookmarkEnd w:id="256"/>
    </w:p>
    <w:p w14:paraId="4EFC6C4F" w14:textId="77777777" w:rsidR="00CB5358" w:rsidRPr="00FD4A4B" w:rsidRDefault="00CB5358" w:rsidP="00CB5358">
      <w:r w:rsidRPr="00FD4A4B">
        <w:rPr>
          <w:i/>
        </w:rPr>
        <w:t>Requirement Name</w:t>
      </w:r>
      <w:r w:rsidRPr="00FD4A4B">
        <w:t xml:space="preserve">: </w:t>
      </w:r>
      <w:r w:rsidRPr="00AC567D">
        <w:t>No unused add-ons</w:t>
      </w:r>
    </w:p>
    <w:p w14:paraId="44D3F78D" w14:textId="77777777" w:rsidR="00CB5358" w:rsidRDefault="00CB5358" w:rsidP="00CB5358">
      <w:pPr>
        <w:rPr>
          <w:i/>
        </w:rPr>
      </w:pPr>
      <w:r>
        <w:rPr>
          <w:i/>
        </w:rPr>
        <w:t>Requirement Reference</w:t>
      </w:r>
      <w:r>
        <w:rPr>
          <w:iCs/>
        </w:rPr>
        <w:t xml:space="preserve">: </w:t>
      </w:r>
      <w:r>
        <w:t>In accordance with industry best practice</w:t>
      </w:r>
    </w:p>
    <w:p w14:paraId="12CCC8CC" w14:textId="77777777" w:rsidR="00CB5358" w:rsidRPr="00FD4A4B" w:rsidRDefault="00CB5358" w:rsidP="00CB5358">
      <w:r w:rsidRPr="00FD4A4B">
        <w:rPr>
          <w:i/>
        </w:rPr>
        <w:t>Requirement Description</w:t>
      </w:r>
      <w:r w:rsidRPr="00FD4A4B">
        <w:t>: All</w:t>
      </w:r>
      <w:r w:rsidRPr="00E32DBA">
        <w:t xml:space="preserve"> </w:t>
      </w:r>
      <w:r w:rsidRPr="00FD4A4B">
        <w:t>optional</w:t>
      </w:r>
      <w:r w:rsidRPr="00E32DBA">
        <w:t xml:space="preserve"> </w:t>
      </w:r>
      <w:r w:rsidRPr="00FD4A4B">
        <w:t>add-ons</w:t>
      </w:r>
      <w:r w:rsidRPr="00E32DBA">
        <w:t xml:space="preserve"> </w:t>
      </w:r>
      <w:r w:rsidRPr="00FD4A4B">
        <w:t>and</w:t>
      </w:r>
      <w:r w:rsidRPr="00E32DBA">
        <w:t xml:space="preserve"> </w:t>
      </w:r>
      <w:r w:rsidRPr="00FD4A4B">
        <w:t>components</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In</w:t>
      </w:r>
      <w:r w:rsidRPr="00E32DBA">
        <w:t xml:space="preserve"> </w:t>
      </w:r>
      <w:r w:rsidRPr="00FD4A4B">
        <w:t>particular, CGI or other scripting components, Server Side Includes (SSI), and WebDAV shall</w:t>
      </w:r>
      <w:r w:rsidRPr="00E32DBA">
        <w:t xml:space="preserve"> </w:t>
      </w:r>
      <w:r w:rsidRPr="00FD4A4B">
        <w:t>be</w:t>
      </w:r>
      <w:r w:rsidRPr="00E32DBA">
        <w:t xml:space="preserve"> </w:t>
      </w:r>
      <w:r w:rsidRPr="00FD4A4B">
        <w:t>deactivated</w:t>
      </w:r>
      <w:r w:rsidRPr="00E32DBA">
        <w:t xml:space="preserve"> </w:t>
      </w:r>
      <w:r w:rsidRPr="00FD4A4B">
        <w:t>if</w:t>
      </w:r>
      <w:r w:rsidRPr="00E32DBA">
        <w:t xml:space="preserve"> </w:t>
      </w:r>
      <w:r w:rsidRPr="00FD4A4B">
        <w:t>they</w:t>
      </w:r>
      <w:r w:rsidRPr="00E32DBA">
        <w:t xml:space="preserve"> </w:t>
      </w:r>
      <w:r w:rsidRPr="00FD4A4B">
        <w:t>are</w:t>
      </w:r>
      <w:r w:rsidRPr="00E32DBA">
        <w:t xml:space="preserve"> </w:t>
      </w:r>
      <w:r w:rsidRPr="00FD4A4B">
        <w:t>not</w:t>
      </w:r>
      <w:r w:rsidRPr="00E32DBA">
        <w:t xml:space="preserve"> </w:t>
      </w:r>
      <w:r w:rsidRPr="00FD4A4B">
        <w:t>required.</w:t>
      </w:r>
    </w:p>
    <w:p w14:paraId="553FF527"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5.3.6.11, Unnecessary Services</w:t>
      </w:r>
    </w:p>
    <w:p w14:paraId="11ACB81B" w14:textId="77777777" w:rsidR="00CB5358" w:rsidRPr="00FD4A4B" w:rsidRDefault="00CB5358" w:rsidP="00CB5358">
      <w:r w:rsidRPr="00FD4A4B">
        <w:rPr>
          <w:i/>
        </w:rPr>
        <w:t>Test Case</w:t>
      </w:r>
      <w:r w:rsidRPr="00FD4A4B">
        <w:t xml:space="preserve">: </w:t>
      </w:r>
    </w:p>
    <w:p w14:paraId="2A1F9C9B" w14:textId="77777777" w:rsidR="00CB5358" w:rsidRPr="00FD4A4B" w:rsidRDefault="00CB5358" w:rsidP="00CB5358">
      <w:pPr>
        <w:rPr>
          <w:b/>
        </w:rPr>
      </w:pPr>
      <w:r w:rsidRPr="00FD4A4B">
        <w:rPr>
          <w:b/>
          <w:i/>
        </w:rPr>
        <w:t>Test Name</w:t>
      </w:r>
      <w:r w:rsidRPr="00FD4A4B">
        <w:rPr>
          <w:b/>
        </w:rPr>
        <w:t xml:space="preserve">: </w:t>
      </w:r>
      <w:r w:rsidRPr="00FD4A4B">
        <w:t>TC_NO_UNUSED_ADD-ONS</w:t>
      </w:r>
    </w:p>
    <w:p w14:paraId="19C7B403" w14:textId="77777777" w:rsidR="00CB5358" w:rsidRPr="00FD4A4B" w:rsidRDefault="00CB5358" w:rsidP="00CB5358">
      <w:pPr>
        <w:keepNext/>
        <w:keepLines/>
        <w:spacing w:before="180"/>
        <w:rPr>
          <w:b/>
          <w:lang w:eastAsia="zh-CN"/>
        </w:rPr>
      </w:pPr>
      <w:r w:rsidRPr="00FD4A4B">
        <w:rPr>
          <w:b/>
          <w:lang w:eastAsia="zh-CN"/>
        </w:rPr>
        <w:t>Purpose:</w:t>
      </w:r>
    </w:p>
    <w:p w14:paraId="1D51986E" w14:textId="77777777" w:rsidR="00CB5358" w:rsidRPr="00FD4A4B" w:rsidRDefault="00CB5358" w:rsidP="00CB5358">
      <w:r w:rsidRPr="00FD4A4B">
        <w:t>To verify that the Web server has deactivated unneeded add-ons and unneeded scripting components.</w:t>
      </w:r>
    </w:p>
    <w:p w14:paraId="5E51766C" w14:textId="77777777" w:rsidR="00CB5358" w:rsidRPr="00FD4A4B" w:rsidRDefault="00CB5358" w:rsidP="00CB5358">
      <w:pPr>
        <w:keepNext/>
        <w:keepLines/>
        <w:spacing w:before="180"/>
        <w:rPr>
          <w:b/>
          <w:lang w:eastAsia="zh-CN"/>
        </w:rPr>
      </w:pPr>
      <w:r w:rsidRPr="00FD4A4B">
        <w:rPr>
          <w:b/>
          <w:lang w:eastAsia="zh-CN"/>
        </w:rPr>
        <w:t>Procedure and execution steps</w:t>
      </w:r>
    </w:p>
    <w:p w14:paraId="7638EB7E" w14:textId="77777777" w:rsidR="00CB5358" w:rsidRPr="00FD4A4B" w:rsidRDefault="00CB5358" w:rsidP="00CB5358">
      <w:pPr>
        <w:keepNext/>
        <w:keepLines/>
        <w:spacing w:before="180"/>
        <w:rPr>
          <w:b/>
          <w:lang w:eastAsia="zh-CN"/>
        </w:rPr>
      </w:pPr>
      <w:r w:rsidRPr="00FD4A4B">
        <w:rPr>
          <w:b/>
          <w:lang w:eastAsia="zh-CN"/>
        </w:rPr>
        <w:t>Pre-Conditions:</w:t>
      </w:r>
    </w:p>
    <w:p w14:paraId="00AF2DF3" w14:textId="77777777" w:rsidR="00CB5358" w:rsidRPr="00FD4A4B" w:rsidRDefault="00CB5358" w:rsidP="00CB5358">
      <w:pPr>
        <w:pStyle w:val="B1"/>
      </w:pPr>
      <w:r w:rsidRPr="00FD4A4B">
        <w:t>-</w:t>
      </w:r>
      <w:r w:rsidRPr="00FD4A4B">
        <w:tab/>
        <w:t>The vendor has supplied a list of add-ons or scripting tools for Web server components needed for system operation, and that therefore need to be exempted from the test investigation.</w:t>
      </w:r>
    </w:p>
    <w:p w14:paraId="5B82696A" w14:textId="77777777" w:rsidR="00CB5358" w:rsidRPr="00FD4A4B" w:rsidRDefault="00CB5358" w:rsidP="00CB5358">
      <w:pPr>
        <w:pStyle w:val="B1"/>
      </w:pPr>
      <w:r w:rsidRPr="00FD4A4B">
        <w:rPr>
          <w:lang w:eastAsia="ja-JP"/>
        </w:rPr>
        <w:t>-</w:t>
      </w:r>
      <w:r w:rsidRPr="00FD4A4B">
        <w:rPr>
          <w:lang w:eastAsia="ja-JP"/>
        </w:rPr>
        <w:tab/>
        <w:t>The tester has administrative privileges.</w:t>
      </w:r>
    </w:p>
    <w:p w14:paraId="3512F2CF"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32F9B256" w14:textId="77777777" w:rsidR="00CB5358" w:rsidRPr="00FD4A4B" w:rsidRDefault="00CB5358" w:rsidP="00CB5358">
      <w:pPr>
        <w:pStyle w:val="B1"/>
      </w:pPr>
      <w:r w:rsidRPr="00FD4A4B">
        <w:rPr>
          <w:lang w:eastAsia="ja-JP"/>
        </w:rPr>
        <w:t>-</w:t>
      </w:r>
      <w:r w:rsidRPr="00FD4A4B">
        <w:rPr>
          <w:lang w:eastAsia="ja-JP"/>
        </w:rPr>
        <w:tab/>
        <w:t>Recommended: an automatic assessment tool has been configured / script adapted in line with the Requirement Description.</w:t>
      </w:r>
    </w:p>
    <w:p w14:paraId="303B5D7E" w14:textId="77777777" w:rsidR="00CB5358" w:rsidRPr="00FD4A4B" w:rsidRDefault="00CB5358" w:rsidP="00CB5358">
      <w:pPr>
        <w:keepNext/>
        <w:keepLines/>
        <w:spacing w:before="180"/>
        <w:rPr>
          <w:b/>
          <w:lang w:eastAsia="zh-CN"/>
        </w:rPr>
      </w:pPr>
      <w:r w:rsidRPr="00FD4A4B">
        <w:rPr>
          <w:b/>
          <w:lang w:eastAsia="zh-CN"/>
        </w:rPr>
        <w:t>Execution Steps</w:t>
      </w:r>
    </w:p>
    <w:p w14:paraId="707E72DA" w14:textId="77777777" w:rsidR="00CB5358" w:rsidRPr="00FD4A4B" w:rsidRDefault="00CB5358" w:rsidP="00CB5358">
      <w:pPr>
        <w:pStyle w:val="B1"/>
        <w:rPr>
          <w:rFonts w:cs="Arial"/>
        </w:rPr>
      </w:pPr>
      <w:r w:rsidRPr="00FD4A4B">
        <w:rPr>
          <w:rFonts w:cs="Arial"/>
        </w:rPr>
        <w:t>1.</w:t>
      </w:r>
      <w:r w:rsidRPr="00FD4A4B">
        <w:rPr>
          <w:rFonts w:cs="Arial"/>
        </w:rPr>
        <w:tab/>
        <w:t xml:space="preserve">Check that the web server is only running and listening on known ports (e.g. </w:t>
      </w:r>
      <w:proofErr w:type="spellStart"/>
      <w:r w:rsidRPr="00FD4A4B">
        <w:rPr>
          <w:rFonts w:cs="Arial"/>
        </w:rPr>
        <w:t>tcp</w:t>
      </w:r>
      <w:proofErr w:type="spellEnd"/>
      <w:r w:rsidRPr="00FD4A4B">
        <w:rPr>
          <w:rFonts w:cs="Arial"/>
        </w:rPr>
        <w:t xml:space="preserve"> port 80 and/or 443). Check that </w:t>
      </w:r>
      <w:r w:rsidRPr="00FD4A4B">
        <w:t>CGI or other scripting components, Server Side Includes (SSI), and WebDAV are</w:t>
      </w:r>
      <w:r w:rsidRPr="00FD4A4B">
        <w:rPr>
          <w:spacing w:val="-2"/>
        </w:rPr>
        <w:t xml:space="preserve"> </w:t>
      </w:r>
      <w:r w:rsidRPr="00FD4A4B">
        <w:t>deactivated</w:t>
      </w:r>
      <w:r w:rsidRPr="00FD4A4B">
        <w:rPr>
          <w:spacing w:val="-9"/>
        </w:rPr>
        <w:t xml:space="preserve"> </w:t>
      </w:r>
      <w:r w:rsidRPr="00FD4A4B">
        <w:t>if</w:t>
      </w:r>
      <w:r w:rsidRPr="00FD4A4B">
        <w:rPr>
          <w:spacing w:val="-1"/>
        </w:rPr>
        <w:t xml:space="preserve"> </w:t>
      </w:r>
      <w:r w:rsidRPr="00FD4A4B">
        <w:t>they</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 See also guidance under</w:t>
      </w:r>
      <w:r>
        <w:t xml:space="preserve"> 4</w:t>
      </w:r>
      <w:r w:rsidRPr="003130F4">
        <w:t>.3.4.12</w:t>
      </w:r>
      <w:r w:rsidRPr="00FD4A4B">
        <w:t>.</w:t>
      </w:r>
    </w:p>
    <w:p w14:paraId="3E090B5C" w14:textId="77777777" w:rsidR="00CB5358" w:rsidRPr="00FD4A4B" w:rsidRDefault="00CB5358" w:rsidP="00CB5358">
      <w:pPr>
        <w:pStyle w:val="B1"/>
        <w:rPr>
          <w:rFonts w:cs="Arial"/>
        </w:rPr>
      </w:pPr>
      <w:r w:rsidRPr="00FD4A4B">
        <w:rPr>
          <w:rFonts w:cs="Arial"/>
        </w:rPr>
        <w:t>2.</w:t>
      </w:r>
      <w:r w:rsidRPr="00FD4A4B">
        <w:rPr>
          <w:rFonts w:cs="Arial"/>
        </w:rPr>
        <w:tab/>
        <w:t>Check that nothing else has been installed than the web server.</w:t>
      </w:r>
    </w:p>
    <w:p w14:paraId="7C058D21" w14:textId="77777777" w:rsidR="00CB5358" w:rsidRPr="00FD4A4B" w:rsidRDefault="00CB5358" w:rsidP="00CB5358">
      <w:pPr>
        <w:pStyle w:val="B1"/>
      </w:pPr>
      <w:r w:rsidRPr="00FD4A4B">
        <w:lastRenderedPageBreak/>
        <w:t>3.</w:t>
      </w:r>
      <w:r w:rsidRPr="00FD4A4B">
        <w:tab/>
        <w:t>Check that relevant system settings and configurations are correct to ensure fulfilment of the requirement.</w:t>
      </w:r>
    </w:p>
    <w:p w14:paraId="7C041A7A" w14:textId="77777777" w:rsidR="00CB5358" w:rsidRPr="00FD4A4B" w:rsidRDefault="00CB5358" w:rsidP="00CB5358">
      <w:pPr>
        <w:keepNext/>
        <w:keepLines/>
        <w:spacing w:before="180"/>
        <w:rPr>
          <w:b/>
          <w:lang w:eastAsia="zh-CN"/>
        </w:rPr>
      </w:pPr>
      <w:r w:rsidRPr="00FD4A4B">
        <w:rPr>
          <w:b/>
          <w:lang w:eastAsia="zh-CN"/>
        </w:rPr>
        <w:t>Expected Results:</w:t>
      </w:r>
    </w:p>
    <w:p w14:paraId="4478C550" w14:textId="77777777" w:rsidR="00CB5358" w:rsidRPr="00FD4A4B" w:rsidRDefault="00CB5358" w:rsidP="00CB5358">
      <w:pPr>
        <w:pStyle w:val="B1"/>
        <w:rPr>
          <w:lang w:eastAsia="ja-JP"/>
        </w:rPr>
      </w:pPr>
      <w:r w:rsidRPr="00FD4A4B">
        <w:rPr>
          <w:lang w:eastAsia="ja-JP"/>
        </w:rPr>
        <w:t>-</w:t>
      </w:r>
      <w:r w:rsidRPr="00FD4A4B">
        <w:rPr>
          <w:lang w:eastAsia="ja-JP"/>
        </w:rPr>
        <w:tab/>
        <w:t xml:space="preserve">System settings and configurations have been found, </w:t>
      </w:r>
      <w:r w:rsidRPr="000C746A">
        <w:rPr>
          <w:lang w:eastAsia="ja-JP"/>
        </w:rPr>
        <w:t>for</w:t>
      </w:r>
      <w:r w:rsidRPr="00FD4A4B">
        <w:rPr>
          <w:lang w:eastAsia="ja-JP"/>
        </w:rPr>
        <w:t xml:space="preserve"> all Web components of the system, to ensure that all unneeded add-ons or script components are deactivated.</w:t>
      </w:r>
    </w:p>
    <w:p w14:paraId="683665CD" w14:textId="77777777" w:rsidR="00CB5358" w:rsidRPr="00FD4A4B" w:rsidRDefault="00CB5358" w:rsidP="00CB5358">
      <w:pPr>
        <w:keepNext/>
        <w:keepLines/>
        <w:spacing w:before="180"/>
        <w:rPr>
          <w:b/>
          <w:lang w:eastAsia="zh-CN"/>
        </w:rPr>
      </w:pPr>
      <w:r w:rsidRPr="00FD4A4B">
        <w:rPr>
          <w:b/>
          <w:lang w:eastAsia="zh-CN"/>
        </w:rPr>
        <w:t>Expected format of evidence:</w:t>
      </w:r>
    </w:p>
    <w:p w14:paraId="09EC5E37" w14:textId="37859D7D" w:rsidR="00CB5358" w:rsidRPr="00FD4A4B" w:rsidDel="006203D9" w:rsidRDefault="00CB5358" w:rsidP="00CB5358">
      <w:pPr>
        <w:spacing w:after="0"/>
        <w:rPr>
          <w:del w:id="257" w:author="Ben Lorenz" w:date="2024-08-12T09:36:00Z" w16du:dateUtc="2024-08-12T07:36:00Z"/>
        </w:rPr>
      </w:pPr>
      <w:del w:id="258" w:author="Ben Lorenz" w:date="2024-08-12T09:36:00Z" w16du:dateUtc="2024-08-12T07:36:00Z">
        <w:r w:rsidRPr="00FD4A4B" w:rsidDel="006203D9">
          <w:delText>A testing report provid</w:delText>
        </w:r>
        <w:r w:rsidRPr="000C746A" w:rsidDel="006203D9">
          <w:delText xml:space="preserve">ing </w:delText>
        </w:r>
        <w:r w:rsidRPr="00FD4A4B" w:rsidDel="006203D9">
          <w:delText>the following information:</w:delText>
        </w:r>
      </w:del>
    </w:p>
    <w:p w14:paraId="4BE7174E" w14:textId="77777777" w:rsidR="00CB5358" w:rsidRPr="00FD4A4B" w:rsidRDefault="00CB5358" w:rsidP="00CB5358">
      <w:pPr>
        <w:pStyle w:val="B1"/>
      </w:pPr>
      <w:r w:rsidRPr="00FD4A4B">
        <w:t>-</w:t>
      </w:r>
      <w:r w:rsidRPr="00FD4A4B">
        <w:tab/>
        <w:t>Log files and screen shots of test executions.</w:t>
      </w:r>
    </w:p>
    <w:p w14:paraId="7B75F56E" w14:textId="7C8B7371" w:rsidR="00CB5358" w:rsidRPr="00FD4A4B" w:rsidDel="006203D9" w:rsidRDefault="00CB5358" w:rsidP="00CB5358">
      <w:pPr>
        <w:pStyle w:val="B1"/>
        <w:rPr>
          <w:del w:id="259" w:author="Ben Lorenz" w:date="2024-08-12T09:36:00Z" w16du:dateUtc="2024-08-12T07:36:00Z"/>
        </w:rPr>
      </w:pPr>
      <w:del w:id="260" w:author="Ben Lorenz" w:date="2024-08-12T09:36:00Z" w16du:dateUtc="2024-08-12T07:36:00Z">
        <w:r w:rsidRPr="00FD4A4B" w:rsidDel="006203D9">
          <w:delText>-</w:delText>
        </w:r>
        <w:r w:rsidRPr="00FD4A4B" w:rsidDel="006203D9">
          <w:tab/>
          <w:delText>Test result (Passed or not).</w:delText>
        </w:r>
      </w:del>
    </w:p>
    <w:p w14:paraId="74EEB578" w14:textId="77777777" w:rsidR="00A24B54" w:rsidRDefault="00A24B54" w:rsidP="00CB5358">
      <w:pPr>
        <w:pStyle w:val="berschrift4"/>
      </w:pPr>
      <w:bookmarkStart w:id="261" w:name="_CR4_3_4_5"/>
      <w:bookmarkStart w:id="262" w:name="_Toc19542440"/>
      <w:bookmarkStart w:id="263" w:name="_Toc35348442"/>
      <w:bookmarkStart w:id="264" w:name="_Toc161741969"/>
      <w:bookmarkEnd w:id="261"/>
    </w:p>
    <w:p w14:paraId="25CC7772" w14:textId="77777777" w:rsidR="00A24B54" w:rsidRPr="00AD7D67" w:rsidRDefault="00A24B54" w:rsidP="00A24B54">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775584F4" w14:textId="12377776" w:rsidR="00CB5358" w:rsidRPr="00FD4A4B" w:rsidRDefault="00CB5358" w:rsidP="00CB5358">
      <w:pPr>
        <w:pStyle w:val="berschrift4"/>
      </w:pPr>
      <w:r w:rsidRPr="00907F75">
        <w:t>4</w:t>
      </w:r>
      <w:r w:rsidRPr="00FD4A4B">
        <w:t>.3.4.5</w:t>
      </w:r>
      <w:r w:rsidRPr="00FD4A4B">
        <w:tab/>
        <w:t>No compiler, interpreter, or shell via CGI or other server-side scripting</w:t>
      </w:r>
      <w:bookmarkEnd w:id="262"/>
      <w:bookmarkEnd w:id="263"/>
      <w:bookmarkEnd w:id="264"/>
    </w:p>
    <w:p w14:paraId="26DA788E" w14:textId="77777777" w:rsidR="00CB5358" w:rsidRPr="00FD4A4B" w:rsidRDefault="00CB5358" w:rsidP="00CB5358">
      <w:r w:rsidRPr="00FD4A4B">
        <w:rPr>
          <w:i/>
        </w:rPr>
        <w:t>Requirement Name</w:t>
      </w:r>
      <w:r w:rsidRPr="00FD4A4B">
        <w:t xml:space="preserve">: No compiler, interpreter, or shell via CGI or other server-side scripting. </w:t>
      </w:r>
    </w:p>
    <w:p w14:paraId="264FB96D" w14:textId="77777777" w:rsidR="00CB5358" w:rsidRDefault="00CB5358" w:rsidP="00CB5358">
      <w:pPr>
        <w:rPr>
          <w:i/>
        </w:rPr>
      </w:pPr>
      <w:r>
        <w:rPr>
          <w:i/>
        </w:rPr>
        <w:t>Requirement Reference</w:t>
      </w:r>
      <w:r>
        <w:rPr>
          <w:iCs/>
        </w:rPr>
        <w:t>: I</w:t>
      </w:r>
      <w:r>
        <w:t>n accordance with industry best practice</w:t>
      </w:r>
    </w:p>
    <w:p w14:paraId="5B895C45" w14:textId="77777777" w:rsidR="00CB5358" w:rsidRPr="00FD4A4B" w:rsidRDefault="00CB5358" w:rsidP="00CB5358">
      <w:r w:rsidRPr="00FD4A4B">
        <w:rPr>
          <w:i/>
        </w:rPr>
        <w:t>Requirement Description</w:t>
      </w:r>
      <w:r w:rsidRPr="00FD4A4B">
        <w:t>: If</w:t>
      </w:r>
      <w:r w:rsidRPr="00E32DBA">
        <w:t xml:space="preserve"> </w:t>
      </w:r>
      <w:r w:rsidRPr="00FD4A4B">
        <w:t>CGI</w:t>
      </w:r>
      <w:r w:rsidRPr="00E32DBA">
        <w:t xml:space="preserve"> (Common Gateway Interface) or other scripting technology </w:t>
      </w:r>
      <w:r w:rsidRPr="00FD4A4B">
        <w:t>is</w:t>
      </w:r>
      <w:r w:rsidRPr="00E32DBA">
        <w:t xml:space="preserve"> </w:t>
      </w:r>
      <w:r w:rsidRPr="00FD4A4B">
        <w:t>used,</w:t>
      </w:r>
      <w:r w:rsidRPr="00E32DBA">
        <w:t xml:space="preserve"> </w:t>
      </w:r>
      <w:r w:rsidRPr="00FD4A4B">
        <w:t>the</w:t>
      </w:r>
      <w:r w:rsidRPr="00E32DBA">
        <w:t xml:space="preserve"> </w:t>
      </w:r>
      <w:r w:rsidRPr="00FD4A4B">
        <w:t>CGI</w:t>
      </w:r>
      <w:r w:rsidRPr="00E32DBA">
        <w:t xml:space="preserve"> directory - or other corresponding scripting </w:t>
      </w:r>
      <w:r w:rsidRPr="00FD4A4B">
        <w:t>directory</w:t>
      </w:r>
      <w:r w:rsidRPr="00E32DBA">
        <w:t xml:space="preserve"> - </w:t>
      </w:r>
      <w:r w:rsidRPr="00FD4A4B">
        <w:t>shall</w:t>
      </w:r>
      <w:r w:rsidRPr="00E32DBA">
        <w:t xml:space="preserve"> </w:t>
      </w:r>
      <w:r w:rsidRPr="00FD4A4B">
        <w:t>not</w:t>
      </w:r>
      <w:r w:rsidRPr="00E32DBA">
        <w:t xml:space="preserve"> </w:t>
      </w:r>
      <w:r w:rsidRPr="00FD4A4B">
        <w:t>include</w:t>
      </w:r>
      <w:r w:rsidRPr="00E32DBA">
        <w:t xml:space="preserve"> </w:t>
      </w:r>
      <w:r w:rsidRPr="00FD4A4B">
        <w:t>compilers</w:t>
      </w:r>
      <w:r w:rsidRPr="00E32DBA">
        <w:t xml:space="preserve"> </w:t>
      </w:r>
      <w:r w:rsidRPr="00FD4A4B">
        <w:t>or</w:t>
      </w:r>
      <w:r w:rsidRPr="00E32DBA">
        <w:t xml:space="preserve"> </w:t>
      </w:r>
      <w:r w:rsidRPr="00FD4A4B">
        <w:t>interpreters</w:t>
      </w:r>
      <w:r w:rsidRPr="00E32DBA">
        <w:t xml:space="preserve"> </w:t>
      </w:r>
      <w:r w:rsidRPr="00FD4A4B">
        <w:t>(e.g.</w:t>
      </w:r>
      <w:r w:rsidRPr="00E32DBA">
        <w:t xml:space="preserve"> </w:t>
      </w:r>
      <w:r>
        <w:t>PERL®</w:t>
      </w:r>
      <w:r w:rsidRPr="00E32DBA">
        <w:t xml:space="preserve"> </w:t>
      </w:r>
      <w:r w:rsidRPr="00FD4A4B">
        <w:t>interpreter, PHP interpreter/compiler,</w:t>
      </w:r>
      <w:r w:rsidRPr="00E32DBA">
        <w:t xml:space="preserve"> </w:t>
      </w:r>
      <w:proofErr w:type="spellStart"/>
      <w:r w:rsidRPr="00FD4A4B">
        <w:t>Tcl</w:t>
      </w:r>
      <w:proofErr w:type="spellEnd"/>
      <w:r w:rsidRPr="00E32DBA">
        <w:t xml:space="preserve"> </w:t>
      </w:r>
      <w:r w:rsidRPr="00FD4A4B">
        <w:t>interpreter/compiler</w:t>
      </w:r>
      <w:r w:rsidRPr="00E32DBA">
        <w:t xml:space="preserve"> </w:t>
      </w:r>
      <w:r w:rsidRPr="00FD4A4B">
        <w:t>or</w:t>
      </w:r>
      <w:r w:rsidRPr="00E32DBA">
        <w:t xml:space="preserve"> </w:t>
      </w:r>
      <w:r w:rsidRPr="00FD4A4B">
        <w:t>operating</w:t>
      </w:r>
      <w:r w:rsidRPr="00E32DBA">
        <w:t xml:space="preserve"> </w:t>
      </w:r>
      <w:r w:rsidRPr="00FD4A4B">
        <w:t>system</w:t>
      </w:r>
      <w:r w:rsidRPr="00E32DBA">
        <w:t xml:space="preserve"> </w:t>
      </w:r>
      <w:r w:rsidRPr="00FD4A4B">
        <w:t>shells).</w:t>
      </w:r>
    </w:p>
    <w:p w14:paraId="3FA59C75" w14:textId="77777777" w:rsidR="00CB5358" w:rsidRDefault="00CB5358" w:rsidP="00CB5358">
      <w:pPr>
        <w:rPr>
          <w:i/>
        </w:rPr>
      </w:pPr>
      <w:r>
        <w:rPr>
          <w:i/>
        </w:rPr>
        <w:t>Threat Reference</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 Information disclosure</w:t>
      </w:r>
    </w:p>
    <w:p w14:paraId="4F7002BA" w14:textId="77777777" w:rsidR="00CB5358" w:rsidRPr="00FD4A4B" w:rsidRDefault="00CB5358" w:rsidP="00CB5358">
      <w:r w:rsidRPr="00FD4A4B">
        <w:rPr>
          <w:i/>
        </w:rPr>
        <w:t>Test Case</w:t>
      </w:r>
      <w:r w:rsidRPr="00FD4A4B">
        <w:t xml:space="preserve">: </w:t>
      </w:r>
    </w:p>
    <w:p w14:paraId="17258BB0" w14:textId="77777777" w:rsidR="00CB5358" w:rsidRPr="00FD4A4B" w:rsidRDefault="00CB5358" w:rsidP="00CB5358">
      <w:pPr>
        <w:rPr>
          <w:b/>
        </w:rPr>
      </w:pPr>
      <w:r w:rsidRPr="00FD4A4B">
        <w:rPr>
          <w:b/>
          <w:i/>
        </w:rPr>
        <w:t>Test Name</w:t>
      </w:r>
      <w:r w:rsidRPr="00FD4A4B">
        <w:rPr>
          <w:b/>
        </w:rPr>
        <w:t xml:space="preserve">: </w:t>
      </w:r>
      <w:r w:rsidRPr="00FD4A4B">
        <w:t>TC_NO_COMPILER_FOR_CGI</w:t>
      </w:r>
    </w:p>
    <w:p w14:paraId="166CAAEB" w14:textId="77777777" w:rsidR="00CB5358" w:rsidRPr="00FD4A4B" w:rsidRDefault="00CB5358" w:rsidP="00CB5358">
      <w:pPr>
        <w:keepNext/>
        <w:keepLines/>
        <w:spacing w:before="180"/>
        <w:rPr>
          <w:b/>
          <w:lang w:eastAsia="zh-CN"/>
        </w:rPr>
      </w:pPr>
      <w:r w:rsidRPr="00FD4A4B">
        <w:rPr>
          <w:b/>
          <w:lang w:eastAsia="zh-CN"/>
        </w:rPr>
        <w:t>Purpose:</w:t>
      </w:r>
    </w:p>
    <w:p w14:paraId="61E5B3E3" w14:textId="77777777" w:rsidR="00CB5358" w:rsidRDefault="00CB5358" w:rsidP="00CB5358">
      <w:pPr>
        <w:rPr>
          <w:lang w:eastAsia="zh-CN"/>
        </w:rPr>
      </w:pPr>
      <w:r w:rsidRPr="00C11681">
        <w:rPr>
          <w:lang w:eastAsia="zh-CN"/>
        </w:rPr>
        <w:t>To verify that there are no compilers, interpreters or shell accessible via CGI or other scripting components.</w:t>
      </w:r>
    </w:p>
    <w:p w14:paraId="44330659" w14:textId="77777777" w:rsidR="00CB5358" w:rsidRPr="00FD4A4B" w:rsidRDefault="00CB5358" w:rsidP="00CB5358">
      <w:pPr>
        <w:keepNext/>
        <w:keepLines/>
        <w:spacing w:before="180"/>
        <w:rPr>
          <w:b/>
          <w:lang w:eastAsia="zh-CN"/>
        </w:rPr>
      </w:pPr>
      <w:r w:rsidRPr="00FD4A4B">
        <w:rPr>
          <w:b/>
          <w:lang w:eastAsia="zh-CN"/>
        </w:rPr>
        <w:t>Procedure and execution steps</w:t>
      </w:r>
    </w:p>
    <w:p w14:paraId="748759F9" w14:textId="77777777" w:rsidR="00CB5358" w:rsidRPr="00FD4A4B" w:rsidRDefault="00CB5358" w:rsidP="00CB5358">
      <w:pPr>
        <w:keepNext/>
        <w:keepLines/>
        <w:spacing w:before="180"/>
        <w:ind w:left="284"/>
        <w:rPr>
          <w:b/>
          <w:lang w:eastAsia="zh-CN"/>
        </w:rPr>
      </w:pPr>
      <w:r w:rsidRPr="00FD4A4B">
        <w:rPr>
          <w:b/>
          <w:lang w:eastAsia="zh-CN"/>
        </w:rPr>
        <w:t>Pre-Conditions:</w:t>
      </w:r>
    </w:p>
    <w:p w14:paraId="079396E7" w14:textId="77777777" w:rsidR="00CB5358" w:rsidRPr="00FD4A4B" w:rsidRDefault="00CB5358" w:rsidP="00CB5358">
      <w:pPr>
        <w:pStyle w:val="B1"/>
      </w:pPr>
      <w:r w:rsidRPr="00FD4A4B">
        <w:rPr>
          <w:lang w:eastAsia="ja-JP"/>
        </w:rPr>
        <w:t>-</w:t>
      </w:r>
      <w:r w:rsidRPr="00FD4A4B">
        <w:rPr>
          <w:lang w:eastAsia="ja-JP"/>
        </w:rPr>
        <w:tab/>
        <w:t>The tester has administrative privileges</w:t>
      </w:r>
    </w:p>
    <w:p w14:paraId="4410CFB2"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53FCA6D8" w14:textId="77777777" w:rsidR="00CB5358" w:rsidRPr="00FD4A4B" w:rsidRDefault="00CB5358" w:rsidP="00CB5358">
      <w:pPr>
        <w:pStyle w:val="B1"/>
      </w:pPr>
      <w:r w:rsidRPr="00FD4A4B">
        <w:rPr>
          <w:lang w:eastAsia="ja-JP"/>
        </w:rPr>
        <w:t>-</w:t>
      </w:r>
      <w:r w:rsidRPr="00FD4A4B">
        <w:rPr>
          <w:lang w:eastAsia="ja-JP"/>
        </w:rPr>
        <w:tab/>
        <w:t>Recommended: an automatic assessment tool has been configured /script adapted in line with the Requirement Description.</w:t>
      </w:r>
    </w:p>
    <w:p w14:paraId="1E999BBD" w14:textId="77777777" w:rsidR="00CB5358" w:rsidRPr="00FD4A4B" w:rsidRDefault="00CB5358" w:rsidP="00CB5358">
      <w:pPr>
        <w:keepNext/>
        <w:keepLines/>
        <w:spacing w:before="180"/>
        <w:ind w:left="284"/>
        <w:rPr>
          <w:b/>
          <w:lang w:eastAsia="zh-CN"/>
        </w:rPr>
      </w:pPr>
      <w:r w:rsidRPr="00FD4A4B">
        <w:rPr>
          <w:b/>
          <w:lang w:eastAsia="zh-CN"/>
        </w:rPr>
        <w:t>Execution Steps</w:t>
      </w:r>
    </w:p>
    <w:p w14:paraId="05F87163" w14:textId="77777777" w:rsidR="00CB5358" w:rsidRDefault="00CB5358" w:rsidP="00CB5358">
      <w:pPr>
        <w:pStyle w:val="B1"/>
      </w:pPr>
      <w:r>
        <w:rPr>
          <w:lang w:eastAsia="zh-CN"/>
        </w:rPr>
        <w:t>1.</w:t>
      </w:r>
      <w:r>
        <w:rPr>
          <w:lang w:eastAsia="zh-CN"/>
        </w:rPr>
        <w:tab/>
      </w:r>
      <w:r w:rsidRPr="00220E55">
        <w:rPr>
          <w:lang w:eastAsia="zh-CN"/>
        </w:rPr>
        <w:t>Consult the web server configuration to identify all directories used for CGI or other scripting components.</w:t>
      </w:r>
    </w:p>
    <w:p w14:paraId="2722A0A2" w14:textId="77777777" w:rsidR="00CB5358" w:rsidRPr="00FD4A4B" w:rsidRDefault="00CB5358" w:rsidP="00CB5358">
      <w:pPr>
        <w:pStyle w:val="B1"/>
      </w:pPr>
      <w:r>
        <w:t>2</w:t>
      </w:r>
      <w:r w:rsidRPr="00FD4A4B">
        <w:t>.</w:t>
      </w:r>
      <w:r w:rsidRPr="00FD4A4B">
        <w:tab/>
        <w:t>Check that there are no compilers</w:t>
      </w:r>
      <w:r w:rsidRPr="00FD4A4B">
        <w:rPr>
          <w:spacing w:val="-8"/>
        </w:rPr>
        <w:t xml:space="preserve"> </w:t>
      </w:r>
      <w:r w:rsidRPr="00FD4A4B">
        <w:t>or</w:t>
      </w:r>
      <w:r w:rsidRPr="00FD4A4B">
        <w:rPr>
          <w:spacing w:val="-2"/>
        </w:rPr>
        <w:t xml:space="preserve"> </w:t>
      </w:r>
      <w:r w:rsidRPr="00FD4A4B">
        <w:t>interpreters</w:t>
      </w:r>
      <w:r w:rsidRPr="00FD4A4B">
        <w:rPr>
          <w:spacing w:val="-9"/>
        </w:rPr>
        <w:t xml:space="preserve"> </w:t>
      </w:r>
      <w:r w:rsidRPr="00FD4A4B">
        <w:t>(e.g.,</w:t>
      </w:r>
      <w:r w:rsidRPr="00FD4A4B">
        <w:rPr>
          <w:spacing w:val="-4"/>
        </w:rPr>
        <w:t xml:space="preserve"> </w:t>
      </w:r>
      <w:r>
        <w:t>PERL®</w:t>
      </w:r>
      <w:r w:rsidRPr="00FD4A4B">
        <w:rPr>
          <w:spacing w:val="-4"/>
        </w:rPr>
        <w:t xml:space="preserve"> </w:t>
      </w:r>
      <w:r w:rsidRPr="00FD4A4B">
        <w:t>interpreter, PHP interpreter/compiler,</w:t>
      </w:r>
      <w:r w:rsidRPr="00FD4A4B">
        <w:rPr>
          <w:spacing w:val="-16"/>
        </w:rPr>
        <w:t xml:space="preserve"> </w:t>
      </w:r>
      <w:proofErr w:type="spellStart"/>
      <w:r w:rsidRPr="00FD4A4B">
        <w:t>Tcl</w:t>
      </w:r>
      <w:proofErr w:type="spellEnd"/>
      <w:r w:rsidRPr="00FD4A4B">
        <w:rPr>
          <w:spacing w:val="-2"/>
        </w:rPr>
        <w:t xml:space="preserve"> </w:t>
      </w:r>
      <w:r w:rsidRPr="00FD4A4B">
        <w:t>interpreter/compiler</w:t>
      </w:r>
      <w:r w:rsidRPr="00FD4A4B">
        <w:rPr>
          <w:spacing w:val="-16"/>
        </w:rPr>
        <w:t xml:space="preserve"> </w:t>
      </w:r>
      <w:r w:rsidRPr="00FD4A4B">
        <w:t>or</w:t>
      </w:r>
      <w:r w:rsidRPr="00FD4A4B">
        <w:rPr>
          <w:spacing w:val="-2"/>
        </w:rPr>
        <w:t xml:space="preserve"> </w:t>
      </w:r>
      <w:r w:rsidRPr="00FD4A4B">
        <w:t>operating</w:t>
      </w:r>
      <w:r w:rsidRPr="00FD4A4B">
        <w:rPr>
          <w:spacing w:val="-8"/>
        </w:rPr>
        <w:t xml:space="preserve"> </w:t>
      </w:r>
      <w:r w:rsidRPr="00FD4A4B">
        <w:t>system</w:t>
      </w:r>
      <w:r w:rsidRPr="00FD4A4B">
        <w:rPr>
          <w:spacing w:val="-6"/>
        </w:rPr>
        <w:t xml:space="preserve"> </w:t>
      </w:r>
      <w:r w:rsidRPr="00FD4A4B">
        <w:t xml:space="preserve">shells) in the directory/directories used for CGI or for other scripting tools (including </w:t>
      </w:r>
      <w:r>
        <w:t>PERL®</w:t>
      </w:r>
      <w:r w:rsidRPr="00FD4A4B">
        <w:t>, PHP, and others).</w:t>
      </w:r>
    </w:p>
    <w:p w14:paraId="76792D22" w14:textId="77777777" w:rsidR="00CB5358" w:rsidRPr="00FD4A4B" w:rsidRDefault="00CB5358" w:rsidP="00CB5358">
      <w:pPr>
        <w:keepNext/>
        <w:keepLines/>
        <w:spacing w:before="180"/>
        <w:rPr>
          <w:b/>
          <w:lang w:eastAsia="zh-CN"/>
        </w:rPr>
      </w:pPr>
      <w:r w:rsidRPr="00FD4A4B">
        <w:rPr>
          <w:b/>
          <w:lang w:eastAsia="zh-CN"/>
        </w:rPr>
        <w:t>Expected Results:</w:t>
      </w:r>
    </w:p>
    <w:p w14:paraId="21C559BB" w14:textId="77777777" w:rsidR="00CB5358" w:rsidRPr="00FD4A4B" w:rsidRDefault="00CB5358" w:rsidP="00CB5358">
      <w:pPr>
        <w:rPr>
          <w:lang w:eastAsia="ja-JP"/>
        </w:rPr>
      </w:pPr>
      <w:r w:rsidRPr="00220E55">
        <w:rPr>
          <w:lang w:eastAsia="ja-JP"/>
        </w:rPr>
        <w:t>There are no compilers, interpreters or shells in directories accessible via CGI or other scripting components.</w:t>
      </w:r>
    </w:p>
    <w:p w14:paraId="2B100F76" w14:textId="77777777" w:rsidR="00CB5358" w:rsidRPr="00FD4A4B" w:rsidRDefault="00CB5358" w:rsidP="00CB5358">
      <w:pPr>
        <w:keepNext/>
        <w:keepLines/>
        <w:spacing w:before="180"/>
        <w:rPr>
          <w:b/>
          <w:lang w:eastAsia="zh-CN"/>
        </w:rPr>
      </w:pPr>
      <w:r w:rsidRPr="00FD4A4B">
        <w:rPr>
          <w:b/>
          <w:lang w:eastAsia="zh-CN"/>
        </w:rPr>
        <w:t>Expected format of evidence:</w:t>
      </w:r>
    </w:p>
    <w:p w14:paraId="222DE202" w14:textId="6F1CB948" w:rsidR="00CB5358" w:rsidDel="006203D9" w:rsidRDefault="00CB5358" w:rsidP="00CB5358">
      <w:pPr>
        <w:spacing w:after="0"/>
        <w:rPr>
          <w:del w:id="265" w:author="Ben Lorenz" w:date="2024-08-12T09:37:00Z" w16du:dateUtc="2024-08-12T07:37:00Z"/>
        </w:rPr>
      </w:pPr>
      <w:del w:id="266" w:author="Ben Lorenz" w:date="2024-08-12T09:37:00Z" w16du:dateUtc="2024-08-12T07:37:00Z">
        <w:r w:rsidRPr="00FD4A4B" w:rsidDel="006203D9">
          <w:delText>A testing report provided by the testing agency which will consist of the following information:</w:delText>
        </w:r>
      </w:del>
    </w:p>
    <w:p w14:paraId="55442CC9" w14:textId="77777777" w:rsidR="00CB5358" w:rsidRPr="00FD4A4B" w:rsidRDefault="00CB5358" w:rsidP="00CB5358">
      <w:pPr>
        <w:spacing w:after="0"/>
      </w:pPr>
    </w:p>
    <w:p w14:paraId="3376EE7E" w14:textId="77777777" w:rsidR="00CB5358" w:rsidRDefault="00CB5358" w:rsidP="00CB5358">
      <w:pPr>
        <w:pStyle w:val="B1"/>
      </w:pPr>
      <w:r w:rsidRPr="00FD4A4B">
        <w:t>-</w:t>
      </w:r>
      <w:r w:rsidRPr="00FD4A4B">
        <w:tab/>
        <w:t>Log files and screen shots of test executions</w:t>
      </w:r>
      <w:r>
        <w:t>.</w:t>
      </w:r>
    </w:p>
    <w:p w14:paraId="74A81895" w14:textId="77777777" w:rsidR="00CB5358" w:rsidRPr="001B4D15" w:rsidRDefault="00CB5358" w:rsidP="00CB5358">
      <w:pPr>
        <w:pStyle w:val="B1"/>
      </w:pPr>
      <w:r w:rsidRPr="001B4D15">
        <w:lastRenderedPageBreak/>
        <w:t>-</w:t>
      </w:r>
      <w:r w:rsidRPr="001B4D15">
        <w:tab/>
        <w:t>Part of web server configuration (plaintext or screenshot) showing all directories accessible by the CGI/scripting components</w:t>
      </w:r>
      <w:r>
        <w:t>.</w:t>
      </w:r>
    </w:p>
    <w:p w14:paraId="6FC410E6" w14:textId="77777777" w:rsidR="00CB5358" w:rsidRPr="00FD4A4B" w:rsidRDefault="00CB5358" w:rsidP="00CB5358">
      <w:pPr>
        <w:pStyle w:val="B1"/>
      </w:pPr>
      <w:r w:rsidRPr="001B4D15">
        <w:t>-</w:t>
      </w:r>
      <w:r w:rsidRPr="001B4D15">
        <w:tab/>
        <w:t>List of files (with types and permissions, if available) inside the directories accessible by the CGI/scripting components</w:t>
      </w:r>
      <w:r>
        <w:t>.</w:t>
      </w:r>
    </w:p>
    <w:p w14:paraId="4FC942A9" w14:textId="7064E10A" w:rsidR="00CB5358" w:rsidRPr="00FD4A4B" w:rsidDel="006203D9" w:rsidRDefault="00CB5358" w:rsidP="00CB5358">
      <w:pPr>
        <w:pStyle w:val="B1"/>
        <w:rPr>
          <w:del w:id="267" w:author="Ben Lorenz" w:date="2024-08-12T09:37:00Z" w16du:dateUtc="2024-08-12T07:37:00Z"/>
        </w:rPr>
      </w:pPr>
      <w:del w:id="268" w:author="Ben Lorenz" w:date="2024-08-12T09:37:00Z" w16du:dateUtc="2024-08-12T07:37:00Z">
        <w:r w:rsidRPr="00FD4A4B" w:rsidDel="006203D9">
          <w:delText>-</w:delText>
        </w:r>
        <w:r w:rsidRPr="00FD4A4B" w:rsidDel="006203D9">
          <w:tab/>
          <w:delText>Test result (Passed or not)</w:delText>
        </w:r>
        <w:r w:rsidDel="006203D9">
          <w:delText>.</w:delText>
        </w:r>
      </w:del>
    </w:p>
    <w:p w14:paraId="4FF46F8E" w14:textId="77777777" w:rsidR="007873E2" w:rsidRDefault="007873E2" w:rsidP="007873E2">
      <w:pPr>
        <w:suppressAutoHyphens/>
        <w:rPr>
          <w:color w:val="C9211E"/>
          <w:sz w:val="28"/>
          <w:szCs w:val="28"/>
          <w:lang w:val="en-US"/>
        </w:rPr>
      </w:pPr>
      <w:bookmarkStart w:id="269" w:name="_CR4_3_4_6"/>
      <w:bookmarkStart w:id="270" w:name="_CR4_3_4_7"/>
      <w:bookmarkStart w:id="271" w:name="_CR4_3_4_8"/>
      <w:bookmarkStart w:id="272" w:name="_Toc19542443"/>
      <w:bookmarkStart w:id="273" w:name="_Toc35348445"/>
      <w:bookmarkStart w:id="274" w:name="_Toc161741972"/>
      <w:bookmarkEnd w:id="269"/>
      <w:bookmarkEnd w:id="270"/>
      <w:bookmarkEnd w:id="271"/>
    </w:p>
    <w:p w14:paraId="6EFBC929" w14:textId="4FAD8C83" w:rsidR="007873E2" w:rsidRPr="00AD7D67" w:rsidRDefault="007873E2" w:rsidP="007873E2">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03553B03" w14:textId="77777777" w:rsidR="00CB5358" w:rsidRPr="00FD4A4B" w:rsidRDefault="00CB5358" w:rsidP="00CB5358">
      <w:pPr>
        <w:pStyle w:val="berschrift4"/>
      </w:pPr>
      <w:r w:rsidRPr="00907F75">
        <w:t>4</w:t>
      </w:r>
      <w:r w:rsidRPr="00FD4A4B">
        <w:t>.3.4.8</w:t>
      </w:r>
      <w:r w:rsidRPr="00FD4A4B">
        <w:tab/>
        <w:t>Access rights for web server configuration</w:t>
      </w:r>
      <w:bookmarkEnd w:id="272"/>
      <w:bookmarkEnd w:id="273"/>
      <w:bookmarkEnd w:id="274"/>
    </w:p>
    <w:p w14:paraId="77C58AB3" w14:textId="77777777" w:rsidR="00CB5358" w:rsidRPr="00FD4A4B" w:rsidRDefault="00CB5358" w:rsidP="00CB5358">
      <w:r w:rsidRPr="00FD4A4B">
        <w:rPr>
          <w:i/>
        </w:rPr>
        <w:t>Requirement Name</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p>
    <w:p w14:paraId="7066E019" w14:textId="77777777" w:rsidR="00CB5358" w:rsidRDefault="00CB5358" w:rsidP="00CB5358">
      <w:pPr>
        <w:rPr>
          <w:i/>
        </w:rPr>
      </w:pPr>
      <w:r>
        <w:rPr>
          <w:i/>
        </w:rPr>
        <w:t>Requirement Reference</w:t>
      </w:r>
      <w:r>
        <w:rPr>
          <w:iCs/>
        </w:rPr>
        <w:t xml:space="preserve">: </w:t>
      </w:r>
      <w:r>
        <w:t>In accordance with industry best practice</w:t>
      </w:r>
    </w:p>
    <w:p w14:paraId="35B02594" w14:textId="77777777" w:rsidR="00CB5358" w:rsidRPr="00FD4A4B" w:rsidRDefault="00CB5358" w:rsidP="00CB5358">
      <w:r w:rsidRPr="00FD4A4B">
        <w:rPr>
          <w:i/>
        </w:rPr>
        <w:t>Requirement Description</w:t>
      </w:r>
      <w:r w:rsidRPr="00FD4A4B">
        <w:t>: Access</w:t>
      </w:r>
      <w:r w:rsidRPr="00E32DBA">
        <w:t xml:space="preserve"> </w:t>
      </w:r>
      <w:r w:rsidRPr="00FD4A4B">
        <w:t>rights</w:t>
      </w:r>
      <w:r w:rsidRPr="00E32DBA">
        <w:t xml:space="preserve"> </w:t>
      </w:r>
      <w:r w:rsidRPr="00FD4A4B">
        <w:t>for</w:t>
      </w:r>
      <w:r w:rsidRPr="00E32DBA">
        <w:t xml:space="preserve"> </w:t>
      </w:r>
      <w:r w:rsidRPr="00FD4A4B">
        <w:t>web</w:t>
      </w:r>
      <w:r w:rsidRPr="00E32DBA">
        <w:t xml:space="preserve"> </w:t>
      </w:r>
      <w:r w:rsidRPr="00FD4A4B">
        <w:t>server</w:t>
      </w:r>
      <w:r w:rsidRPr="00E32DBA">
        <w:t xml:space="preserve"> </w:t>
      </w:r>
      <w:r w:rsidRPr="00FD4A4B">
        <w:t>configuration</w:t>
      </w:r>
      <w:r w:rsidRPr="00E32DBA">
        <w:t xml:space="preserve"> </w:t>
      </w:r>
      <w:r w:rsidRPr="00FD4A4B">
        <w:t>files</w:t>
      </w:r>
      <w:r w:rsidRPr="00E32DBA">
        <w:t xml:space="preserve"> </w:t>
      </w:r>
      <w:r w:rsidRPr="00FD4A4B">
        <w:t>shall</w:t>
      </w:r>
      <w:r w:rsidRPr="00E32DBA">
        <w:t xml:space="preserve"> </w:t>
      </w:r>
      <w:r w:rsidRPr="00FD4A4B">
        <w:t>only</w:t>
      </w:r>
      <w:r w:rsidRPr="00E32DBA">
        <w:t xml:space="preserve"> </w:t>
      </w:r>
      <w:r w:rsidRPr="00FD4A4B">
        <w:t>be</w:t>
      </w:r>
      <w:r w:rsidRPr="00E32DBA">
        <w:t xml:space="preserve"> </w:t>
      </w:r>
      <w:r w:rsidRPr="00FD4A4B">
        <w:t>granted</w:t>
      </w:r>
      <w:r w:rsidRPr="00E32DBA">
        <w:t xml:space="preserve"> </w:t>
      </w:r>
      <w:r w:rsidRPr="00FD4A4B">
        <w:t>to</w:t>
      </w:r>
      <w:r w:rsidRPr="00E32DBA">
        <w:t xml:space="preserve"> </w:t>
      </w:r>
      <w:r w:rsidRPr="00FD4A4B">
        <w:t>the</w:t>
      </w:r>
      <w:r w:rsidRPr="00E32DBA">
        <w:t xml:space="preserve"> </w:t>
      </w:r>
      <w:r w:rsidRPr="00FD4A4B">
        <w:t>owner</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process</w:t>
      </w:r>
      <w:r w:rsidRPr="00E32DBA">
        <w:t xml:space="preserve"> </w:t>
      </w:r>
      <w:r w:rsidRPr="00FD4A4B">
        <w:t>or</w:t>
      </w:r>
      <w:r w:rsidRPr="00E32DBA">
        <w:t xml:space="preserve"> to </w:t>
      </w:r>
      <w:r w:rsidRPr="00FD4A4B">
        <w:t>a</w:t>
      </w:r>
      <w:r w:rsidRPr="00E32DBA">
        <w:t xml:space="preserve"> </w:t>
      </w:r>
      <w:r w:rsidRPr="00FD4A4B">
        <w:t>user</w:t>
      </w:r>
      <w:r w:rsidRPr="00E32DBA">
        <w:t xml:space="preserve"> </w:t>
      </w:r>
      <w:r w:rsidRPr="00FD4A4B">
        <w:t>with</w:t>
      </w:r>
      <w:r w:rsidRPr="00E32DBA">
        <w:t xml:space="preserve"> </w:t>
      </w:r>
      <w:r w:rsidRPr="00FD4A4B">
        <w:t>system</w:t>
      </w:r>
      <w:r w:rsidRPr="00E32DBA">
        <w:t xml:space="preserve"> </w:t>
      </w:r>
      <w:r w:rsidRPr="00FD4A4B">
        <w:t xml:space="preserve">privileges. </w:t>
      </w:r>
      <w:r w:rsidRPr="00FD4A4B">
        <w:rPr>
          <w:spacing w:val="2"/>
        </w:rPr>
        <w:t>Implementatio</w:t>
      </w:r>
      <w:r w:rsidRPr="00FD4A4B">
        <w:t>n</w:t>
      </w:r>
      <w:r w:rsidRPr="00E32DBA">
        <w:t xml:space="preserve"> </w:t>
      </w:r>
      <w:r w:rsidRPr="00FD4A4B">
        <w:rPr>
          <w:spacing w:val="2"/>
        </w:rPr>
        <w:t>example</w:t>
      </w:r>
      <w:r w:rsidRPr="00FD4A4B">
        <w:t>:</w:t>
      </w:r>
      <w:r w:rsidRPr="00FD4A4B">
        <w:rPr>
          <w:spacing w:val="3"/>
        </w:rPr>
        <w:t xml:space="preserve"> </w:t>
      </w:r>
      <w:r w:rsidRPr="00FD4A4B">
        <w:rPr>
          <w:spacing w:val="2"/>
        </w:rPr>
        <w:t>Delet</w:t>
      </w:r>
      <w:r w:rsidRPr="00FD4A4B">
        <w:t>e</w:t>
      </w:r>
      <w:r w:rsidRPr="00FD4A4B">
        <w:rPr>
          <w:spacing w:val="5"/>
        </w:rPr>
        <w:t xml:space="preserve"> </w:t>
      </w:r>
      <w:r w:rsidRPr="00FD4A4B">
        <w:rPr>
          <w:spacing w:val="2"/>
        </w:rPr>
        <w:t>"read</w:t>
      </w:r>
      <w:r w:rsidRPr="00FD4A4B">
        <w:t>"</w:t>
      </w:r>
      <w:r w:rsidRPr="00FD4A4B">
        <w:rPr>
          <w:spacing w:val="5"/>
        </w:rPr>
        <w:t xml:space="preserve"> </w:t>
      </w:r>
      <w:r w:rsidRPr="00FD4A4B">
        <w:rPr>
          <w:spacing w:val="2"/>
        </w:rPr>
        <w:t>an</w:t>
      </w:r>
      <w:r w:rsidRPr="00FD4A4B">
        <w:t>d</w:t>
      </w:r>
      <w:r w:rsidRPr="00FD4A4B">
        <w:rPr>
          <w:spacing w:val="7"/>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right</w:t>
      </w:r>
      <w:r w:rsidRPr="00FD4A4B">
        <w:t>s</w:t>
      </w:r>
      <w:r w:rsidRPr="00FD4A4B">
        <w:rPr>
          <w:spacing w:val="6"/>
        </w:rPr>
        <w:t xml:space="preserve"> </w:t>
      </w:r>
      <w:r w:rsidRPr="00FD4A4B">
        <w:rPr>
          <w:spacing w:val="2"/>
        </w:rPr>
        <w:t>fo</w:t>
      </w:r>
      <w:r w:rsidRPr="00FD4A4B">
        <w:t>r</w:t>
      </w:r>
      <w:r w:rsidRPr="00FD4A4B">
        <w:rPr>
          <w:spacing w:val="8"/>
        </w:rPr>
        <w:t xml:space="preserve"> </w:t>
      </w:r>
      <w:r w:rsidRPr="00FD4A4B">
        <w:rPr>
          <w:spacing w:val="2"/>
        </w:rPr>
        <w:t>"others.</w:t>
      </w:r>
      <w:r w:rsidRPr="00FD4A4B">
        <w:t>"</w:t>
      </w:r>
      <w:r w:rsidRPr="00FD4A4B">
        <w:rPr>
          <w:spacing w:val="3"/>
        </w:rPr>
        <w:t xml:space="preserve"> </w:t>
      </w:r>
      <w:r w:rsidRPr="00FD4A4B">
        <w:rPr>
          <w:spacing w:val="2"/>
        </w:rPr>
        <w:t>Onl</w:t>
      </w:r>
      <w:r w:rsidRPr="00FD4A4B">
        <w:t>y</w:t>
      </w:r>
      <w:r w:rsidRPr="00FD4A4B">
        <w:rPr>
          <w:spacing w:val="6"/>
        </w:rPr>
        <w:t xml:space="preserve"> </w:t>
      </w:r>
      <w:r w:rsidRPr="00FD4A4B">
        <w:rPr>
          <w:spacing w:val="2"/>
        </w:rPr>
        <w:t>gran</w:t>
      </w:r>
      <w:r w:rsidRPr="00FD4A4B">
        <w:t>t</w:t>
      </w:r>
      <w:r w:rsidRPr="00FD4A4B">
        <w:rPr>
          <w:spacing w:val="6"/>
        </w:rPr>
        <w:t xml:space="preserve"> </w:t>
      </w:r>
      <w:r w:rsidRPr="00FD4A4B">
        <w:rPr>
          <w:spacing w:val="2"/>
        </w:rPr>
        <w:t>"write</w:t>
      </w:r>
      <w:r w:rsidRPr="00FD4A4B">
        <w:t>"</w:t>
      </w:r>
      <w:r w:rsidRPr="00FD4A4B">
        <w:rPr>
          <w:spacing w:val="5"/>
        </w:rPr>
        <w:t xml:space="preserve"> </w:t>
      </w:r>
      <w:r w:rsidRPr="00FD4A4B">
        <w:rPr>
          <w:spacing w:val="2"/>
        </w:rPr>
        <w:t>acces</w:t>
      </w:r>
      <w:r w:rsidRPr="00FD4A4B">
        <w:t>s</w:t>
      </w:r>
      <w:r w:rsidRPr="00FD4A4B">
        <w:rPr>
          <w:spacing w:val="4"/>
        </w:rPr>
        <w:t xml:space="preserve"> </w:t>
      </w:r>
      <w:r w:rsidRPr="00FD4A4B">
        <w:rPr>
          <w:spacing w:val="2"/>
        </w:rPr>
        <w:t>t</w:t>
      </w:r>
      <w:r w:rsidRPr="00FD4A4B">
        <w:t>o</w:t>
      </w:r>
      <w:r w:rsidRPr="00FD4A4B">
        <w:rPr>
          <w:spacing w:val="8"/>
        </w:rPr>
        <w:t xml:space="preserve"> </w:t>
      </w:r>
      <w:r w:rsidRPr="00FD4A4B">
        <w:rPr>
          <w:spacing w:val="2"/>
        </w:rPr>
        <w:t>th</w:t>
      </w:r>
      <w:r w:rsidRPr="00FD4A4B">
        <w:t>e</w:t>
      </w:r>
      <w:r w:rsidRPr="00FD4A4B">
        <w:rPr>
          <w:spacing w:val="7"/>
        </w:rPr>
        <w:t xml:space="preserve"> </w:t>
      </w:r>
      <w:r w:rsidRPr="00FD4A4B">
        <w:rPr>
          <w:spacing w:val="2"/>
        </w:rPr>
        <w:t xml:space="preserve">user </w:t>
      </w:r>
      <w:r w:rsidRPr="00FD4A4B">
        <w:t>who</w:t>
      </w:r>
      <w:r w:rsidRPr="00E32DBA">
        <w:t xml:space="preserve"> </w:t>
      </w:r>
      <w:r w:rsidRPr="00FD4A4B">
        <w:t>configures</w:t>
      </w:r>
      <w:r w:rsidRPr="00E32DBA">
        <w:t xml:space="preserve"> </w:t>
      </w:r>
      <w:r w:rsidRPr="00FD4A4B">
        <w:t>the</w:t>
      </w:r>
      <w:r w:rsidRPr="00E32DBA">
        <w:t xml:space="preserve"> </w:t>
      </w:r>
      <w:r w:rsidRPr="00FD4A4B">
        <w:t>web</w:t>
      </w:r>
      <w:r w:rsidRPr="00E32DBA">
        <w:t xml:space="preserve"> </w:t>
      </w:r>
      <w:r w:rsidRPr="00FD4A4B">
        <w:t>server.</w:t>
      </w:r>
    </w:p>
    <w:p w14:paraId="419E7A67"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5.3.8, Elevation of privilege</w:t>
      </w:r>
    </w:p>
    <w:p w14:paraId="77CAA0E0" w14:textId="77777777" w:rsidR="00CB5358" w:rsidRPr="00FD4A4B" w:rsidRDefault="00CB5358" w:rsidP="00CB5358">
      <w:r w:rsidRPr="00FD4A4B">
        <w:rPr>
          <w:i/>
        </w:rPr>
        <w:t>Test Case</w:t>
      </w:r>
      <w:r w:rsidRPr="00FD4A4B">
        <w:t xml:space="preserve">: </w:t>
      </w:r>
    </w:p>
    <w:p w14:paraId="338A9AF3" w14:textId="77777777" w:rsidR="00CB5358" w:rsidRPr="00FD4A4B" w:rsidRDefault="00CB5358" w:rsidP="00CB5358">
      <w:pPr>
        <w:rPr>
          <w:b/>
        </w:rPr>
      </w:pPr>
      <w:r w:rsidRPr="00FD4A4B">
        <w:rPr>
          <w:b/>
          <w:i/>
        </w:rPr>
        <w:t>Test Name</w:t>
      </w:r>
      <w:r w:rsidRPr="00FD4A4B">
        <w:rPr>
          <w:b/>
        </w:rPr>
        <w:t xml:space="preserve">: </w:t>
      </w:r>
      <w:r w:rsidRPr="00FD4A4B">
        <w:t>TC_ACCESS_RIGHTS_WEB_SERVER_FILES</w:t>
      </w:r>
    </w:p>
    <w:p w14:paraId="67673391" w14:textId="77777777" w:rsidR="00CB5358" w:rsidRPr="00FD4A4B" w:rsidRDefault="00CB5358" w:rsidP="00CB5358">
      <w:pPr>
        <w:keepNext/>
        <w:keepLines/>
        <w:spacing w:before="180"/>
        <w:rPr>
          <w:b/>
          <w:lang w:eastAsia="zh-CN"/>
        </w:rPr>
      </w:pPr>
      <w:r w:rsidRPr="00FD4A4B">
        <w:rPr>
          <w:b/>
          <w:lang w:eastAsia="zh-CN"/>
        </w:rPr>
        <w:t>Purpose:</w:t>
      </w:r>
    </w:p>
    <w:p w14:paraId="7D3232F7" w14:textId="77777777" w:rsidR="00CB5358" w:rsidRPr="00FD4A4B" w:rsidRDefault="00CB5358" w:rsidP="00CB5358">
      <w:r w:rsidRPr="00FD4A4B">
        <w:t>To verify that the access rights for Web server configuration files are correctly set.</w:t>
      </w:r>
    </w:p>
    <w:p w14:paraId="09DA2026" w14:textId="77777777" w:rsidR="00CB5358" w:rsidRPr="00FD4A4B" w:rsidRDefault="00CB5358" w:rsidP="00CB5358">
      <w:pPr>
        <w:keepNext/>
        <w:keepLines/>
        <w:spacing w:before="180"/>
        <w:rPr>
          <w:b/>
          <w:lang w:eastAsia="zh-CN"/>
        </w:rPr>
      </w:pPr>
      <w:r w:rsidRPr="00FD4A4B">
        <w:rPr>
          <w:b/>
          <w:lang w:eastAsia="zh-CN"/>
        </w:rPr>
        <w:t>Procedure and execution steps</w:t>
      </w:r>
    </w:p>
    <w:p w14:paraId="1010135F" w14:textId="77777777" w:rsidR="00CB5358" w:rsidRPr="00FD4A4B" w:rsidRDefault="00CB5358" w:rsidP="00CB5358">
      <w:pPr>
        <w:keepNext/>
        <w:keepLines/>
        <w:spacing w:before="180"/>
        <w:ind w:left="284"/>
        <w:rPr>
          <w:b/>
          <w:lang w:eastAsia="zh-CN"/>
        </w:rPr>
      </w:pPr>
      <w:r w:rsidRPr="00FD4A4B">
        <w:rPr>
          <w:b/>
          <w:lang w:eastAsia="zh-CN"/>
        </w:rPr>
        <w:t>Pre-Conditions:</w:t>
      </w:r>
    </w:p>
    <w:p w14:paraId="53C3D484" w14:textId="77777777" w:rsidR="00CB5358" w:rsidRPr="00FD4A4B" w:rsidRDefault="00CB5358" w:rsidP="00CB5358">
      <w:pPr>
        <w:pStyle w:val="B1"/>
      </w:pPr>
      <w:r w:rsidRPr="00FD4A4B">
        <w:rPr>
          <w:lang w:eastAsia="ja-JP"/>
        </w:rPr>
        <w:t>-</w:t>
      </w:r>
      <w:r w:rsidRPr="00FD4A4B">
        <w:rPr>
          <w:lang w:eastAsia="ja-JP"/>
        </w:rPr>
        <w:tab/>
        <w:t>The tester has administrative privileges</w:t>
      </w:r>
    </w:p>
    <w:p w14:paraId="1ABC9DDA"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51007C20" w14:textId="77777777" w:rsidR="00CB5358" w:rsidRPr="00FD4A4B" w:rsidRDefault="00CB5358" w:rsidP="00CB5358">
      <w:pPr>
        <w:pStyle w:val="B1"/>
      </w:pPr>
      <w:r w:rsidRPr="00FD4A4B">
        <w:rPr>
          <w:lang w:eastAsia="ja-JP"/>
        </w:rPr>
        <w:t>-</w:t>
      </w:r>
      <w:r w:rsidRPr="00FD4A4B">
        <w:rPr>
          <w:lang w:eastAsia="ja-JP"/>
        </w:rPr>
        <w:tab/>
        <w:t xml:space="preserve">Recommended: an automatic assessment tool has been configured / </w:t>
      </w:r>
      <w:r w:rsidRPr="00FD4A4B">
        <w:t>script</w:t>
      </w:r>
      <w:r w:rsidRPr="00FD4A4B">
        <w:rPr>
          <w:lang w:eastAsia="ja-JP"/>
        </w:rPr>
        <w:t xml:space="preserve"> adapted in line with the Requirement Description.</w:t>
      </w:r>
    </w:p>
    <w:p w14:paraId="1AA6BFDA" w14:textId="77777777" w:rsidR="00CB5358" w:rsidRPr="00FD4A4B" w:rsidRDefault="00CB5358" w:rsidP="00CB5358">
      <w:pPr>
        <w:keepNext/>
        <w:keepLines/>
        <w:spacing w:before="180"/>
        <w:ind w:left="284"/>
        <w:rPr>
          <w:b/>
          <w:lang w:eastAsia="zh-CN"/>
        </w:rPr>
      </w:pPr>
      <w:r w:rsidRPr="00FD4A4B">
        <w:rPr>
          <w:b/>
          <w:lang w:eastAsia="zh-CN"/>
        </w:rPr>
        <w:t>Execution Steps</w:t>
      </w:r>
    </w:p>
    <w:p w14:paraId="0A1ADB13" w14:textId="77777777" w:rsidR="00CB5358" w:rsidRPr="00FD4A4B" w:rsidRDefault="00CB5358" w:rsidP="00CB5358">
      <w:pPr>
        <w:pStyle w:val="B1"/>
      </w:pPr>
      <w:r w:rsidRPr="00FD4A4B">
        <w:t>-</w:t>
      </w:r>
      <w:r w:rsidRPr="00FD4A4B">
        <w:tab/>
        <w:t>Check the access rights settings for Web server system configuration files.</w:t>
      </w:r>
    </w:p>
    <w:p w14:paraId="43532951" w14:textId="77777777" w:rsidR="00CB5358" w:rsidRPr="00FD4A4B" w:rsidRDefault="00CB5358" w:rsidP="00CB5358">
      <w:pPr>
        <w:pStyle w:val="B1"/>
      </w:pPr>
      <w:r w:rsidRPr="00FD4A4B">
        <w:t>-</w:t>
      </w:r>
      <w:r w:rsidRPr="00FD4A4B">
        <w:tab/>
        <w:t>Check that relevant system settings and configurations are correct to ensure fulfilment of the requirement.</w:t>
      </w:r>
    </w:p>
    <w:p w14:paraId="6864D1DA" w14:textId="77777777" w:rsidR="00CB5358" w:rsidRPr="00FD4A4B" w:rsidRDefault="00CB5358" w:rsidP="00CB5358">
      <w:pPr>
        <w:keepNext/>
        <w:keepLines/>
        <w:spacing w:before="180"/>
        <w:rPr>
          <w:b/>
          <w:lang w:eastAsia="zh-CN"/>
        </w:rPr>
      </w:pPr>
      <w:r w:rsidRPr="00FD4A4B">
        <w:rPr>
          <w:b/>
          <w:lang w:eastAsia="zh-CN"/>
        </w:rPr>
        <w:t>Expected Results:</w:t>
      </w:r>
    </w:p>
    <w:p w14:paraId="7ED398B2" w14:textId="77777777" w:rsidR="00CB5358" w:rsidRPr="00FD4A4B" w:rsidRDefault="00CB5358" w:rsidP="00CB5358">
      <w:pPr>
        <w:pStyle w:val="B1"/>
        <w:rPr>
          <w:lang w:eastAsia="ja-JP"/>
        </w:rPr>
      </w:pPr>
      <w:r w:rsidRPr="00FD4A4B">
        <w:rPr>
          <w:lang w:eastAsia="ja-JP"/>
        </w:rPr>
        <w:t>-</w:t>
      </w:r>
      <w:r w:rsidRPr="00FD4A4B">
        <w:rPr>
          <w:lang w:eastAsia="ja-JP"/>
        </w:rPr>
        <w:tab/>
        <w:t>Access rights for system configuration files are adequately set.</w:t>
      </w:r>
    </w:p>
    <w:p w14:paraId="1695D236" w14:textId="77777777" w:rsidR="00CB5358" w:rsidRPr="00FD4A4B" w:rsidRDefault="00CB5358" w:rsidP="00CB5358">
      <w:pPr>
        <w:keepNext/>
        <w:keepLines/>
        <w:spacing w:before="180"/>
        <w:rPr>
          <w:b/>
          <w:lang w:eastAsia="zh-CN"/>
        </w:rPr>
      </w:pPr>
      <w:r w:rsidRPr="00FD4A4B">
        <w:rPr>
          <w:b/>
          <w:lang w:eastAsia="zh-CN"/>
        </w:rPr>
        <w:t>Expected format of evidence:</w:t>
      </w:r>
    </w:p>
    <w:p w14:paraId="0CAE2AAD" w14:textId="5557F9F8" w:rsidR="00CB5358" w:rsidRPr="00FD4A4B" w:rsidDel="00F133A1" w:rsidRDefault="00CB5358" w:rsidP="00CB5358">
      <w:pPr>
        <w:spacing w:after="0"/>
        <w:rPr>
          <w:del w:id="275" w:author="Ben Lorenz" w:date="2024-08-12T09:37:00Z" w16du:dateUtc="2024-08-12T07:37:00Z"/>
        </w:rPr>
      </w:pPr>
      <w:del w:id="276" w:author="Ben Lorenz" w:date="2024-08-12T09:37:00Z" w16du:dateUtc="2024-08-12T07:37:00Z">
        <w:r w:rsidRPr="00FD4A4B" w:rsidDel="00F133A1">
          <w:delText>A testing report provided by the testing agency which will consist of the following information:</w:delText>
        </w:r>
      </w:del>
    </w:p>
    <w:p w14:paraId="10A7E626" w14:textId="77777777" w:rsidR="00CB5358" w:rsidRPr="00FD4A4B" w:rsidRDefault="00CB5358" w:rsidP="00CB5358">
      <w:pPr>
        <w:pStyle w:val="B1"/>
      </w:pPr>
      <w:r w:rsidRPr="00FD4A4B">
        <w:t>-</w:t>
      </w:r>
      <w:r w:rsidRPr="00FD4A4B">
        <w:tab/>
        <w:t>Log files and screen shots of test executions</w:t>
      </w:r>
    </w:p>
    <w:p w14:paraId="1434F53B" w14:textId="22E8B03E" w:rsidR="00CB5358" w:rsidRPr="00FD4A4B" w:rsidDel="00F133A1" w:rsidRDefault="00CB5358" w:rsidP="00CB5358">
      <w:pPr>
        <w:pStyle w:val="B1"/>
        <w:rPr>
          <w:del w:id="277" w:author="Ben Lorenz" w:date="2024-08-12T09:37:00Z" w16du:dateUtc="2024-08-12T07:37:00Z"/>
        </w:rPr>
      </w:pPr>
      <w:del w:id="278" w:author="Ben Lorenz" w:date="2024-08-12T09:37:00Z" w16du:dateUtc="2024-08-12T07:37:00Z">
        <w:r w:rsidRPr="00FD4A4B" w:rsidDel="00F133A1">
          <w:delText>-</w:delText>
        </w:r>
        <w:r w:rsidRPr="00FD4A4B" w:rsidDel="00F133A1">
          <w:tab/>
          <w:delText>Test result (Passed or not)</w:delText>
        </w:r>
      </w:del>
    </w:p>
    <w:p w14:paraId="6B414E23" w14:textId="77777777" w:rsidR="00552D33" w:rsidRDefault="00552D33" w:rsidP="00CB5358">
      <w:pPr>
        <w:pStyle w:val="berschrift4"/>
      </w:pPr>
      <w:bookmarkStart w:id="279" w:name="_CR4_3_4_9"/>
      <w:bookmarkStart w:id="280" w:name="_Toc19542444"/>
      <w:bookmarkStart w:id="281" w:name="_Toc35348446"/>
      <w:bookmarkStart w:id="282" w:name="_Toc161741973"/>
      <w:bookmarkEnd w:id="279"/>
    </w:p>
    <w:p w14:paraId="7D5CB02C" w14:textId="77777777" w:rsidR="00552D33" w:rsidRPr="00AD7D67" w:rsidRDefault="00552D33" w:rsidP="00552D33">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4EB09F77" w14:textId="2B72B973" w:rsidR="00CB5358" w:rsidRPr="00FD4A4B" w:rsidRDefault="00CB5358" w:rsidP="00CB5358">
      <w:pPr>
        <w:pStyle w:val="berschrift4"/>
      </w:pPr>
      <w:r w:rsidRPr="00907F75">
        <w:lastRenderedPageBreak/>
        <w:t>4</w:t>
      </w:r>
      <w:r w:rsidRPr="00FD4A4B">
        <w:t>.3.4.9</w:t>
      </w:r>
      <w:r w:rsidRPr="00FD4A4B">
        <w:tab/>
        <w:t>No default content</w:t>
      </w:r>
      <w:bookmarkEnd w:id="280"/>
      <w:bookmarkEnd w:id="281"/>
      <w:bookmarkEnd w:id="282"/>
    </w:p>
    <w:p w14:paraId="68E2798F" w14:textId="77777777" w:rsidR="00CB5358" w:rsidRPr="00FD4A4B" w:rsidRDefault="00CB5358" w:rsidP="00CB5358">
      <w:r w:rsidRPr="00FD4A4B">
        <w:rPr>
          <w:i/>
        </w:rPr>
        <w:t>Requirement Name</w:t>
      </w:r>
      <w:r w:rsidRPr="00FD4A4B">
        <w:t xml:space="preserve">: </w:t>
      </w:r>
      <w:r w:rsidRPr="00AC567D">
        <w:t>No d</w:t>
      </w:r>
      <w:r w:rsidRPr="00FD4A4B">
        <w:t>efault</w:t>
      </w:r>
      <w:r w:rsidRPr="00E32DBA">
        <w:t xml:space="preserve"> </w:t>
      </w:r>
      <w:r w:rsidRPr="00FD4A4B">
        <w:t>content.</w:t>
      </w:r>
    </w:p>
    <w:p w14:paraId="535E6147" w14:textId="77777777" w:rsidR="00CB5358" w:rsidRDefault="00CB5358" w:rsidP="00CB5358">
      <w:pPr>
        <w:rPr>
          <w:i/>
        </w:rPr>
      </w:pPr>
      <w:r>
        <w:rPr>
          <w:i/>
        </w:rPr>
        <w:t>Requirement Reference</w:t>
      </w:r>
      <w:r>
        <w:rPr>
          <w:iCs/>
        </w:rPr>
        <w:t xml:space="preserve">: </w:t>
      </w:r>
      <w:r>
        <w:t>In accordance with industry best practice</w:t>
      </w:r>
      <w:r w:rsidRPr="002F1C8C">
        <w:t>.</w:t>
      </w:r>
    </w:p>
    <w:p w14:paraId="66C6C412" w14:textId="77777777" w:rsidR="00CB5358" w:rsidRPr="00FD4A4B" w:rsidRDefault="00CB5358" w:rsidP="00CB5358">
      <w:r w:rsidRPr="00FD4A4B">
        <w:rPr>
          <w:i/>
        </w:rPr>
        <w:t>Requirement Description</w:t>
      </w:r>
      <w:r w:rsidRPr="00FD4A4B">
        <w:t xml:space="preserve">: </w:t>
      </w:r>
      <w:r w:rsidRPr="00FD4A4B">
        <w:rPr>
          <w:spacing w:val="2"/>
        </w:rPr>
        <w:t>Defaul</w:t>
      </w:r>
      <w:r w:rsidRPr="00FD4A4B">
        <w:t>t</w:t>
      </w:r>
      <w:r w:rsidRPr="00FD4A4B">
        <w:rPr>
          <w:spacing w:val="1"/>
        </w:rPr>
        <w:t xml:space="preserve"> </w:t>
      </w:r>
      <w:r w:rsidRPr="00FD4A4B">
        <w:rPr>
          <w:spacing w:val="2"/>
        </w:rPr>
        <w:t>conten</w:t>
      </w:r>
      <w:r w:rsidRPr="00FD4A4B">
        <w:t>t</w:t>
      </w:r>
      <w:r w:rsidRPr="00FD4A4B">
        <w:rPr>
          <w:spacing w:val="1"/>
        </w:rPr>
        <w:t xml:space="preserve"> </w:t>
      </w:r>
      <w:r w:rsidRPr="00FD4A4B">
        <w:rPr>
          <w:spacing w:val="2"/>
        </w:rPr>
        <w:t>(examples</w:t>
      </w:r>
      <w:r w:rsidRPr="00FD4A4B">
        <w:t>,</w:t>
      </w:r>
      <w:r w:rsidRPr="00E32DBA">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E32DBA">
        <w:t xml:space="preserve"> </w:t>
      </w:r>
      <w:r w:rsidRPr="00FD4A4B">
        <w:rPr>
          <w:spacing w:val="2"/>
        </w:rPr>
        <w:t>aliases</w:t>
      </w:r>
      <w:r w:rsidRPr="00FD4A4B">
        <w:t>)</w:t>
      </w:r>
      <w:r w:rsidRPr="00FD4A4B">
        <w:rPr>
          <w:spacing w:val="1"/>
        </w:rPr>
        <w:t xml:space="preserve"> </w:t>
      </w:r>
      <w:r w:rsidRPr="00FD4A4B">
        <w:rPr>
          <w:spacing w:val="2"/>
        </w:rPr>
        <w:t>tha</w:t>
      </w:r>
      <w:r w:rsidRPr="00FD4A4B">
        <w:t>t</w:t>
      </w:r>
      <w:r w:rsidRPr="00FD4A4B">
        <w:rPr>
          <w:spacing w:val="4"/>
        </w:rPr>
        <w:t xml:space="preserve"> </w:t>
      </w:r>
      <w:r w:rsidRPr="00FD4A4B">
        <w:rPr>
          <w:spacing w:val="2"/>
        </w:rPr>
        <w:t>i</w:t>
      </w:r>
      <w:r w:rsidRPr="00FD4A4B">
        <w:t>s</w:t>
      </w:r>
      <w:r w:rsidRPr="00FD4A4B">
        <w:rPr>
          <w:spacing w:val="6"/>
        </w:rPr>
        <w:t xml:space="preserve"> </w:t>
      </w:r>
      <w:r w:rsidRPr="00FD4A4B">
        <w:rPr>
          <w:spacing w:val="2"/>
        </w:rPr>
        <w:t>provide</w:t>
      </w:r>
      <w:r w:rsidRPr="00FD4A4B">
        <w:t xml:space="preserve">d </w:t>
      </w:r>
      <w:r w:rsidRPr="00FD4A4B">
        <w:rPr>
          <w:spacing w:val="2"/>
        </w:rPr>
        <w:t>wit</w:t>
      </w:r>
      <w:r w:rsidRPr="00FD4A4B">
        <w:t>h</w:t>
      </w:r>
      <w:r w:rsidRPr="00FD4A4B">
        <w:rPr>
          <w:spacing w:val="4"/>
        </w:rPr>
        <w:t xml:space="preserve"> </w:t>
      </w:r>
      <w:r w:rsidRPr="00FD4A4B">
        <w:rPr>
          <w:spacing w:val="2"/>
        </w:rPr>
        <w:t>th</w:t>
      </w:r>
      <w:r w:rsidRPr="00FD4A4B">
        <w:t>e</w:t>
      </w:r>
      <w:r w:rsidRPr="00FD4A4B">
        <w:rPr>
          <w:spacing w:val="4"/>
        </w:rPr>
        <w:t xml:space="preserve"> </w:t>
      </w:r>
      <w:r w:rsidRPr="00FD4A4B">
        <w:rPr>
          <w:spacing w:val="2"/>
        </w:rPr>
        <w:t>standar</w:t>
      </w:r>
      <w:r w:rsidRPr="00FD4A4B">
        <w:t xml:space="preserve">d </w:t>
      </w:r>
      <w:r w:rsidRPr="00FD4A4B">
        <w:rPr>
          <w:spacing w:val="2"/>
        </w:rPr>
        <w:t>installatio</w:t>
      </w:r>
      <w:r w:rsidRPr="00FD4A4B">
        <w:t>n of the web server</w:t>
      </w:r>
      <w:r w:rsidRPr="00E32DBA">
        <w:t xml:space="preserve"> </w:t>
      </w:r>
      <w:r w:rsidRPr="00FD4A4B">
        <w:rPr>
          <w:spacing w:val="2"/>
        </w:rPr>
        <w:t>shall</w:t>
      </w:r>
      <w:r w:rsidRPr="00FD4A4B">
        <w:rPr>
          <w:spacing w:val="3"/>
        </w:rPr>
        <w:t xml:space="preserve"> </w:t>
      </w:r>
      <w:r w:rsidRPr="00FD4A4B">
        <w:rPr>
          <w:spacing w:val="2"/>
        </w:rPr>
        <w:t xml:space="preserve">be </w:t>
      </w:r>
      <w:r w:rsidRPr="00FD4A4B">
        <w:t>removed.</w:t>
      </w:r>
    </w:p>
    <w:p w14:paraId="725CDA3A"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5.3.6.8, Insecure Default Configuration</w:t>
      </w:r>
    </w:p>
    <w:p w14:paraId="6F2CCE4A" w14:textId="77777777" w:rsidR="00CB5358" w:rsidRPr="00FD4A4B" w:rsidRDefault="00CB5358" w:rsidP="00CB5358">
      <w:r w:rsidRPr="00FD4A4B">
        <w:rPr>
          <w:i/>
        </w:rPr>
        <w:t>Test Case</w:t>
      </w:r>
      <w:r w:rsidRPr="00FD4A4B">
        <w:t xml:space="preserve">: </w:t>
      </w:r>
    </w:p>
    <w:p w14:paraId="24F2EA64" w14:textId="77777777" w:rsidR="00CB5358" w:rsidRPr="00FD4A4B" w:rsidRDefault="00CB5358" w:rsidP="00CB5358">
      <w:r w:rsidRPr="00FD4A4B">
        <w:rPr>
          <w:b/>
          <w:i/>
        </w:rPr>
        <w:t>Test Name</w:t>
      </w:r>
      <w:r w:rsidRPr="00FD4A4B">
        <w:rPr>
          <w:b/>
        </w:rPr>
        <w:t xml:space="preserve">: </w:t>
      </w:r>
      <w:r w:rsidRPr="00FD4A4B">
        <w:t>TC_NO_DEFAULT_CONTENT</w:t>
      </w:r>
    </w:p>
    <w:p w14:paraId="1616BB66" w14:textId="77777777" w:rsidR="00CB5358" w:rsidRPr="00FD4A4B" w:rsidRDefault="00CB5358" w:rsidP="00CB5358">
      <w:pPr>
        <w:keepNext/>
        <w:keepLines/>
        <w:spacing w:before="180"/>
        <w:rPr>
          <w:b/>
          <w:lang w:eastAsia="zh-CN"/>
        </w:rPr>
      </w:pPr>
      <w:r w:rsidRPr="00FD4A4B">
        <w:rPr>
          <w:b/>
          <w:lang w:eastAsia="zh-CN"/>
        </w:rPr>
        <w:t>Purpose:</w:t>
      </w:r>
    </w:p>
    <w:p w14:paraId="011FECF5" w14:textId="77777777" w:rsidR="00CB5358" w:rsidRPr="00FD4A4B" w:rsidRDefault="00CB5358" w:rsidP="00CB5358">
      <w:r w:rsidRPr="00FD4A4B">
        <w:t>To verify that there is no default content on the web server, that is not needed for web server operation, since such default content can be useful for an attacker.</w:t>
      </w:r>
    </w:p>
    <w:p w14:paraId="40D22F9F" w14:textId="77777777" w:rsidR="00CB5358" w:rsidRPr="00FD4A4B" w:rsidRDefault="00CB5358" w:rsidP="00CB5358">
      <w:pPr>
        <w:keepNext/>
        <w:keepLines/>
        <w:spacing w:before="180"/>
        <w:rPr>
          <w:b/>
          <w:lang w:eastAsia="zh-CN"/>
        </w:rPr>
      </w:pPr>
      <w:r w:rsidRPr="00FD4A4B">
        <w:rPr>
          <w:b/>
          <w:lang w:eastAsia="zh-CN"/>
        </w:rPr>
        <w:t>Procedure and execution steps</w:t>
      </w:r>
    </w:p>
    <w:p w14:paraId="5A79BE94" w14:textId="77777777" w:rsidR="00CB5358" w:rsidRPr="00FD4A4B" w:rsidRDefault="00CB5358" w:rsidP="00CB5358">
      <w:pPr>
        <w:keepNext/>
        <w:keepLines/>
        <w:spacing w:before="180"/>
        <w:ind w:left="284"/>
        <w:rPr>
          <w:b/>
          <w:lang w:eastAsia="zh-CN"/>
        </w:rPr>
      </w:pPr>
      <w:r w:rsidRPr="00FD4A4B">
        <w:rPr>
          <w:b/>
          <w:lang w:eastAsia="zh-CN"/>
        </w:rPr>
        <w:t>Pre-Conditions:</w:t>
      </w:r>
    </w:p>
    <w:p w14:paraId="0B911494" w14:textId="77777777" w:rsidR="00CB5358" w:rsidRPr="00FD4A4B" w:rsidRDefault="00CB5358" w:rsidP="00CB5358">
      <w:pPr>
        <w:pStyle w:val="B1"/>
      </w:pPr>
      <w:r w:rsidRPr="00FD4A4B">
        <w:rPr>
          <w:lang w:eastAsia="ja-JP"/>
        </w:rPr>
        <w:t>-</w:t>
      </w:r>
      <w:r w:rsidRPr="00FD4A4B">
        <w:rPr>
          <w:lang w:eastAsia="ja-JP"/>
        </w:rPr>
        <w:tab/>
        <w:t>The tester has needed administrative privileges</w:t>
      </w:r>
      <w:r w:rsidRPr="002F1C8C">
        <w:rPr>
          <w:lang w:eastAsia="ja-JP"/>
        </w:rPr>
        <w:t>.</w:t>
      </w:r>
    </w:p>
    <w:p w14:paraId="57CF18F4"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3EFD2268" w14:textId="77777777" w:rsidR="00CB5358" w:rsidRDefault="00CB5358" w:rsidP="00CB5358">
      <w:pPr>
        <w:pStyle w:val="B1"/>
        <w:rPr>
          <w:lang w:eastAsia="ja-JP"/>
        </w:rPr>
      </w:pPr>
      <w:r w:rsidRPr="00FD4A4B">
        <w:rPr>
          <w:lang w:eastAsia="ja-JP"/>
        </w:rPr>
        <w:t>-</w:t>
      </w:r>
      <w:r w:rsidRPr="00FD4A4B">
        <w:rPr>
          <w:lang w:eastAsia="ja-JP"/>
        </w:rPr>
        <w:tab/>
      </w:r>
      <w:r w:rsidRPr="002F1C8C">
        <w:rPr>
          <w:lang w:eastAsia="ja-JP"/>
        </w:rPr>
        <w:t>The tester should have configured a script, or an automatic assessment tool adapted in line with the Requirement Description.</w:t>
      </w:r>
    </w:p>
    <w:p w14:paraId="101DBA7D" w14:textId="77777777" w:rsidR="00CB5358" w:rsidRPr="00FD4A4B" w:rsidRDefault="00CB5358" w:rsidP="00CB5358">
      <w:pPr>
        <w:pStyle w:val="NO"/>
      </w:pPr>
      <w:r>
        <w:rPr>
          <w:lang w:eastAsia="ja-JP"/>
        </w:rPr>
        <w:t>NOTE: The term ‘default content’ is not clearly defined and is therefore different for different web servers (e.g., web server welcome page, default error page, etc.).</w:t>
      </w:r>
    </w:p>
    <w:p w14:paraId="5F88048E" w14:textId="77777777" w:rsidR="00CB5358" w:rsidRPr="00FD4A4B" w:rsidRDefault="00CB5358" w:rsidP="00CB5358">
      <w:pPr>
        <w:keepNext/>
        <w:keepLines/>
        <w:spacing w:before="180"/>
        <w:ind w:left="284"/>
        <w:rPr>
          <w:b/>
          <w:lang w:eastAsia="zh-CN"/>
        </w:rPr>
      </w:pPr>
      <w:r w:rsidRPr="00FD4A4B">
        <w:rPr>
          <w:b/>
          <w:lang w:eastAsia="zh-CN"/>
        </w:rPr>
        <w:t xml:space="preserve">Execution Steps </w:t>
      </w:r>
    </w:p>
    <w:p w14:paraId="0023AFCE" w14:textId="77777777" w:rsidR="00CB5358" w:rsidRPr="00FD4A4B" w:rsidRDefault="00CB5358" w:rsidP="00CB5358">
      <w:pPr>
        <w:pStyle w:val="B1"/>
      </w:pPr>
      <w:r w:rsidRPr="00FD4A4B">
        <w:t>1.</w:t>
      </w:r>
      <w:r w:rsidRPr="00FD4A4B">
        <w:tab/>
      </w:r>
      <w:r w:rsidRPr="002F1C8C">
        <w:t>The tester c</w:t>
      </w:r>
      <w:r w:rsidRPr="00FD4A4B">
        <w:t>heck</w:t>
      </w:r>
      <w:r w:rsidRPr="002F1C8C">
        <w:t>s</w:t>
      </w:r>
      <w:r w:rsidRPr="00FD4A4B">
        <w:t xml:space="preserve"> that all default</w:t>
      </w:r>
      <w:r w:rsidRPr="00FD4A4B">
        <w:rPr>
          <w:spacing w:val="1"/>
        </w:rPr>
        <w:t xml:space="preserve"> </w:t>
      </w:r>
      <w:r w:rsidRPr="00FD4A4B">
        <w:t>content</w:t>
      </w:r>
      <w:r w:rsidRPr="00FD4A4B">
        <w:rPr>
          <w:spacing w:val="1"/>
        </w:rPr>
        <w:t xml:space="preserve"> </w:t>
      </w:r>
      <w:r w:rsidRPr="00FD4A4B">
        <w:t>(examples,</w:t>
      </w:r>
      <w:r w:rsidRPr="00FD4A4B">
        <w:rPr>
          <w:spacing w:val="-2"/>
        </w:rPr>
        <w:t xml:space="preserve"> </w:t>
      </w:r>
      <w:r w:rsidRPr="00FD4A4B">
        <w:t>help</w:t>
      </w:r>
      <w:r w:rsidRPr="00FD4A4B">
        <w:rPr>
          <w:spacing w:val="3"/>
        </w:rPr>
        <w:t xml:space="preserve"> </w:t>
      </w:r>
      <w:r w:rsidRPr="00FD4A4B">
        <w:t>files,</w:t>
      </w:r>
      <w:r w:rsidRPr="00FD4A4B">
        <w:rPr>
          <w:spacing w:val="3"/>
        </w:rPr>
        <w:t xml:space="preserve"> </w:t>
      </w:r>
      <w:r w:rsidRPr="00FD4A4B">
        <w:t>documentation,</w:t>
      </w:r>
      <w:r w:rsidRPr="00FD4A4B">
        <w:rPr>
          <w:spacing w:val="-5"/>
        </w:rPr>
        <w:t xml:space="preserve"> </w:t>
      </w:r>
      <w:r w:rsidRPr="00FD4A4B">
        <w:t>aliases)</w:t>
      </w:r>
      <w:r w:rsidRPr="00FD4A4B">
        <w:rPr>
          <w:spacing w:val="1"/>
        </w:rPr>
        <w:t xml:space="preserve"> </w:t>
      </w:r>
      <w:r w:rsidRPr="00FD4A4B">
        <w:t>that</w:t>
      </w:r>
      <w:r w:rsidRPr="00FD4A4B">
        <w:rPr>
          <w:spacing w:val="4"/>
        </w:rPr>
        <w:t xml:space="preserve"> </w:t>
      </w:r>
      <w:r w:rsidRPr="00FD4A4B">
        <w:t>is</w:t>
      </w:r>
      <w:r w:rsidRPr="00FD4A4B">
        <w:rPr>
          <w:spacing w:val="6"/>
        </w:rPr>
        <w:t xml:space="preserve"> </w:t>
      </w:r>
      <w:r w:rsidRPr="00FD4A4B">
        <w:t>provided with</w:t>
      </w:r>
      <w:r w:rsidRPr="00FD4A4B">
        <w:rPr>
          <w:spacing w:val="4"/>
        </w:rPr>
        <w:t xml:space="preserve"> </w:t>
      </w:r>
      <w:r w:rsidRPr="00FD4A4B">
        <w:t>the</w:t>
      </w:r>
      <w:r w:rsidRPr="00FD4A4B">
        <w:rPr>
          <w:spacing w:val="4"/>
        </w:rPr>
        <w:t xml:space="preserve"> </w:t>
      </w:r>
      <w:r w:rsidRPr="00FD4A4B">
        <w:t>standard installation of the web server</w:t>
      </w:r>
      <w:r w:rsidRPr="00FD4A4B">
        <w:rPr>
          <w:spacing w:val="-2"/>
        </w:rPr>
        <w:t xml:space="preserve"> </w:t>
      </w:r>
      <w:r w:rsidRPr="00FD4A4B">
        <w:t>has</w:t>
      </w:r>
      <w:r w:rsidRPr="00FD4A4B">
        <w:rPr>
          <w:spacing w:val="3"/>
        </w:rPr>
        <w:t xml:space="preserve"> </w:t>
      </w:r>
      <w:r w:rsidRPr="00FD4A4B">
        <w:t>been removed.</w:t>
      </w:r>
    </w:p>
    <w:p w14:paraId="741C1ABE" w14:textId="77777777" w:rsidR="00CB5358" w:rsidRPr="00FD4A4B" w:rsidRDefault="00CB5358" w:rsidP="00CB5358">
      <w:pPr>
        <w:keepNext/>
        <w:keepLines/>
        <w:spacing w:before="180"/>
        <w:rPr>
          <w:b/>
          <w:lang w:eastAsia="zh-CN"/>
        </w:rPr>
      </w:pPr>
      <w:r w:rsidRPr="00FD4A4B">
        <w:rPr>
          <w:b/>
          <w:lang w:eastAsia="zh-CN"/>
        </w:rPr>
        <w:t>Expected Results:</w:t>
      </w:r>
    </w:p>
    <w:p w14:paraId="753AF1F8" w14:textId="77777777" w:rsidR="00CB5358" w:rsidRPr="00FD4A4B" w:rsidRDefault="00CB5358" w:rsidP="00CB5358">
      <w:pPr>
        <w:pStyle w:val="B1"/>
        <w:rPr>
          <w:lang w:eastAsia="ja-JP"/>
        </w:rPr>
      </w:pPr>
      <w:r w:rsidRPr="00FD4A4B">
        <w:rPr>
          <w:lang w:eastAsia="ja-JP"/>
        </w:rPr>
        <w:t>-</w:t>
      </w:r>
      <w:r w:rsidRPr="00FD4A4B">
        <w:rPr>
          <w:lang w:eastAsia="ja-JP"/>
        </w:rPr>
        <w:tab/>
        <w:t>No default content (</w:t>
      </w:r>
      <w:r w:rsidRPr="00FD4A4B">
        <w:rPr>
          <w:spacing w:val="2"/>
        </w:rPr>
        <w:t>examples</w:t>
      </w:r>
      <w:r w:rsidRPr="00FD4A4B">
        <w:t>,</w:t>
      </w:r>
      <w:r w:rsidRPr="00FD4A4B">
        <w:rPr>
          <w:spacing w:val="-2"/>
        </w:rPr>
        <w:t xml:space="preserve"> </w:t>
      </w:r>
      <w:r w:rsidRPr="00FD4A4B">
        <w:rPr>
          <w:spacing w:val="2"/>
        </w:rPr>
        <w:t>hel</w:t>
      </w:r>
      <w:r w:rsidRPr="00FD4A4B">
        <w:t>p</w:t>
      </w:r>
      <w:r w:rsidRPr="00FD4A4B">
        <w:rPr>
          <w:spacing w:val="3"/>
        </w:rPr>
        <w:t xml:space="preserve"> </w:t>
      </w:r>
      <w:r w:rsidRPr="00FD4A4B">
        <w:rPr>
          <w:spacing w:val="2"/>
        </w:rPr>
        <w:t>files</w:t>
      </w:r>
      <w:r w:rsidRPr="00FD4A4B">
        <w:t>,</w:t>
      </w:r>
      <w:r w:rsidRPr="00FD4A4B">
        <w:rPr>
          <w:spacing w:val="3"/>
        </w:rPr>
        <w:t xml:space="preserve"> </w:t>
      </w:r>
      <w:r w:rsidRPr="00FD4A4B">
        <w:rPr>
          <w:spacing w:val="2"/>
        </w:rPr>
        <w:t>documentation</w:t>
      </w:r>
      <w:r w:rsidRPr="00FD4A4B">
        <w:t>,</w:t>
      </w:r>
      <w:r w:rsidRPr="00FD4A4B">
        <w:rPr>
          <w:spacing w:val="-5"/>
        </w:rPr>
        <w:t xml:space="preserve"> </w:t>
      </w:r>
      <w:r w:rsidRPr="00FD4A4B">
        <w:rPr>
          <w:spacing w:val="2"/>
        </w:rPr>
        <w:t>aliases, un-needed directories or manuals</w:t>
      </w:r>
      <w:r w:rsidRPr="00FD4A4B">
        <w:t>) has been found to remain on any Web server component</w:t>
      </w:r>
      <w:r w:rsidRPr="00FD4A4B">
        <w:rPr>
          <w:lang w:eastAsia="ja-JP"/>
        </w:rPr>
        <w:t>.</w:t>
      </w:r>
    </w:p>
    <w:p w14:paraId="7161A490" w14:textId="77777777" w:rsidR="00CB5358" w:rsidRPr="00FD4A4B" w:rsidRDefault="00CB5358" w:rsidP="00CB5358">
      <w:pPr>
        <w:keepNext/>
        <w:keepLines/>
        <w:spacing w:before="180"/>
        <w:rPr>
          <w:b/>
          <w:lang w:eastAsia="zh-CN"/>
        </w:rPr>
      </w:pPr>
      <w:r w:rsidRPr="00FD4A4B">
        <w:rPr>
          <w:b/>
          <w:lang w:eastAsia="zh-CN"/>
        </w:rPr>
        <w:t>Expected format of evidence:</w:t>
      </w:r>
    </w:p>
    <w:p w14:paraId="49F310B0" w14:textId="70DE5BC2" w:rsidR="00CB5358" w:rsidRPr="00FD4A4B" w:rsidDel="00F133A1" w:rsidRDefault="00CB5358" w:rsidP="00CB5358">
      <w:pPr>
        <w:spacing w:after="0"/>
        <w:rPr>
          <w:del w:id="283" w:author="Ben Lorenz" w:date="2024-08-12T09:37:00Z" w16du:dateUtc="2024-08-12T07:37:00Z"/>
        </w:rPr>
      </w:pPr>
      <w:del w:id="284" w:author="Ben Lorenz" w:date="2024-08-12T09:37:00Z" w16du:dateUtc="2024-08-12T07:37:00Z">
        <w:r w:rsidRPr="00FD4A4B" w:rsidDel="00F133A1">
          <w:delText>A testing report provided by the testing agency which will consist of the following information:</w:delText>
        </w:r>
      </w:del>
    </w:p>
    <w:p w14:paraId="0CD40AD4" w14:textId="77777777" w:rsidR="00CB5358" w:rsidRPr="00FD4A4B" w:rsidRDefault="00CB5358" w:rsidP="00CB5358">
      <w:pPr>
        <w:pStyle w:val="B1"/>
      </w:pPr>
      <w:r w:rsidRPr="00FD4A4B">
        <w:t>-</w:t>
      </w:r>
      <w:r w:rsidRPr="00FD4A4B">
        <w:tab/>
        <w:t>Log files and screen shots of test executions.</w:t>
      </w:r>
    </w:p>
    <w:p w14:paraId="3DB02728" w14:textId="1F7DC8DC" w:rsidR="00CB5358" w:rsidRPr="00FD4A4B" w:rsidDel="00F133A1" w:rsidRDefault="00CB5358" w:rsidP="00CB5358">
      <w:pPr>
        <w:pStyle w:val="B1"/>
        <w:rPr>
          <w:del w:id="285" w:author="Ben Lorenz" w:date="2024-08-12T09:37:00Z" w16du:dateUtc="2024-08-12T07:37:00Z"/>
        </w:rPr>
      </w:pPr>
      <w:del w:id="286" w:author="Ben Lorenz" w:date="2024-08-12T09:37:00Z" w16du:dateUtc="2024-08-12T07:37:00Z">
        <w:r w:rsidRPr="00FD4A4B" w:rsidDel="00F133A1">
          <w:delText>-</w:delText>
        </w:r>
        <w:r w:rsidRPr="00FD4A4B" w:rsidDel="00F133A1">
          <w:tab/>
          <w:delText>Test result (Passed or not).</w:delText>
        </w:r>
      </w:del>
    </w:p>
    <w:p w14:paraId="101EE300" w14:textId="77777777" w:rsidR="00DA6E82" w:rsidRDefault="00DA6E82" w:rsidP="00CB5358">
      <w:pPr>
        <w:pStyle w:val="berschrift4"/>
      </w:pPr>
      <w:bookmarkStart w:id="287" w:name="_CR4_3_4_10"/>
      <w:bookmarkStart w:id="288" w:name="_Toc19542445"/>
      <w:bookmarkStart w:id="289" w:name="_Toc35348447"/>
      <w:bookmarkStart w:id="290" w:name="_Toc161741974"/>
      <w:bookmarkEnd w:id="287"/>
    </w:p>
    <w:p w14:paraId="3CF37A66" w14:textId="77777777" w:rsidR="00DA6E82" w:rsidRPr="00AD7D67" w:rsidRDefault="00DA6E82" w:rsidP="00DA6E82">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29DAEF97" w14:textId="39A1D2C0" w:rsidR="00CB5358" w:rsidRPr="00FD4A4B" w:rsidRDefault="00CB5358" w:rsidP="00CB5358">
      <w:pPr>
        <w:pStyle w:val="berschrift4"/>
      </w:pPr>
      <w:r w:rsidRPr="00907F75">
        <w:t>4</w:t>
      </w:r>
      <w:r w:rsidRPr="00FD4A4B">
        <w:t>.3.4.10</w:t>
      </w:r>
      <w:r w:rsidRPr="00FD4A4B">
        <w:tab/>
        <w:t>No directory listings</w:t>
      </w:r>
      <w:bookmarkEnd w:id="288"/>
      <w:bookmarkEnd w:id="289"/>
      <w:bookmarkEnd w:id="290"/>
    </w:p>
    <w:p w14:paraId="4F264753" w14:textId="77777777" w:rsidR="00CB5358" w:rsidRPr="00FD4A4B" w:rsidRDefault="00CB5358" w:rsidP="00CB5358">
      <w:r w:rsidRPr="00FD4A4B">
        <w:rPr>
          <w:i/>
        </w:rPr>
        <w:t>Requirement Name</w:t>
      </w:r>
      <w:r w:rsidRPr="00FD4A4B">
        <w:t>: No directory listings / Directory Brow</w:t>
      </w:r>
      <w:r>
        <w:t>s</w:t>
      </w:r>
      <w:r w:rsidRPr="00FD4A4B">
        <w:t>ing.</w:t>
      </w:r>
    </w:p>
    <w:p w14:paraId="0A8B2255" w14:textId="77777777" w:rsidR="00CB5358" w:rsidRDefault="00CB5358" w:rsidP="00CB5358">
      <w:pPr>
        <w:rPr>
          <w:i/>
        </w:rPr>
      </w:pPr>
      <w:r>
        <w:rPr>
          <w:i/>
        </w:rPr>
        <w:t>Requirement Reference</w:t>
      </w:r>
      <w:r>
        <w:rPr>
          <w:iCs/>
        </w:rPr>
        <w:t xml:space="preserve">: </w:t>
      </w:r>
      <w:r>
        <w:t>In accordance with industry best practice</w:t>
      </w:r>
    </w:p>
    <w:p w14:paraId="16B0CEEE" w14:textId="77777777" w:rsidR="00CB5358" w:rsidRPr="00FD4A4B" w:rsidRDefault="00CB5358" w:rsidP="00CB5358">
      <w:r w:rsidRPr="00FD4A4B">
        <w:rPr>
          <w:i/>
        </w:rPr>
        <w:t>Requirement Description</w:t>
      </w:r>
      <w:r w:rsidRPr="00FD4A4B">
        <w:t>: Directory</w:t>
      </w:r>
      <w:r w:rsidRPr="00E32DBA">
        <w:t xml:space="preserve"> </w:t>
      </w:r>
      <w:r w:rsidRPr="00FD4A4B">
        <w:t>listings</w:t>
      </w:r>
      <w:r w:rsidRPr="00E32DBA">
        <w:t xml:space="preserve"> </w:t>
      </w:r>
      <w:r w:rsidRPr="00FD4A4B">
        <w:t>(indexing)</w:t>
      </w:r>
      <w:r w:rsidRPr="00E32DBA">
        <w:t xml:space="preserve"> / "Directory browsing" </w:t>
      </w:r>
      <w:r w:rsidRPr="00FD4A4B">
        <w:t>shall</w:t>
      </w:r>
      <w:r w:rsidRPr="00E32DBA">
        <w:t xml:space="preserve"> </w:t>
      </w:r>
      <w:r w:rsidRPr="00FD4A4B">
        <w:t>be</w:t>
      </w:r>
      <w:r w:rsidRPr="00E32DBA">
        <w:t xml:space="preserve"> </w:t>
      </w:r>
      <w:r w:rsidRPr="00FD4A4B">
        <w:t>deactivated.</w:t>
      </w:r>
    </w:p>
    <w:p w14:paraId="17FF2ED8"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5.3.6.9, File/Directory Read Permissions Misuse</w:t>
      </w:r>
    </w:p>
    <w:p w14:paraId="33B4D8A8" w14:textId="77777777" w:rsidR="00CB5358" w:rsidRPr="00FD4A4B" w:rsidRDefault="00CB5358" w:rsidP="00CB5358">
      <w:r w:rsidRPr="00FD4A4B">
        <w:rPr>
          <w:i/>
        </w:rPr>
        <w:t>Test Case</w:t>
      </w:r>
      <w:r w:rsidRPr="00FD4A4B">
        <w:t xml:space="preserve">: </w:t>
      </w:r>
    </w:p>
    <w:p w14:paraId="3BE863BF" w14:textId="77777777" w:rsidR="00CB5358" w:rsidRPr="00FD4A4B" w:rsidRDefault="00CB5358" w:rsidP="00CB5358">
      <w:r w:rsidRPr="00FD4A4B">
        <w:rPr>
          <w:b/>
          <w:i/>
        </w:rPr>
        <w:lastRenderedPageBreak/>
        <w:t>Test Name</w:t>
      </w:r>
      <w:r w:rsidRPr="00FD4A4B">
        <w:rPr>
          <w:b/>
        </w:rPr>
        <w:t xml:space="preserve">: </w:t>
      </w:r>
      <w:r w:rsidRPr="00FD4A4B">
        <w:t>TC_NO_DIRECTORY_LISTINGS</w:t>
      </w:r>
    </w:p>
    <w:p w14:paraId="5D477180" w14:textId="77777777" w:rsidR="00CB5358" w:rsidRPr="00FD4A4B" w:rsidRDefault="00CB5358" w:rsidP="00CB5358">
      <w:pPr>
        <w:keepNext/>
        <w:keepLines/>
        <w:spacing w:before="180"/>
        <w:rPr>
          <w:b/>
          <w:lang w:eastAsia="zh-CN"/>
        </w:rPr>
      </w:pPr>
      <w:r w:rsidRPr="00FD4A4B">
        <w:rPr>
          <w:b/>
          <w:lang w:eastAsia="zh-CN"/>
        </w:rPr>
        <w:t>Purpose:</w:t>
      </w:r>
    </w:p>
    <w:p w14:paraId="18DA108C" w14:textId="77777777" w:rsidR="00CB5358" w:rsidRPr="00FD4A4B" w:rsidRDefault="00CB5358" w:rsidP="00CB5358">
      <w:r w:rsidRPr="00FD4A4B">
        <w:t>To verify that Directory listings / Directory browsing has been deactivated in all Web server components.</w:t>
      </w:r>
    </w:p>
    <w:p w14:paraId="00B9848F" w14:textId="77777777" w:rsidR="00CB5358" w:rsidRPr="00FD4A4B" w:rsidRDefault="00CB5358" w:rsidP="00CB5358">
      <w:pPr>
        <w:keepNext/>
        <w:keepLines/>
        <w:spacing w:before="180"/>
        <w:rPr>
          <w:b/>
          <w:lang w:eastAsia="zh-CN"/>
        </w:rPr>
      </w:pPr>
      <w:r w:rsidRPr="00FD4A4B">
        <w:rPr>
          <w:b/>
          <w:lang w:eastAsia="zh-CN"/>
        </w:rPr>
        <w:t>Procedure and execution steps</w:t>
      </w:r>
    </w:p>
    <w:p w14:paraId="681F102E" w14:textId="77777777" w:rsidR="00CB5358" w:rsidRPr="00FD4A4B" w:rsidRDefault="00CB5358" w:rsidP="00CB5358">
      <w:pPr>
        <w:keepNext/>
        <w:keepLines/>
        <w:spacing w:before="180"/>
        <w:ind w:left="284"/>
        <w:rPr>
          <w:b/>
          <w:lang w:eastAsia="zh-CN"/>
        </w:rPr>
      </w:pPr>
      <w:r w:rsidRPr="00FD4A4B">
        <w:rPr>
          <w:b/>
          <w:lang w:eastAsia="zh-CN"/>
        </w:rPr>
        <w:t>Pre-Conditions:</w:t>
      </w:r>
    </w:p>
    <w:p w14:paraId="0ABC9154" w14:textId="77777777" w:rsidR="00CB5358" w:rsidRPr="00FD4A4B" w:rsidRDefault="00CB5358" w:rsidP="00CB5358">
      <w:pPr>
        <w:pStyle w:val="B1"/>
      </w:pPr>
      <w:r w:rsidRPr="00FD4A4B">
        <w:rPr>
          <w:lang w:eastAsia="ja-JP"/>
        </w:rPr>
        <w:t>-</w:t>
      </w:r>
      <w:r w:rsidRPr="00FD4A4B">
        <w:rPr>
          <w:lang w:eastAsia="ja-JP"/>
        </w:rPr>
        <w:tab/>
        <w:t>The tester has administrative privileges</w:t>
      </w:r>
    </w:p>
    <w:p w14:paraId="7F1FEF92"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0736ACC1" w14:textId="77777777" w:rsidR="00CB5358" w:rsidRPr="00FD4A4B" w:rsidRDefault="00CB5358" w:rsidP="00CB5358">
      <w:pPr>
        <w:pStyle w:val="B1"/>
      </w:pPr>
      <w:r w:rsidRPr="00FD4A4B">
        <w:rPr>
          <w:lang w:eastAsia="ja-JP"/>
        </w:rPr>
        <w:t>-</w:t>
      </w:r>
      <w:r w:rsidRPr="00FD4A4B">
        <w:rPr>
          <w:lang w:eastAsia="ja-JP"/>
        </w:rPr>
        <w:tab/>
      </w:r>
      <w:r>
        <w:t xml:space="preserve">The tester should have configured a script, or an automatic assessment tool adapted in line with the Requirement </w:t>
      </w:r>
      <w:proofErr w:type="gramStart"/>
      <w:r>
        <w:t>Description</w:t>
      </w:r>
      <w:r>
        <w:rPr>
          <w:lang w:eastAsia="ja-JP"/>
        </w:rPr>
        <w:t>.</w:t>
      </w:r>
      <w:r w:rsidRPr="00FD4A4B">
        <w:rPr>
          <w:lang w:eastAsia="ja-JP"/>
        </w:rPr>
        <w:t>.</w:t>
      </w:r>
      <w:proofErr w:type="gramEnd"/>
    </w:p>
    <w:p w14:paraId="578E0D34" w14:textId="77777777" w:rsidR="00CB5358" w:rsidRPr="00FD4A4B" w:rsidRDefault="00CB5358" w:rsidP="00CB5358">
      <w:pPr>
        <w:keepNext/>
        <w:keepLines/>
        <w:spacing w:before="180"/>
        <w:ind w:left="284"/>
        <w:rPr>
          <w:b/>
          <w:lang w:eastAsia="zh-CN"/>
        </w:rPr>
      </w:pPr>
      <w:r w:rsidRPr="00FD4A4B">
        <w:rPr>
          <w:b/>
          <w:lang w:eastAsia="zh-CN"/>
        </w:rPr>
        <w:t>Execution Steps</w:t>
      </w:r>
    </w:p>
    <w:p w14:paraId="7F9D5A5B" w14:textId="77777777" w:rsidR="00CB5358" w:rsidRPr="00FD4A4B" w:rsidRDefault="00CB5358" w:rsidP="00CB5358">
      <w:pPr>
        <w:pStyle w:val="B1"/>
      </w:pPr>
      <w:r w:rsidRPr="00FD4A4B">
        <w:t>-</w:t>
      </w:r>
      <w:r w:rsidRPr="00FD4A4B">
        <w:tab/>
      </w:r>
      <w:r>
        <w:t>The tester</w:t>
      </w:r>
      <w:r w:rsidRPr="00FD4A4B" w:rsidDel="00813754">
        <w:t xml:space="preserve"> </w:t>
      </w:r>
      <w:r>
        <w:t>c</w:t>
      </w:r>
      <w:r w:rsidRPr="00FD4A4B">
        <w:t>heck</w:t>
      </w:r>
      <w:r>
        <w:t>s</w:t>
      </w:r>
      <w:r w:rsidRPr="00FD4A4B">
        <w:t xml:space="preserve"> that Directory</w:t>
      </w:r>
      <w:r w:rsidRPr="00FD4A4B">
        <w:rPr>
          <w:spacing w:val="-7"/>
        </w:rPr>
        <w:t xml:space="preserve"> </w:t>
      </w:r>
      <w:r w:rsidRPr="00FD4A4B">
        <w:t>listings</w:t>
      </w:r>
      <w:r w:rsidRPr="00FD4A4B">
        <w:rPr>
          <w:spacing w:val="-6"/>
        </w:rPr>
        <w:t xml:space="preserve"> </w:t>
      </w:r>
      <w:r w:rsidRPr="00FD4A4B">
        <w:t>(indexing)</w:t>
      </w:r>
      <w:r w:rsidRPr="00FD4A4B">
        <w:rPr>
          <w:spacing w:val="-8"/>
        </w:rPr>
        <w:t xml:space="preserve"> / "Directory browsing" </w:t>
      </w:r>
      <w:r w:rsidRPr="00FD4A4B">
        <w:t>has</w:t>
      </w:r>
      <w:r w:rsidRPr="00FD4A4B">
        <w:rPr>
          <w:spacing w:val="-4"/>
        </w:rPr>
        <w:t xml:space="preserve"> </w:t>
      </w:r>
      <w:r w:rsidRPr="00FD4A4B">
        <w:t>been</w:t>
      </w:r>
      <w:r w:rsidRPr="00FD4A4B">
        <w:rPr>
          <w:spacing w:val="-2"/>
        </w:rPr>
        <w:t xml:space="preserve"> </w:t>
      </w:r>
      <w:r w:rsidRPr="00FD4A4B">
        <w:t>deactivated in all Web server components.</w:t>
      </w:r>
    </w:p>
    <w:p w14:paraId="52A0466D" w14:textId="77777777" w:rsidR="00CB5358" w:rsidRPr="00FD4A4B" w:rsidRDefault="00CB5358" w:rsidP="00CB5358">
      <w:pPr>
        <w:keepNext/>
        <w:keepLines/>
        <w:spacing w:before="180"/>
        <w:rPr>
          <w:b/>
          <w:lang w:eastAsia="zh-CN"/>
        </w:rPr>
      </w:pPr>
      <w:r w:rsidRPr="00FD4A4B">
        <w:rPr>
          <w:b/>
          <w:lang w:eastAsia="zh-CN"/>
        </w:rPr>
        <w:t>Expected Results:</w:t>
      </w:r>
    </w:p>
    <w:p w14:paraId="69BA96B1" w14:textId="77777777" w:rsidR="00CB5358" w:rsidRPr="00FD4A4B" w:rsidRDefault="00CB5358" w:rsidP="00CB5358">
      <w:pPr>
        <w:pStyle w:val="B1"/>
        <w:rPr>
          <w:lang w:eastAsia="ja-JP"/>
        </w:rPr>
      </w:pPr>
      <w:r w:rsidRPr="00FD4A4B">
        <w:rPr>
          <w:lang w:eastAsia="ja-JP"/>
        </w:rPr>
        <w:t>-</w:t>
      </w:r>
      <w:r w:rsidRPr="00FD4A4B">
        <w:rPr>
          <w:lang w:eastAsia="ja-JP"/>
        </w:rPr>
        <w:tab/>
        <w:t>Evidence that Directory listing / Directory browsing has been deactivated in all Web server components.</w:t>
      </w:r>
    </w:p>
    <w:p w14:paraId="3633EF00" w14:textId="77777777" w:rsidR="00CB5358" w:rsidRPr="00FD4A4B" w:rsidRDefault="00CB5358" w:rsidP="00CB5358">
      <w:pPr>
        <w:keepNext/>
        <w:keepLines/>
        <w:spacing w:before="180"/>
        <w:rPr>
          <w:b/>
          <w:lang w:eastAsia="zh-CN"/>
        </w:rPr>
      </w:pPr>
      <w:r w:rsidRPr="00FD4A4B">
        <w:rPr>
          <w:b/>
          <w:lang w:eastAsia="zh-CN"/>
        </w:rPr>
        <w:t>Expected format of evidence:</w:t>
      </w:r>
    </w:p>
    <w:p w14:paraId="01649FA8" w14:textId="6C083549" w:rsidR="00CB5358" w:rsidRPr="00FD4A4B" w:rsidDel="00F133A1" w:rsidRDefault="00CB5358" w:rsidP="00CB5358">
      <w:pPr>
        <w:spacing w:after="0"/>
        <w:rPr>
          <w:del w:id="291" w:author="Ben Lorenz" w:date="2024-08-12T09:37:00Z" w16du:dateUtc="2024-08-12T07:37:00Z"/>
        </w:rPr>
      </w:pPr>
      <w:del w:id="292" w:author="Ben Lorenz" w:date="2024-08-12T09:37:00Z" w16du:dateUtc="2024-08-12T07:37:00Z">
        <w:r w:rsidRPr="00FD4A4B" w:rsidDel="00F133A1">
          <w:delText>A testing report provided by the testing agency which will consist of the following information:</w:delText>
        </w:r>
      </w:del>
    </w:p>
    <w:p w14:paraId="0C4D9C8B" w14:textId="77777777" w:rsidR="00CB5358" w:rsidRPr="00FD4A4B" w:rsidRDefault="00CB5358" w:rsidP="00CB5358">
      <w:pPr>
        <w:pStyle w:val="B1"/>
      </w:pPr>
      <w:r w:rsidRPr="00FD4A4B">
        <w:t>-</w:t>
      </w:r>
      <w:r w:rsidRPr="00FD4A4B">
        <w:tab/>
        <w:t>Log files and screen shots of test executions</w:t>
      </w:r>
    </w:p>
    <w:p w14:paraId="187B2FEE" w14:textId="781DBC7A" w:rsidR="00CB5358" w:rsidRPr="00FD4A4B" w:rsidDel="00F133A1" w:rsidRDefault="00CB5358" w:rsidP="00CB5358">
      <w:pPr>
        <w:pStyle w:val="B1"/>
        <w:rPr>
          <w:del w:id="293" w:author="Ben Lorenz" w:date="2024-08-12T09:37:00Z" w16du:dateUtc="2024-08-12T07:37:00Z"/>
        </w:rPr>
      </w:pPr>
      <w:del w:id="294" w:author="Ben Lorenz" w:date="2024-08-12T09:37:00Z" w16du:dateUtc="2024-08-12T07:37:00Z">
        <w:r w:rsidRPr="00FD4A4B" w:rsidDel="00F133A1">
          <w:delText>-</w:delText>
        </w:r>
        <w:r w:rsidRPr="00FD4A4B" w:rsidDel="00F133A1">
          <w:tab/>
          <w:delText>Test result (Passed or not)</w:delText>
        </w:r>
      </w:del>
    </w:p>
    <w:p w14:paraId="6762DB85" w14:textId="77777777" w:rsidR="000146A5" w:rsidRDefault="000146A5" w:rsidP="00CB5358">
      <w:pPr>
        <w:pStyle w:val="berschrift4"/>
      </w:pPr>
      <w:bookmarkStart w:id="295" w:name="_CR4_3_4_11"/>
      <w:bookmarkStart w:id="296" w:name="_Toc19542446"/>
      <w:bookmarkStart w:id="297" w:name="_Toc35348448"/>
      <w:bookmarkStart w:id="298" w:name="_Toc161741975"/>
      <w:bookmarkEnd w:id="295"/>
    </w:p>
    <w:p w14:paraId="39E5FD4B" w14:textId="77777777" w:rsidR="000146A5" w:rsidRPr="00AD7D67" w:rsidRDefault="000146A5" w:rsidP="000146A5">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48EA7B9D" w14:textId="00556726" w:rsidR="00CB5358" w:rsidRPr="00FD4A4B" w:rsidRDefault="00CB5358" w:rsidP="00CB5358">
      <w:pPr>
        <w:pStyle w:val="berschrift4"/>
      </w:pPr>
      <w:r w:rsidRPr="00907F75">
        <w:t>4</w:t>
      </w:r>
      <w:r w:rsidRPr="00FD4A4B">
        <w:t>.3.4.11</w:t>
      </w:r>
      <w:r w:rsidRPr="00FD4A4B">
        <w:tab/>
        <w:t>Web server information in HTTP headers</w:t>
      </w:r>
      <w:bookmarkEnd w:id="296"/>
      <w:bookmarkEnd w:id="297"/>
      <w:bookmarkEnd w:id="298"/>
    </w:p>
    <w:p w14:paraId="6695166E" w14:textId="77777777" w:rsidR="00CB5358" w:rsidRPr="00FD4A4B" w:rsidRDefault="00CB5358" w:rsidP="00CB5358">
      <w:r w:rsidRPr="00FD4A4B">
        <w:rPr>
          <w:i/>
        </w:rPr>
        <w:t>Requirement Name</w:t>
      </w:r>
      <w:r w:rsidRPr="00FD4A4B">
        <w:t xml:space="preserve">: </w:t>
      </w:r>
      <w:r w:rsidRPr="00AC567D">
        <w:t>Web server information in HTTP headers</w:t>
      </w:r>
      <w:r w:rsidRPr="00FD4A4B">
        <w:t>.</w:t>
      </w:r>
    </w:p>
    <w:p w14:paraId="008A5AC6" w14:textId="77777777" w:rsidR="00CB5358" w:rsidRDefault="00CB5358" w:rsidP="00CB5358">
      <w:pPr>
        <w:rPr>
          <w:i/>
        </w:rPr>
      </w:pPr>
      <w:r>
        <w:rPr>
          <w:i/>
        </w:rPr>
        <w:t>Requirement Reference</w:t>
      </w:r>
      <w:r>
        <w:rPr>
          <w:iCs/>
        </w:rPr>
        <w:t>: I</w:t>
      </w:r>
      <w:r>
        <w:t>n accordance with industry best practice</w:t>
      </w:r>
    </w:p>
    <w:p w14:paraId="56C9051E" w14:textId="77777777" w:rsidR="00CB5358" w:rsidRPr="00FD4A4B" w:rsidRDefault="00CB5358" w:rsidP="00CB5358">
      <w:r w:rsidRPr="00FD4A4B">
        <w:rPr>
          <w:i/>
        </w:rPr>
        <w:t>Requirement Description</w:t>
      </w:r>
      <w:r w:rsidRPr="00FD4A4B">
        <w:t>: The</w:t>
      </w:r>
      <w:r w:rsidRPr="00E32DBA">
        <w:t xml:space="preserve"> </w:t>
      </w:r>
      <w:r w:rsidRPr="00FD4A4B">
        <w:t>HTTP</w:t>
      </w:r>
      <w:r w:rsidRPr="00E32DBA">
        <w:t xml:space="preserve"> </w:t>
      </w:r>
      <w:r w:rsidRPr="00FD4A4B">
        <w:t>header</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78D629A9"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5.3.6.5, System Fingerprinting</w:t>
      </w:r>
    </w:p>
    <w:p w14:paraId="4B0934ED" w14:textId="77777777" w:rsidR="00CB5358" w:rsidRPr="00FD4A4B" w:rsidRDefault="00CB5358" w:rsidP="00CB5358">
      <w:r w:rsidRPr="00FD4A4B">
        <w:rPr>
          <w:i/>
        </w:rPr>
        <w:t>Test Case</w:t>
      </w:r>
      <w:r w:rsidRPr="00FD4A4B">
        <w:t xml:space="preserve">: </w:t>
      </w:r>
    </w:p>
    <w:p w14:paraId="3B403DBE" w14:textId="77777777" w:rsidR="00CB5358" w:rsidRPr="00FD4A4B" w:rsidRDefault="00CB5358" w:rsidP="00CB5358">
      <w:pPr>
        <w:rPr>
          <w:b/>
        </w:rPr>
      </w:pPr>
      <w:r w:rsidRPr="00FD4A4B">
        <w:rPr>
          <w:b/>
          <w:i/>
        </w:rPr>
        <w:t>Test Name</w:t>
      </w:r>
      <w:r w:rsidRPr="00FD4A4B">
        <w:rPr>
          <w:b/>
        </w:rPr>
        <w:t xml:space="preserve">: </w:t>
      </w:r>
      <w:r w:rsidRPr="00FD4A4B">
        <w:t>TC_NO_WEB_SERVER_HEADER_INFORMATION</w:t>
      </w:r>
    </w:p>
    <w:p w14:paraId="2A8D6D1A" w14:textId="77777777" w:rsidR="00CB5358" w:rsidRPr="00FD4A4B" w:rsidRDefault="00CB5358" w:rsidP="00CB5358">
      <w:pPr>
        <w:keepNext/>
        <w:keepLines/>
        <w:spacing w:before="180"/>
        <w:rPr>
          <w:b/>
          <w:lang w:eastAsia="zh-CN"/>
        </w:rPr>
      </w:pPr>
      <w:r w:rsidRPr="00FD4A4B">
        <w:rPr>
          <w:b/>
          <w:lang w:eastAsia="zh-CN"/>
        </w:rPr>
        <w:t>Purpose:</w:t>
      </w:r>
    </w:p>
    <w:p w14:paraId="0E9F5870" w14:textId="77777777" w:rsidR="00CB5358" w:rsidRPr="00FD4A4B" w:rsidRDefault="00CB5358" w:rsidP="00CB5358">
      <w:r w:rsidRPr="00FD4A4B">
        <w:t>To verify that HTTP headers do not</w:t>
      </w:r>
      <w:r w:rsidRPr="00E32DBA">
        <w:t xml:space="preserve"> </w:t>
      </w:r>
      <w:r w:rsidRPr="00FD4A4B">
        <w:t>include</w:t>
      </w:r>
      <w:r w:rsidRPr="00E32DBA">
        <w:t xml:space="preserve"> </w:t>
      </w:r>
      <w:r w:rsidRPr="00FD4A4B">
        <w:t>information</w:t>
      </w:r>
      <w:r w:rsidRPr="00E32DBA">
        <w:t xml:space="preserve"> </w:t>
      </w:r>
      <w:r w:rsidRPr="00FD4A4B">
        <w:t>on</w:t>
      </w:r>
      <w:r w:rsidRPr="00E32DBA">
        <w:t xml:space="preserve"> </w:t>
      </w:r>
      <w:r w:rsidRPr="00FD4A4B">
        <w:t>the</w:t>
      </w:r>
      <w:r w:rsidRPr="00E32DBA">
        <w:t xml:space="preserve"> </w:t>
      </w:r>
      <w:r w:rsidRPr="00FD4A4B">
        <w:t>version</w:t>
      </w:r>
      <w:r w:rsidRPr="00E32DBA">
        <w:t xml:space="preserve"> </w:t>
      </w:r>
      <w:r w:rsidRPr="00FD4A4B">
        <w:t>of</w:t>
      </w:r>
      <w:r w:rsidRPr="00E32DBA">
        <w:t xml:space="preserve"> </w:t>
      </w:r>
      <w:r w:rsidRPr="00FD4A4B">
        <w:t>the</w:t>
      </w:r>
      <w:r w:rsidRPr="00E32DBA">
        <w:t xml:space="preserve"> </w:t>
      </w:r>
      <w:r w:rsidRPr="00FD4A4B">
        <w:t>web</w:t>
      </w:r>
      <w:r w:rsidRPr="00E32DBA">
        <w:t xml:space="preserve"> </w:t>
      </w:r>
      <w:r w:rsidRPr="00FD4A4B">
        <w:t>server</w:t>
      </w:r>
      <w:r w:rsidRPr="00E32DBA">
        <w:t xml:space="preserve"> </w:t>
      </w:r>
      <w:r w:rsidRPr="00FD4A4B">
        <w:t>and</w:t>
      </w:r>
      <w:r w:rsidRPr="00E32DBA">
        <w:t xml:space="preserve"> </w:t>
      </w:r>
      <w:r w:rsidRPr="00FD4A4B">
        <w:t>the</w:t>
      </w:r>
      <w:r w:rsidRPr="00E32DBA">
        <w:t xml:space="preserve"> </w:t>
      </w:r>
      <w:r w:rsidRPr="00FD4A4B">
        <w:t>modules/add-ons</w:t>
      </w:r>
      <w:r w:rsidRPr="00E32DBA">
        <w:t xml:space="preserve"> </w:t>
      </w:r>
      <w:r w:rsidRPr="00FD4A4B">
        <w:t>used.</w:t>
      </w:r>
    </w:p>
    <w:p w14:paraId="121079F0" w14:textId="77777777" w:rsidR="00CB5358" w:rsidRPr="00FD4A4B" w:rsidRDefault="00CB5358" w:rsidP="00CB5358">
      <w:pPr>
        <w:keepNext/>
        <w:keepLines/>
        <w:spacing w:before="180"/>
        <w:rPr>
          <w:b/>
          <w:lang w:eastAsia="zh-CN"/>
        </w:rPr>
      </w:pPr>
      <w:r w:rsidRPr="00FD4A4B">
        <w:rPr>
          <w:b/>
          <w:lang w:eastAsia="zh-CN"/>
        </w:rPr>
        <w:t>Procedure and execution steps</w:t>
      </w:r>
    </w:p>
    <w:p w14:paraId="1D2296F9" w14:textId="77777777" w:rsidR="00CB5358" w:rsidRPr="00FD4A4B" w:rsidRDefault="00CB5358" w:rsidP="00CB5358">
      <w:pPr>
        <w:keepNext/>
        <w:keepLines/>
        <w:spacing w:before="180"/>
        <w:ind w:left="284"/>
        <w:rPr>
          <w:b/>
          <w:lang w:eastAsia="zh-CN"/>
        </w:rPr>
      </w:pPr>
      <w:r w:rsidRPr="00FD4A4B">
        <w:rPr>
          <w:b/>
          <w:lang w:eastAsia="zh-CN"/>
        </w:rPr>
        <w:t>Pre-Conditions:</w:t>
      </w:r>
    </w:p>
    <w:p w14:paraId="53069D6E" w14:textId="77777777" w:rsidR="00CB5358" w:rsidRPr="00FD4A4B" w:rsidRDefault="00CB5358" w:rsidP="00CB5358">
      <w:pPr>
        <w:pStyle w:val="B1"/>
      </w:pPr>
      <w:r w:rsidRPr="00FD4A4B">
        <w:rPr>
          <w:lang w:eastAsia="ja-JP"/>
        </w:rPr>
        <w:t>-</w:t>
      </w:r>
      <w:r w:rsidRPr="00FD4A4B">
        <w:rPr>
          <w:lang w:eastAsia="ja-JP"/>
        </w:rPr>
        <w:tab/>
        <w:t>The tester has administrative privileges</w:t>
      </w:r>
      <w:r>
        <w:rPr>
          <w:lang w:eastAsia="ja-JP"/>
        </w:rPr>
        <w:t>.</w:t>
      </w:r>
    </w:p>
    <w:p w14:paraId="3FD27009"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0720D267" w14:textId="77777777" w:rsidR="00CB5358" w:rsidRPr="00FD4A4B" w:rsidRDefault="00CB5358" w:rsidP="00CB5358">
      <w:pPr>
        <w:pStyle w:val="B1"/>
      </w:pPr>
      <w:r w:rsidRPr="00FD4A4B">
        <w:rPr>
          <w:lang w:eastAsia="ja-JP"/>
        </w:rPr>
        <w:t>-</w:t>
      </w:r>
      <w:r w:rsidRPr="00FD4A4B">
        <w:rPr>
          <w:lang w:eastAsia="ja-JP"/>
        </w:rPr>
        <w:tab/>
      </w:r>
      <w:r>
        <w:t>The tester should have configured a script, or an automatic assessment tool adapted in line with the Requirement Description</w:t>
      </w:r>
      <w:r>
        <w:rPr>
          <w:lang w:eastAsia="ja-JP"/>
        </w:rPr>
        <w:t>.</w:t>
      </w:r>
    </w:p>
    <w:p w14:paraId="113477B0" w14:textId="77777777" w:rsidR="00CB5358" w:rsidRPr="00FD4A4B" w:rsidRDefault="00CB5358" w:rsidP="00CB5358">
      <w:pPr>
        <w:keepNext/>
        <w:keepLines/>
        <w:spacing w:before="180"/>
        <w:ind w:left="284"/>
        <w:rPr>
          <w:b/>
          <w:lang w:eastAsia="zh-CN"/>
        </w:rPr>
      </w:pPr>
      <w:r w:rsidRPr="00FD4A4B">
        <w:rPr>
          <w:b/>
          <w:lang w:eastAsia="zh-CN"/>
        </w:rPr>
        <w:lastRenderedPageBreak/>
        <w:t>Execution Steps</w:t>
      </w:r>
    </w:p>
    <w:p w14:paraId="24E04C3E" w14:textId="77777777" w:rsidR="00CB5358" w:rsidRPr="00FD4A4B" w:rsidRDefault="00CB5358" w:rsidP="00CB5358">
      <w:pPr>
        <w:pStyle w:val="B1"/>
      </w:pPr>
      <w:r w:rsidRPr="00FD4A4B">
        <w:t>1.</w:t>
      </w:r>
      <w:r w:rsidRPr="00FD4A4B">
        <w:tab/>
      </w:r>
      <w:r>
        <w:t>The tester c</w:t>
      </w:r>
      <w:r w:rsidRPr="00FD4A4B">
        <w:t>heck</w:t>
      </w:r>
      <w:r>
        <w:t>s</w:t>
      </w:r>
      <w:r w:rsidRPr="00FD4A4B">
        <w:t xml:space="preserve"> that 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4BD9ADEE" w14:textId="77777777" w:rsidR="00CB5358" w:rsidRPr="00FD4A4B" w:rsidRDefault="00CB5358" w:rsidP="00CB5358">
      <w:pPr>
        <w:keepNext/>
        <w:keepLines/>
        <w:spacing w:before="180"/>
        <w:rPr>
          <w:b/>
          <w:lang w:eastAsia="zh-CN"/>
        </w:rPr>
      </w:pPr>
      <w:r w:rsidRPr="00FD4A4B">
        <w:rPr>
          <w:b/>
          <w:lang w:eastAsia="zh-CN"/>
        </w:rPr>
        <w:t>Expected Results:</w:t>
      </w:r>
    </w:p>
    <w:p w14:paraId="78F26145" w14:textId="77777777" w:rsidR="00CB5358" w:rsidRPr="00FD4A4B" w:rsidRDefault="00CB5358" w:rsidP="00CB5358">
      <w:pPr>
        <w:pStyle w:val="B1"/>
        <w:rPr>
          <w:lang w:eastAsia="ja-JP"/>
        </w:rPr>
      </w:pPr>
      <w:r w:rsidRPr="00FD4A4B">
        <w:rPr>
          <w:lang w:eastAsia="ja-JP"/>
        </w:rPr>
        <w:t>-</w:t>
      </w:r>
      <w:r w:rsidRPr="00FD4A4B">
        <w:rPr>
          <w:lang w:eastAsia="ja-JP"/>
        </w:rPr>
        <w:tab/>
        <w:t xml:space="preserve">Evidence that </w:t>
      </w:r>
      <w:r w:rsidRPr="00FD4A4B">
        <w:t>HTTP headers do not</w:t>
      </w:r>
      <w:r w:rsidRPr="00FD4A4B">
        <w:rPr>
          <w:spacing w:val="-3"/>
        </w:rPr>
        <w:t xml:space="preserve"> </w:t>
      </w:r>
      <w:r w:rsidRPr="00FD4A4B">
        <w:t>include</w:t>
      </w:r>
      <w:r w:rsidRPr="00FD4A4B">
        <w:rPr>
          <w:spacing w:val="-6"/>
        </w:rPr>
        <w:t xml:space="preserve"> </w:t>
      </w:r>
      <w:r w:rsidRPr="00FD4A4B">
        <w:t>information</w:t>
      </w:r>
      <w:r w:rsidRPr="00FD4A4B">
        <w:rPr>
          <w:spacing w:val="-9"/>
        </w:rPr>
        <w:t xml:space="preserve"> </w:t>
      </w:r>
      <w:r w:rsidRPr="00FD4A4B">
        <w:t>on</w:t>
      </w:r>
      <w:r w:rsidRPr="00FD4A4B">
        <w:rPr>
          <w:spacing w:val="-2"/>
        </w:rPr>
        <w:t xml:space="preserve"> </w:t>
      </w:r>
      <w:r w:rsidRPr="00FD4A4B">
        <w:t>the</w:t>
      </w:r>
      <w:r w:rsidRPr="00FD4A4B">
        <w:rPr>
          <w:spacing w:val="-3"/>
        </w:rPr>
        <w:t xml:space="preserve"> </w:t>
      </w:r>
      <w:r w:rsidRPr="00FD4A4B">
        <w:t>version</w:t>
      </w:r>
      <w:r w:rsidRPr="00FD4A4B">
        <w:rPr>
          <w:spacing w:val="-6"/>
        </w:rPr>
        <w:t xml:space="preserve"> </w:t>
      </w:r>
      <w:r w:rsidRPr="00FD4A4B">
        <w:t>of</w:t>
      </w:r>
      <w:r w:rsidRPr="00FD4A4B">
        <w:rPr>
          <w:spacing w:val="-2"/>
        </w:rPr>
        <w:t xml:space="preserve"> </w:t>
      </w:r>
      <w:r w:rsidRPr="00FD4A4B">
        <w:t>the</w:t>
      </w:r>
      <w:r w:rsidRPr="00FD4A4B">
        <w:rPr>
          <w:spacing w:val="-3"/>
        </w:rPr>
        <w:t xml:space="preserve"> </w:t>
      </w:r>
      <w:r w:rsidRPr="00FD4A4B">
        <w:t>web</w:t>
      </w:r>
      <w:r w:rsidRPr="00FD4A4B">
        <w:rPr>
          <w:spacing w:val="-3"/>
        </w:rPr>
        <w:t xml:space="preserve"> </w:t>
      </w:r>
      <w:r w:rsidRPr="00FD4A4B">
        <w:t>server</w:t>
      </w:r>
      <w:r w:rsidRPr="00FD4A4B">
        <w:rPr>
          <w:spacing w:val="-5"/>
        </w:rPr>
        <w:t xml:space="preserve"> </w:t>
      </w:r>
      <w:r w:rsidRPr="00FD4A4B">
        <w:t>and</w:t>
      </w:r>
      <w:r w:rsidRPr="00FD4A4B">
        <w:rPr>
          <w:spacing w:val="-3"/>
        </w:rPr>
        <w:t xml:space="preserve"> </w:t>
      </w:r>
      <w:r w:rsidRPr="00FD4A4B">
        <w:t>the</w:t>
      </w:r>
      <w:r w:rsidRPr="00FD4A4B">
        <w:rPr>
          <w:spacing w:val="-3"/>
        </w:rPr>
        <w:t xml:space="preserve"> </w:t>
      </w:r>
      <w:r w:rsidRPr="00FD4A4B">
        <w:t>modules/add-ons</w:t>
      </w:r>
      <w:r w:rsidRPr="00FD4A4B">
        <w:rPr>
          <w:spacing w:val="-14"/>
        </w:rPr>
        <w:t xml:space="preserve"> </w:t>
      </w:r>
      <w:r w:rsidRPr="00FD4A4B">
        <w:t>used.</w:t>
      </w:r>
    </w:p>
    <w:p w14:paraId="058A7DCB" w14:textId="77777777" w:rsidR="00CB5358" w:rsidRPr="00FD4A4B" w:rsidRDefault="00CB5358" w:rsidP="00CB5358">
      <w:pPr>
        <w:keepNext/>
        <w:keepLines/>
        <w:spacing w:before="180"/>
        <w:rPr>
          <w:b/>
          <w:lang w:eastAsia="zh-CN"/>
        </w:rPr>
      </w:pPr>
      <w:r w:rsidRPr="00FD4A4B">
        <w:rPr>
          <w:b/>
          <w:lang w:eastAsia="zh-CN"/>
        </w:rPr>
        <w:t>Expected format of evidence:</w:t>
      </w:r>
    </w:p>
    <w:p w14:paraId="2D08939D" w14:textId="6E2B9CDD" w:rsidR="00CB5358" w:rsidDel="00F133A1" w:rsidRDefault="00CB5358" w:rsidP="00CB5358">
      <w:pPr>
        <w:spacing w:after="0"/>
        <w:rPr>
          <w:del w:id="299" w:author="Ben Lorenz" w:date="2024-08-12T09:37:00Z" w16du:dateUtc="2024-08-12T07:37:00Z"/>
        </w:rPr>
      </w:pPr>
      <w:del w:id="300" w:author="Ben Lorenz" w:date="2024-08-12T09:37:00Z" w16du:dateUtc="2024-08-12T07:37:00Z">
        <w:r w:rsidRPr="00FD4A4B" w:rsidDel="00F133A1">
          <w:delText>A testing report provided by the testing agency which will consist of the following information:</w:delText>
        </w:r>
      </w:del>
    </w:p>
    <w:p w14:paraId="3D13B0B9" w14:textId="77777777" w:rsidR="00CB5358" w:rsidRPr="00FD4A4B" w:rsidRDefault="00CB5358" w:rsidP="00CB5358">
      <w:pPr>
        <w:spacing w:after="0"/>
      </w:pPr>
    </w:p>
    <w:p w14:paraId="376F7602" w14:textId="77777777" w:rsidR="00CB5358" w:rsidRPr="00FD4A4B" w:rsidRDefault="00CB5358" w:rsidP="00CB5358">
      <w:pPr>
        <w:pStyle w:val="B1"/>
      </w:pPr>
      <w:r w:rsidRPr="00FD4A4B">
        <w:t>-</w:t>
      </w:r>
      <w:r w:rsidRPr="00FD4A4B">
        <w:tab/>
        <w:t>Log files and screen shots of test executions</w:t>
      </w:r>
      <w:r>
        <w:t>.</w:t>
      </w:r>
    </w:p>
    <w:p w14:paraId="4A0F0B89" w14:textId="63897C5A" w:rsidR="00CB5358" w:rsidRPr="00FD4A4B" w:rsidDel="00F133A1" w:rsidRDefault="00CB5358" w:rsidP="00CB5358">
      <w:pPr>
        <w:pStyle w:val="B1"/>
        <w:rPr>
          <w:del w:id="301" w:author="Ben Lorenz" w:date="2024-08-12T09:37:00Z" w16du:dateUtc="2024-08-12T07:37:00Z"/>
        </w:rPr>
      </w:pPr>
      <w:del w:id="302" w:author="Ben Lorenz" w:date="2024-08-12T09:37:00Z" w16du:dateUtc="2024-08-12T07:37:00Z">
        <w:r w:rsidRPr="00FD4A4B" w:rsidDel="00F133A1">
          <w:delText>-</w:delText>
        </w:r>
        <w:r w:rsidRPr="00FD4A4B" w:rsidDel="00F133A1">
          <w:tab/>
          <w:delText>Test result (Passed or not)</w:delText>
        </w:r>
        <w:r w:rsidDel="00F133A1">
          <w:delText>.</w:delText>
        </w:r>
      </w:del>
    </w:p>
    <w:p w14:paraId="4625B316" w14:textId="77777777" w:rsidR="003579E5" w:rsidRDefault="003579E5" w:rsidP="00CB5358">
      <w:pPr>
        <w:pStyle w:val="berschrift4"/>
      </w:pPr>
      <w:bookmarkStart w:id="303" w:name="_CR4_3_4_12"/>
      <w:bookmarkStart w:id="304" w:name="_Toc19542447"/>
      <w:bookmarkStart w:id="305" w:name="_Toc35348449"/>
      <w:bookmarkStart w:id="306" w:name="_Toc161741976"/>
      <w:bookmarkEnd w:id="303"/>
    </w:p>
    <w:p w14:paraId="13D710D6" w14:textId="77777777" w:rsidR="003579E5" w:rsidRPr="00AD7D67" w:rsidRDefault="003579E5" w:rsidP="003579E5">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3E3A5452" w14:textId="21F4C491" w:rsidR="00CB5358" w:rsidRPr="00FD4A4B" w:rsidRDefault="00CB5358" w:rsidP="00CB5358">
      <w:pPr>
        <w:pStyle w:val="berschrift4"/>
      </w:pPr>
      <w:r w:rsidRPr="00907F75">
        <w:t>4</w:t>
      </w:r>
      <w:r w:rsidRPr="00FD4A4B">
        <w:t>.3.4.12</w:t>
      </w:r>
      <w:r w:rsidRPr="00FD4A4B">
        <w:tab/>
        <w:t>Web server information in error pages</w:t>
      </w:r>
      <w:bookmarkEnd w:id="304"/>
      <w:bookmarkEnd w:id="305"/>
      <w:bookmarkEnd w:id="306"/>
      <w:r w:rsidRPr="00FD4A4B">
        <w:t xml:space="preserve"> </w:t>
      </w:r>
    </w:p>
    <w:p w14:paraId="5EC1A78D" w14:textId="77777777" w:rsidR="00CB5358" w:rsidRPr="00FD4A4B" w:rsidRDefault="00CB5358" w:rsidP="00CB5358">
      <w:r w:rsidRPr="00FD4A4B">
        <w:rPr>
          <w:i/>
        </w:rPr>
        <w:t>Requirement Name</w:t>
      </w:r>
      <w:r w:rsidRPr="00FD4A4B">
        <w:t xml:space="preserve">: Web server information in error pages. </w:t>
      </w:r>
    </w:p>
    <w:p w14:paraId="4645BD4A" w14:textId="77777777" w:rsidR="00CB5358" w:rsidRDefault="00CB5358" w:rsidP="00CB5358">
      <w:pPr>
        <w:rPr>
          <w:i/>
        </w:rPr>
      </w:pPr>
      <w:r>
        <w:rPr>
          <w:i/>
        </w:rPr>
        <w:t>Requirement Reference</w:t>
      </w:r>
      <w:r>
        <w:rPr>
          <w:iCs/>
        </w:rPr>
        <w:t xml:space="preserve">: </w:t>
      </w:r>
      <w:r>
        <w:t>In accordance with industry best practice</w:t>
      </w:r>
    </w:p>
    <w:p w14:paraId="7C7B9D64" w14:textId="77777777" w:rsidR="00CB5358" w:rsidRPr="00FD4A4B" w:rsidRDefault="00CB5358" w:rsidP="00CB5358">
      <w:r w:rsidRPr="00FD4A4B">
        <w:rPr>
          <w:i/>
        </w:rPr>
        <w:t>Requirement Description</w:t>
      </w:r>
      <w:r w:rsidRPr="00FD4A4B">
        <w:t xml:space="preserve">: </w:t>
      </w:r>
      <w:r w:rsidRPr="00FD4A4B">
        <w:rPr>
          <w:spacing w:val="2"/>
        </w:rPr>
        <w:t>User-define</w:t>
      </w:r>
      <w:r w:rsidRPr="00FD4A4B">
        <w:t>d</w:t>
      </w:r>
      <w:r w:rsidRPr="00E32DBA">
        <w:t xml:space="preserve"> </w:t>
      </w:r>
      <w:r w:rsidRPr="00FD4A4B">
        <w:rPr>
          <w:spacing w:val="2"/>
        </w:rPr>
        <w:t>erro</w:t>
      </w:r>
      <w:r w:rsidRPr="00FD4A4B">
        <w:t>r</w:t>
      </w:r>
      <w:r w:rsidRPr="00FD4A4B">
        <w:rPr>
          <w:spacing w:val="3"/>
        </w:rPr>
        <w:t xml:space="preserve"> </w:t>
      </w:r>
      <w:r w:rsidRPr="00FD4A4B">
        <w:rPr>
          <w:spacing w:val="2"/>
        </w:rPr>
        <w:t>page</w:t>
      </w:r>
      <w:r w:rsidRPr="00FD4A4B">
        <w:t>s</w:t>
      </w:r>
      <w:r w:rsidRPr="00FD4A4B">
        <w:rPr>
          <w:spacing w:val="2"/>
        </w:rPr>
        <w:t xml:space="preserve"> shall</w:t>
      </w:r>
      <w:r w:rsidRPr="00FD4A4B">
        <w:rPr>
          <w:spacing w:val="3"/>
        </w:rPr>
        <w:t xml:space="preserve"> </w:t>
      </w:r>
      <w:r w:rsidRPr="00FD4A4B">
        <w:rPr>
          <w:spacing w:val="2"/>
        </w:rPr>
        <w:t>no</w:t>
      </w:r>
      <w:r w:rsidRPr="00FD4A4B">
        <w:t>t</w:t>
      </w:r>
      <w:r w:rsidRPr="00FD4A4B">
        <w:rPr>
          <w:spacing w:val="4"/>
        </w:rPr>
        <w:t xml:space="preserve"> </w:t>
      </w:r>
      <w:r w:rsidRPr="00FD4A4B">
        <w:rPr>
          <w:spacing w:val="2"/>
        </w:rPr>
        <w:t>includ</w:t>
      </w:r>
      <w:r w:rsidRPr="00FD4A4B">
        <w:t>e</w:t>
      </w:r>
      <w:r w:rsidRPr="00FD4A4B">
        <w:rPr>
          <w:spacing w:val="1"/>
        </w:rPr>
        <w:t xml:space="preserve"> </w:t>
      </w:r>
      <w:r w:rsidRPr="00FD4A4B">
        <w:rPr>
          <w:spacing w:val="2"/>
        </w:rPr>
        <w:t>versio</w:t>
      </w:r>
      <w:r w:rsidRPr="00FD4A4B">
        <w:t>n</w:t>
      </w:r>
      <w:r w:rsidRPr="00FD4A4B">
        <w:rPr>
          <w:spacing w:val="1"/>
        </w:rPr>
        <w:t xml:space="preserve"> </w:t>
      </w:r>
      <w:r w:rsidRPr="00FD4A4B">
        <w:rPr>
          <w:spacing w:val="2"/>
        </w:rPr>
        <w:t>informatio</w:t>
      </w:r>
      <w:r w:rsidRPr="00FD4A4B">
        <w:t>n</w:t>
      </w:r>
      <w:r w:rsidRPr="00E32DBA">
        <w:t xml:space="preserve"> </w:t>
      </w:r>
      <w:r w:rsidRPr="00FD4A4B">
        <w:rPr>
          <w:spacing w:val="2"/>
        </w:rPr>
        <w:t>abou</w:t>
      </w:r>
      <w:r w:rsidRPr="00FD4A4B">
        <w:t>t</w:t>
      </w:r>
      <w:r w:rsidRPr="00FD4A4B">
        <w:rPr>
          <w:spacing w:val="2"/>
        </w:rPr>
        <w:t xml:space="preserve"> th</w:t>
      </w:r>
      <w:r w:rsidRPr="00FD4A4B">
        <w:t>e</w:t>
      </w:r>
      <w:r w:rsidRPr="00FD4A4B">
        <w:rPr>
          <w:spacing w:val="4"/>
        </w:rPr>
        <w:t xml:space="preserve"> </w:t>
      </w:r>
      <w:r w:rsidRPr="00FD4A4B">
        <w:rPr>
          <w:spacing w:val="2"/>
        </w:rPr>
        <w:t>we</w:t>
      </w:r>
      <w:r w:rsidRPr="00FD4A4B">
        <w:t>b</w:t>
      </w:r>
      <w:r w:rsidRPr="00FD4A4B">
        <w:rPr>
          <w:spacing w:val="4"/>
        </w:rPr>
        <w:t xml:space="preserve"> </w:t>
      </w:r>
      <w:r w:rsidRPr="00FD4A4B">
        <w:rPr>
          <w:spacing w:val="2"/>
        </w:rPr>
        <w:t>serve</w:t>
      </w:r>
      <w:r w:rsidRPr="00FD4A4B">
        <w:t>r</w:t>
      </w:r>
      <w:r w:rsidRPr="00FD4A4B">
        <w:rPr>
          <w:spacing w:val="2"/>
        </w:rPr>
        <w:t xml:space="preserve"> an</w:t>
      </w:r>
      <w:r w:rsidRPr="00FD4A4B">
        <w:t>d</w:t>
      </w:r>
      <w:r w:rsidRPr="00FD4A4B">
        <w:rPr>
          <w:spacing w:val="4"/>
        </w:rPr>
        <w:t xml:space="preserve"> </w:t>
      </w:r>
      <w:r w:rsidRPr="00FD4A4B">
        <w:rPr>
          <w:spacing w:val="2"/>
        </w:rPr>
        <w:t>th</w:t>
      </w:r>
      <w:r w:rsidRPr="00FD4A4B">
        <w:t>e</w:t>
      </w:r>
      <w:r w:rsidRPr="00FD4A4B">
        <w:rPr>
          <w:spacing w:val="4"/>
        </w:rPr>
        <w:t xml:space="preserve"> </w:t>
      </w:r>
      <w:r w:rsidRPr="00FD4A4B">
        <w:rPr>
          <w:spacing w:val="2"/>
        </w:rPr>
        <w:t>modules/add-on</w:t>
      </w:r>
      <w:r w:rsidRPr="00FD4A4B">
        <w:t>s</w:t>
      </w:r>
      <w:r w:rsidRPr="00E32DBA">
        <w:t xml:space="preserve"> </w:t>
      </w:r>
      <w:r w:rsidRPr="00FD4A4B">
        <w:rPr>
          <w:spacing w:val="2"/>
        </w:rPr>
        <w:t>used</w:t>
      </w:r>
      <w:r w:rsidRPr="00FD4A4B">
        <w:t>. Error</w:t>
      </w:r>
      <w:r w:rsidRPr="00E32DBA">
        <w:t xml:space="preserve"> </w:t>
      </w:r>
      <w:r w:rsidRPr="00FD4A4B">
        <w:t>messages</w:t>
      </w:r>
      <w:r w:rsidRPr="00E32DBA">
        <w:t xml:space="preserve"> </w:t>
      </w:r>
      <w:r w:rsidRPr="00FD4A4B">
        <w:t>shall</w:t>
      </w:r>
      <w:r w:rsidRPr="00E32DBA">
        <w:t xml:space="preserve"> </w:t>
      </w:r>
      <w:r w:rsidRPr="00FD4A4B">
        <w:t>not</w:t>
      </w:r>
      <w:r w:rsidRPr="00E32DBA">
        <w:t xml:space="preserve"> </w:t>
      </w:r>
      <w:r w:rsidRPr="00FD4A4B">
        <w:t>include</w:t>
      </w:r>
      <w:r w:rsidRPr="00E32DBA">
        <w:t xml:space="preserve"> </w:t>
      </w:r>
      <w:r w:rsidRPr="00FD4A4B">
        <w:t>internal</w:t>
      </w:r>
      <w:r w:rsidRPr="00E32DBA">
        <w:t xml:space="preserve"> </w:t>
      </w:r>
      <w:r w:rsidRPr="00FD4A4B">
        <w:t>information</w:t>
      </w:r>
      <w:r w:rsidRPr="00E32DBA">
        <w:t xml:space="preserve"> </w:t>
      </w:r>
      <w:r w:rsidRPr="00FD4A4B">
        <w:t>such as</w:t>
      </w:r>
      <w:r w:rsidRPr="00E32DBA">
        <w:t xml:space="preserve"> </w:t>
      </w:r>
      <w:r w:rsidRPr="00FD4A4B">
        <w:t>internal</w:t>
      </w:r>
      <w:r w:rsidRPr="00E32DBA">
        <w:t xml:space="preserve"> </w:t>
      </w:r>
      <w:r w:rsidRPr="00FD4A4B">
        <w:t>server</w:t>
      </w:r>
      <w:r w:rsidRPr="00E32DBA">
        <w:t xml:space="preserve"> </w:t>
      </w:r>
      <w:r w:rsidRPr="00FD4A4B">
        <w:t>names,</w:t>
      </w:r>
      <w:r w:rsidRPr="00E32DBA">
        <w:t xml:space="preserve"> </w:t>
      </w:r>
      <w:r w:rsidRPr="00FD4A4B">
        <w:t>error</w:t>
      </w:r>
      <w:r w:rsidRPr="00E32DBA">
        <w:t xml:space="preserve"> </w:t>
      </w:r>
      <w:r w:rsidRPr="00FD4A4B">
        <w:t>codes,</w:t>
      </w:r>
      <w:r w:rsidRPr="00E32DBA">
        <w:t xml:space="preserve"> </w:t>
      </w:r>
      <w:r w:rsidRPr="00FD4A4B">
        <w:t>etc. Default error pages of the web server shall be replaced by error pages defined by the vendor.</w:t>
      </w:r>
    </w:p>
    <w:p w14:paraId="2D51F98B" w14:textId="77777777" w:rsidR="00CB5358" w:rsidRDefault="00CB5358" w:rsidP="00CB5358">
      <w:pPr>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5.3.6.5, System Fingerprinting</w:t>
      </w:r>
    </w:p>
    <w:p w14:paraId="3CDF18D8" w14:textId="77777777" w:rsidR="00CB5358" w:rsidRPr="00FD4A4B" w:rsidRDefault="00CB5358" w:rsidP="00CB5358">
      <w:r w:rsidRPr="00FD4A4B">
        <w:rPr>
          <w:i/>
        </w:rPr>
        <w:t>Test Case</w:t>
      </w:r>
      <w:r w:rsidRPr="00FD4A4B">
        <w:t xml:space="preserve">: </w:t>
      </w:r>
    </w:p>
    <w:p w14:paraId="55C8FE05" w14:textId="77777777" w:rsidR="00CB5358" w:rsidRPr="00FD4A4B" w:rsidRDefault="00CB5358" w:rsidP="00CB5358">
      <w:r w:rsidRPr="00FD4A4B">
        <w:rPr>
          <w:b/>
          <w:i/>
        </w:rPr>
        <w:t>Test Name</w:t>
      </w:r>
      <w:r w:rsidRPr="00FD4A4B">
        <w:rPr>
          <w:b/>
        </w:rPr>
        <w:t xml:space="preserve">: </w:t>
      </w:r>
      <w:r w:rsidRPr="00FD4A4B">
        <w:t>TC_NO_WEB_SERVER_ERROR_PAGES_INFORMATION</w:t>
      </w:r>
    </w:p>
    <w:p w14:paraId="1AC5E0B5" w14:textId="77777777" w:rsidR="00CB5358" w:rsidRPr="00FD4A4B" w:rsidRDefault="00CB5358" w:rsidP="00CB5358">
      <w:pPr>
        <w:keepNext/>
        <w:keepLines/>
        <w:spacing w:before="180"/>
        <w:rPr>
          <w:b/>
          <w:lang w:eastAsia="zh-CN"/>
        </w:rPr>
      </w:pPr>
      <w:r w:rsidRPr="00FD4A4B">
        <w:rPr>
          <w:b/>
          <w:lang w:eastAsia="zh-CN"/>
        </w:rPr>
        <w:t>Purpose:</w:t>
      </w:r>
    </w:p>
    <w:p w14:paraId="344A3FE5" w14:textId="77777777" w:rsidR="00CB5358" w:rsidRPr="00FD4A4B" w:rsidRDefault="00CB5358" w:rsidP="00CB5358">
      <w:r w:rsidRPr="00FD4A4B">
        <w:t>To verify that error pages and error messages do not include information about the web server.</w:t>
      </w:r>
    </w:p>
    <w:p w14:paraId="1F81FA40" w14:textId="77777777" w:rsidR="00CB5358" w:rsidRPr="00FD4A4B" w:rsidRDefault="00CB5358" w:rsidP="00CB5358">
      <w:pPr>
        <w:keepNext/>
        <w:keepLines/>
        <w:spacing w:before="180"/>
        <w:rPr>
          <w:b/>
          <w:lang w:eastAsia="zh-CN"/>
        </w:rPr>
      </w:pPr>
      <w:r w:rsidRPr="00FD4A4B">
        <w:rPr>
          <w:b/>
          <w:lang w:eastAsia="zh-CN"/>
        </w:rPr>
        <w:t>Procedure and execution steps</w:t>
      </w:r>
    </w:p>
    <w:p w14:paraId="586A3CB8" w14:textId="77777777" w:rsidR="00CB5358" w:rsidRPr="00FD4A4B" w:rsidRDefault="00CB5358" w:rsidP="00CB5358">
      <w:pPr>
        <w:keepNext/>
        <w:keepLines/>
        <w:spacing w:before="180"/>
        <w:ind w:left="284"/>
        <w:rPr>
          <w:b/>
          <w:lang w:eastAsia="zh-CN"/>
        </w:rPr>
      </w:pPr>
      <w:r w:rsidRPr="00FD4A4B">
        <w:rPr>
          <w:b/>
          <w:lang w:eastAsia="zh-CN"/>
        </w:rPr>
        <w:t>Pre-Conditions:</w:t>
      </w:r>
    </w:p>
    <w:p w14:paraId="7EA84604" w14:textId="77777777" w:rsidR="00CB5358" w:rsidRPr="00FD4A4B" w:rsidRDefault="00CB5358" w:rsidP="00CB5358">
      <w:pPr>
        <w:pStyle w:val="B1"/>
      </w:pPr>
      <w:r w:rsidRPr="00FD4A4B">
        <w:rPr>
          <w:lang w:eastAsia="ja-JP"/>
        </w:rPr>
        <w:t>-</w:t>
      </w:r>
      <w:r w:rsidRPr="00FD4A4B">
        <w:rPr>
          <w:lang w:eastAsia="ja-JP"/>
        </w:rPr>
        <w:tab/>
        <w:t>The tester has needed administrative privileges.</w:t>
      </w:r>
    </w:p>
    <w:p w14:paraId="18930C3B"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5C48E1D0" w14:textId="77777777" w:rsidR="00CB5358" w:rsidRPr="00FD4A4B" w:rsidRDefault="00CB5358" w:rsidP="00CB5358">
      <w:pPr>
        <w:pStyle w:val="B1"/>
      </w:pPr>
      <w:r w:rsidRPr="00FD4A4B">
        <w:rPr>
          <w:lang w:eastAsia="ja-JP"/>
        </w:rPr>
        <w:t>-</w:t>
      </w:r>
      <w:r w:rsidRPr="00FD4A4B">
        <w:rPr>
          <w:lang w:eastAsia="ja-JP"/>
        </w:rPr>
        <w:tab/>
      </w:r>
      <w:r w:rsidRPr="00FB53CB">
        <w:rPr>
          <w:lang w:eastAsia="ja-JP"/>
        </w:rPr>
        <w:t>The tester should have configured a script, or an automatic assessment tool adapted in line with the Requirement Description.</w:t>
      </w:r>
    </w:p>
    <w:p w14:paraId="730BD31C" w14:textId="77777777" w:rsidR="00CB5358" w:rsidRPr="00FD4A4B" w:rsidRDefault="00CB5358" w:rsidP="00CB5358">
      <w:pPr>
        <w:keepNext/>
        <w:keepLines/>
        <w:spacing w:before="180"/>
        <w:ind w:left="284"/>
        <w:rPr>
          <w:b/>
          <w:lang w:eastAsia="zh-CN"/>
        </w:rPr>
      </w:pPr>
      <w:r w:rsidRPr="00FD4A4B">
        <w:rPr>
          <w:b/>
          <w:lang w:eastAsia="zh-CN"/>
        </w:rPr>
        <w:t>Execution Steps</w:t>
      </w:r>
    </w:p>
    <w:p w14:paraId="27AEBE41" w14:textId="77777777" w:rsidR="00CB5358" w:rsidRPr="00FD4A4B" w:rsidRDefault="00CB5358" w:rsidP="00CB5358">
      <w:pPr>
        <w:pStyle w:val="B1"/>
      </w:pPr>
      <w:r w:rsidRPr="00FD4A4B">
        <w:t>-</w:t>
      </w:r>
      <w:r w:rsidRPr="00FD4A4B">
        <w:tab/>
      </w:r>
      <w:r w:rsidRPr="00FB53CB">
        <w:t>The tester c</w:t>
      </w:r>
      <w:r w:rsidRPr="00FD4A4B">
        <w:t>heck</w:t>
      </w:r>
      <w:r w:rsidRPr="00FB53CB">
        <w:t>s</w:t>
      </w:r>
      <w:r w:rsidRPr="00FD4A4B">
        <w:t xml:space="preserve"> that generated error pages and error messages do not include information about the web server.</w:t>
      </w:r>
    </w:p>
    <w:p w14:paraId="75C5786F" w14:textId="77777777" w:rsidR="00CB5358" w:rsidRPr="00FD4A4B" w:rsidRDefault="00CB5358" w:rsidP="00CB5358">
      <w:pPr>
        <w:keepNext/>
        <w:keepLines/>
        <w:spacing w:before="180"/>
        <w:rPr>
          <w:b/>
          <w:lang w:eastAsia="zh-CN"/>
        </w:rPr>
      </w:pPr>
      <w:r w:rsidRPr="00FD4A4B">
        <w:rPr>
          <w:b/>
          <w:lang w:eastAsia="zh-CN"/>
        </w:rPr>
        <w:t>Expected Results:</w:t>
      </w:r>
    </w:p>
    <w:p w14:paraId="33AA3CB3" w14:textId="77777777" w:rsidR="00CB5358" w:rsidRPr="00FD4A4B" w:rsidRDefault="00CB5358" w:rsidP="00CB5358">
      <w:pPr>
        <w:pStyle w:val="B1"/>
        <w:rPr>
          <w:lang w:eastAsia="ja-JP"/>
        </w:rPr>
      </w:pPr>
      <w:r w:rsidRPr="00FD4A4B">
        <w:rPr>
          <w:lang w:eastAsia="ja-JP"/>
        </w:rPr>
        <w:t>-</w:t>
      </w:r>
      <w:r w:rsidRPr="00FD4A4B">
        <w:rPr>
          <w:lang w:eastAsia="ja-JP"/>
        </w:rPr>
        <w:tab/>
        <w:t xml:space="preserve">Evidence that </w:t>
      </w:r>
      <w:r w:rsidRPr="00FD4A4B">
        <w:t>generated error pages and error messages do not include information about the web server.</w:t>
      </w:r>
    </w:p>
    <w:p w14:paraId="24E77AF7" w14:textId="77777777" w:rsidR="00CB5358" w:rsidRPr="00FD4A4B" w:rsidRDefault="00CB5358" w:rsidP="00CB5358">
      <w:pPr>
        <w:keepNext/>
        <w:keepLines/>
        <w:spacing w:before="180"/>
        <w:rPr>
          <w:b/>
          <w:lang w:eastAsia="zh-CN"/>
        </w:rPr>
      </w:pPr>
      <w:r w:rsidRPr="00FD4A4B">
        <w:rPr>
          <w:b/>
          <w:lang w:eastAsia="zh-CN"/>
        </w:rPr>
        <w:t>Expected format of evidence:</w:t>
      </w:r>
    </w:p>
    <w:p w14:paraId="5F652AB3" w14:textId="39795DA8" w:rsidR="00CB5358" w:rsidRPr="00FD4A4B" w:rsidDel="00F133A1" w:rsidRDefault="00CB5358" w:rsidP="00CB5358">
      <w:pPr>
        <w:spacing w:after="0"/>
        <w:rPr>
          <w:del w:id="307" w:author="Ben Lorenz" w:date="2024-08-12T09:37:00Z" w16du:dateUtc="2024-08-12T07:37:00Z"/>
        </w:rPr>
      </w:pPr>
      <w:del w:id="308" w:author="Ben Lorenz" w:date="2024-08-12T09:37:00Z" w16du:dateUtc="2024-08-12T07:37:00Z">
        <w:r w:rsidRPr="00FD4A4B" w:rsidDel="00F133A1">
          <w:delText>A testing report provided by the testing agency which will consist of the following information:</w:delText>
        </w:r>
      </w:del>
    </w:p>
    <w:p w14:paraId="4723EE1E" w14:textId="77777777" w:rsidR="00CB5358" w:rsidRPr="00FD4A4B" w:rsidRDefault="00CB5358" w:rsidP="00CB5358">
      <w:pPr>
        <w:pStyle w:val="B1"/>
      </w:pPr>
      <w:r w:rsidRPr="00FD4A4B">
        <w:t>-</w:t>
      </w:r>
      <w:r w:rsidRPr="00FD4A4B">
        <w:tab/>
        <w:t>Log files and screen shots of test executions</w:t>
      </w:r>
    </w:p>
    <w:p w14:paraId="4872CD9D" w14:textId="6E999532" w:rsidR="00CB5358" w:rsidRPr="00FD4A4B" w:rsidDel="00F133A1" w:rsidRDefault="00CB5358" w:rsidP="00CB5358">
      <w:pPr>
        <w:pStyle w:val="B1"/>
        <w:rPr>
          <w:del w:id="309" w:author="Ben Lorenz" w:date="2024-08-12T09:37:00Z" w16du:dateUtc="2024-08-12T07:37:00Z"/>
        </w:rPr>
      </w:pPr>
      <w:del w:id="310" w:author="Ben Lorenz" w:date="2024-08-12T09:37:00Z" w16du:dateUtc="2024-08-12T07:37:00Z">
        <w:r w:rsidRPr="00FD4A4B" w:rsidDel="00F133A1">
          <w:delText>-</w:delText>
        </w:r>
        <w:r w:rsidRPr="00FD4A4B" w:rsidDel="00F133A1">
          <w:tab/>
          <w:delText>Test result (Passed or not)</w:delText>
        </w:r>
      </w:del>
    </w:p>
    <w:p w14:paraId="17BF8F88" w14:textId="77777777" w:rsidR="0000450A" w:rsidRDefault="0000450A" w:rsidP="00CB5358">
      <w:pPr>
        <w:pStyle w:val="berschrift4"/>
      </w:pPr>
      <w:bookmarkStart w:id="311" w:name="_CR4_3_4_13"/>
      <w:bookmarkStart w:id="312" w:name="_Toc19542448"/>
      <w:bookmarkStart w:id="313" w:name="_Toc35348450"/>
      <w:bookmarkStart w:id="314" w:name="_Toc161741977"/>
      <w:bookmarkEnd w:id="311"/>
    </w:p>
    <w:p w14:paraId="47907EC1" w14:textId="77777777" w:rsidR="0000450A" w:rsidRPr="00AD7D67" w:rsidRDefault="0000450A" w:rsidP="0000450A">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7746DC45" w14:textId="38C5CFBE" w:rsidR="00CB5358" w:rsidRPr="00FD4A4B" w:rsidRDefault="00CB5358" w:rsidP="00CB5358">
      <w:pPr>
        <w:pStyle w:val="berschrift4"/>
      </w:pPr>
      <w:r w:rsidRPr="00907F75">
        <w:t>4</w:t>
      </w:r>
      <w:r w:rsidRPr="00FD4A4B">
        <w:t>.3.4.13</w:t>
      </w:r>
      <w:r w:rsidRPr="00FD4A4B">
        <w:tab/>
        <w:t>Minimized file type mappings</w:t>
      </w:r>
      <w:bookmarkEnd w:id="312"/>
      <w:bookmarkEnd w:id="313"/>
      <w:bookmarkEnd w:id="314"/>
    </w:p>
    <w:p w14:paraId="747D33E8" w14:textId="77777777" w:rsidR="00CB5358" w:rsidRDefault="00CB5358" w:rsidP="00CB5358">
      <w:pPr>
        <w:rPr>
          <w:i/>
        </w:rPr>
      </w:pPr>
      <w:r w:rsidRPr="00FD4A4B">
        <w:rPr>
          <w:i/>
        </w:rPr>
        <w:t>Requirement Name</w:t>
      </w:r>
      <w:r w:rsidRPr="00FD4A4B">
        <w:t xml:space="preserve">: </w:t>
      </w:r>
      <w:r w:rsidRPr="00E93ADD">
        <w:t xml:space="preserve">Minimized file type mappings </w:t>
      </w:r>
      <w:r>
        <w:rPr>
          <w:i/>
        </w:rPr>
        <w:t>Requirement Reference</w:t>
      </w:r>
      <w:r>
        <w:rPr>
          <w:iCs/>
        </w:rPr>
        <w:t xml:space="preserve">: </w:t>
      </w:r>
      <w:r>
        <w:t>In accordance with industry best practice</w:t>
      </w:r>
    </w:p>
    <w:p w14:paraId="023D3A67" w14:textId="77777777" w:rsidR="00CB5358" w:rsidRPr="00FD4A4B" w:rsidRDefault="00CB5358" w:rsidP="00CB5358">
      <w:r w:rsidRPr="00FD4A4B">
        <w:rPr>
          <w:i/>
        </w:rPr>
        <w:t>Requirement Description</w:t>
      </w:r>
      <w:r w:rsidRPr="00FD4A4B">
        <w:t>: File</w:t>
      </w:r>
      <w:r w:rsidRPr="00E32DBA">
        <w:t xml:space="preserve"> </w:t>
      </w:r>
      <w:r w:rsidRPr="00FD4A4B">
        <w:t>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shall</w:t>
      </w:r>
      <w:r w:rsidRPr="00E32DBA">
        <w:t xml:space="preserve"> </w:t>
      </w:r>
      <w:r w:rsidRPr="00FD4A4B">
        <w:t>be</w:t>
      </w:r>
      <w:r w:rsidRPr="00E32DBA">
        <w:t xml:space="preserve"> </w:t>
      </w:r>
      <w:r w:rsidRPr="00FD4A4B">
        <w:t>deleted,</w:t>
      </w:r>
      <w:r w:rsidRPr="00E32DBA">
        <w:t xml:space="preserve"> </w:t>
      </w:r>
      <w:r w:rsidRPr="00FD4A4B">
        <w:t>e.g.</w:t>
      </w:r>
      <w:r w:rsidRPr="00E32DBA">
        <w:t xml:space="preserve"> </w:t>
      </w:r>
      <w:proofErr w:type="spellStart"/>
      <w:r w:rsidRPr="00FD4A4B">
        <w:t>php</w:t>
      </w:r>
      <w:proofErr w:type="spellEnd"/>
      <w:r w:rsidRPr="00FD4A4B">
        <w:t xml:space="preserve">, </w:t>
      </w:r>
      <w:proofErr w:type="spellStart"/>
      <w:r w:rsidRPr="00FD4A4B">
        <w:t>phtml</w:t>
      </w:r>
      <w:proofErr w:type="spellEnd"/>
      <w:r w:rsidRPr="00FD4A4B">
        <w:t>,</w:t>
      </w:r>
      <w:r w:rsidRPr="00E32DBA">
        <w:t xml:space="preserve"> </w:t>
      </w:r>
      <w:proofErr w:type="spellStart"/>
      <w:r w:rsidRPr="00FD4A4B">
        <w:t>js</w:t>
      </w:r>
      <w:proofErr w:type="spellEnd"/>
      <w:r w:rsidRPr="00FD4A4B">
        <w:t xml:space="preserve">, </w:t>
      </w:r>
      <w:proofErr w:type="spellStart"/>
      <w:r w:rsidRPr="00FD4A4B">
        <w:t>sh</w:t>
      </w:r>
      <w:proofErr w:type="spellEnd"/>
      <w:r w:rsidRPr="00FD4A4B">
        <w:t xml:space="preserve">, </w:t>
      </w:r>
      <w:proofErr w:type="spellStart"/>
      <w:r w:rsidRPr="00FD4A4B">
        <w:t>csh</w:t>
      </w:r>
      <w:proofErr w:type="spellEnd"/>
      <w:r w:rsidRPr="00FD4A4B">
        <w:t>, bin,</w:t>
      </w:r>
      <w:r w:rsidRPr="00E32DBA">
        <w:t xml:space="preserve"> </w:t>
      </w:r>
      <w:r w:rsidRPr="00FD4A4B">
        <w:t>exe,</w:t>
      </w:r>
      <w:r w:rsidRPr="00E32DBA">
        <w:t xml:space="preserve"> </w:t>
      </w:r>
      <w:r w:rsidRPr="00FD4A4B">
        <w:t>pl,</w:t>
      </w:r>
      <w:r w:rsidRPr="00E32DBA">
        <w:t xml:space="preserve"> </w:t>
      </w:r>
      <w:proofErr w:type="spellStart"/>
      <w:r w:rsidRPr="00FD4A4B">
        <w:t>vbe</w:t>
      </w:r>
      <w:proofErr w:type="spellEnd"/>
      <w:r w:rsidRPr="00FD4A4B">
        <w:t>,</w:t>
      </w:r>
      <w:r w:rsidRPr="00E32DBA">
        <w:t xml:space="preserve"> </w:t>
      </w:r>
      <w:r w:rsidRPr="00FD4A4B">
        <w:t>vbs.</w:t>
      </w:r>
    </w:p>
    <w:p w14:paraId="01F64349" w14:textId="77777777" w:rsidR="00CB5358" w:rsidRDefault="00CB5358" w:rsidP="00CB5358">
      <w:pPr>
        <w:keepNext/>
        <w:rPr>
          <w:i/>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5.3.6.13, Unnecessary Applications</w:t>
      </w:r>
    </w:p>
    <w:p w14:paraId="5F7FEE09" w14:textId="77777777" w:rsidR="00CB5358" w:rsidRPr="00FD4A4B" w:rsidRDefault="00CB5358" w:rsidP="00CB5358">
      <w:pPr>
        <w:keepNext/>
      </w:pPr>
      <w:r w:rsidRPr="00FD4A4B">
        <w:rPr>
          <w:i/>
        </w:rPr>
        <w:t>Test Case</w:t>
      </w:r>
      <w:r w:rsidRPr="00FD4A4B">
        <w:t xml:space="preserve">: </w:t>
      </w:r>
    </w:p>
    <w:p w14:paraId="49DBA7AE" w14:textId="77777777" w:rsidR="00CB5358" w:rsidRPr="00FD4A4B" w:rsidRDefault="00CB5358" w:rsidP="00CB5358">
      <w:pPr>
        <w:rPr>
          <w:b/>
        </w:rPr>
      </w:pPr>
      <w:r w:rsidRPr="00FD4A4B">
        <w:rPr>
          <w:b/>
          <w:i/>
        </w:rPr>
        <w:t>Test Name</w:t>
      </w:r>
      <w:r w:rsidRPr="00FD4A4B">
        <w:rPr>
          <w:b/>
        </w:rPr>
        <w:t xml:space="preserve">: </w:t>
      </w:r>
      <w:r w:rsidRPr="00FD4A4B">
        <w:t>TC_NO_WEB_SERVER_FILE_TYPE MAPPINGS</w:t>
      </w:r>
    </w:p>
    <w:p w14:paraId="0ABC9D4C" w14:textId="77777777" w:rsidR="00CB5358" w:rsidRPr="00FD4A4B" w:rsidRDefault="00CB5358" w:rsidP="00CB5358">
      <w:pPr>
        <w:keepNext/>
        <w:keepLines/>
        <w:spacing w:before="180"/>
        <w:rPr>
          <w:b/>
          <w:lang w:eastAsia="zh-CN"/>
        </w:rPr>
      </w:pPr>
      <w:r w:rsidRPr="00FD4A4B">
        <w:rPr>
          <w:b/>
          <w:lang w:eastAsia="zh-CN"/>
        </w:rPr>
        <w:t>Purpose:</w:t>
      </w:r>
    </w:p>
    <w:p w14:paraId="00EB3359" w14:textId="77777777" w:rsidR="00CB5358" w:rsidRPr="00FD4A4B" w:rsidRDefault="00CB5358" w:rsidP="00CB5358">
      <w:r w:rsidRPr="00FD4A4B">
        <w:t>To verify that file type-</w:t>
      </w:r>
      <w:r w:rsidRPr="00E32DBA">
        <w:t xml:space="preserve"> </w:t>
      </w:r>
      <w:r w:rsidRPr="00FD4A4B">
        <w:t>or</w:t>
      </w:r>
      <w:r w:rsidRPr="00E32DBA">
        <w:t xml:space="preserve"> </w:t>
      </w:r>
      <w:r w:rsidRPr="00FD4A4B">
        <w:t>script</w:t>
      </w:r>
      <w:r w:rsidRPr="00E32DBA">
        <w:t>-</w:t>
      </w:r>
      <w:r w:rsidRPr="00FD4A4B">
        <w:t>mappings</w:t>
      </w:r>
      <w:r w:rsidRPr="00E32DBA">
        <w:t xml:space="preserve"> </w:t>
      </w:r>
      <w:r w:rsidRPr="00FD4A4B">
        <w:t>that</w:t>
      </w:r>
      <w:r w:rsidRPr="00E32DBA">
        <w:t xml:space="preserve"> </w:t>
      </w:r>
      <w:r w:rsidRPr="00FD4A4B">
        <w:t>are</w:t>
      </w:r>
      <w:r w:rsidRPr="00E32DBA">
        <w:t xml:space="preserve"> </w:t>
      </w:r>
      <w:r w:rsidRPr="00FD4A4B">
        <w:t>not</w:t>
      </w:r>
      <w:r w:rsidRPr="00E32DBA">
        <w:t xml:space="preserve"> </w:t>
      </w:r>
      <w:r w:rsidRPr="00FD4A4B">
        <w:t>required</w:t>
      </w:r>
      <w:r w:rsidRPr="00E32DBA">
        <w:t xml:space="preserve"> </w:t>
      </w:r>
      <w:r w:rsidRPr="00FD4A4B">
        <w:t>have been</w:t>
      </w:r>
      <w:r w:rsidRPr="00E32DBA">
        <w:t xml:space="preserve"> </w:t>
      </w:r>
      <w:r w:rsidRPr="00FD4A4B">
        <w:t>deleted.</w:t>
      </w:r>
    </w:p>
    <w:p w14:paraId="5A1D7C6D" w14:textId="77777777" w:rsidR="00CB5358" w:rsidRPr="00FD4A4B" w:rsidRDefault="00CB5358" w:rsidP="00CB5358">
      <w:pPr>
        <w:keepNext/>
        <w:keepLines/>
        <w:spacing w:before="180"/>
        <w:rPr>
          <w:b/>
          <w:lang w:eastAsia="zh-CN"/>
        </w:rPr>
      </w:pPr>
      <w:r w:rsidRPr="00FD4A4B">
        <w:rPr>
          <w:b/>
          <w:lang w:eastAsia="zh-CN"/>
        </w:rPr>
        <w:t>Procedure and execution steps</w:t>
      </w:r>
    </w:p>
    <w:p w14:paraId="383B4A0D" w14:textId="77777777" w:rsidR="00CB5358" w:rsidRPr="00FD4A4B" w:rsidRDefault="00CB5358" w:rsidP="00CB5358">
      <w:pPr>
        <w:keepNext/>
        <w:keepLines/>
        <w:spacing w:before="180"/>
        <w:ind w:left="284"/>
        <w:rPr>
          <w:b/>
          <w:lang w:eastAsia="zh-CN"/>
        </w:rPr>
      </w:pPr>
      <w:r w:rsidRPr="00FD4A4B">
        <w:rPr>
          <w:b/>
          <w:lang w:eastAsia="zh-CN"/>
        </w:rPr>
        <w:t>Pre-Conditions:</w:t>
      </w:r>
    </w:p>
    <w:p w14:paraId="55949B9B" w14:textId="77777777" w:rsidR="00CB5358" w:rsidRPr="00FD4A4B" w:rsidRDefault="00CB5358" w:rsidP="00CB5358">
      <w:pPr>
        <w:pStyle w:val="B1"/>
      </w:pPr>
      <w:r w:rsidRPr="00FD4A4B">
        <w:rPr>
          <w:lang w:eastAsia="ja-JP"/>
        </w:rPr>
        <w:t>-</w:t>
      </w:r>
      <w:r w:rsidRPr="00FD4A4B">
        <w:rPr>
          <w:lang w:eastAsia="ja-JP"/>
        </w:rPr>
        <w:tab/>
        <w:t>The tester has needed administrative privileges.</w:t>
      </w:r>
    </w:p>
    <w:p w14:paraId="41225CB4" w14:textId="77777777" w:rsidR="00CB5358" w:rsidRPr="00FD4A4B" w:rsidRDefault="00CB5358" w:rsidP="00CB5358">
      <w:pPr>
        <w:pStyle w:val="B1"/>
      </w:pPr>
      <w:r w:rsidRPr="00FD4A4B">
        <w:rPr>
          <w:lang w:eastAsia="ja-JP"/>
        </w:rPr>
        <w:t>-</w:t>
      </w:r>
      <w:r w:rsidRPr="00FD4A4B">
        <w:rPr>
          <w:lang w:eastAsia="ja-JP"/>
        </w:rPr>
        <w:tab/>
        <w:t>A tester machine is available.</w:t>
      </w:r>
      <w:r w:rsidRPr="00FD4A4B">
        <w:t xml:space="preserve"> </w:t>
      </w:r>
    </w:p>
    <w:p w14:paraId="5E4B4599" w14:textId="77777777" w:rsidR="00CB5358" w:rsidRPr="00FD4A4B" w:rsidRDefault="00CB5358" w:rsidP="00CB5358">
      <w:pPr>
        <w:pStyle w:val="B1"/>
      </w:pPr>
      <w:r w:rsidRPr="00FD4A4B">
        <w:rPr>
          <w:lang w:eastAsia="ja-JP"/>
        </w:rPr>
        <w:t>-</w:t>
      </w:r>
      <w:r w:rsidRPr="00FD4A4B">
        <w:rPr>
          <w:lang w:eastAsia="ja-JP"/>
        </w:rPr>
        <w:tab/>
      </w:r>
      <w:r w:rsidRPr="00FB53CB">
        <w:rPr>
          <w:lang w:eastAsia="ja-JP"/>
        </w:rPr>
        <w:t>The tester should have configured a script, or an automatic assessment tool adapted in line with the Requirement Description.</w:t>
      </w:r>
    </w:p>
    <w:p w14:paraId="08B9E11E" w14:textId="77777777" w:rsidR="00CB5358" w:rsidRPr="00FD4A4B" w:rsidRDefault="00CB5358" w:rsidP="00CB5358">
      <w:pPr>
        <w:keepNext/>
        <w:keepLines/>
        <w:spacing w:before="180"/>
        <w:ind w:left="284"/>
        <w:rPr>
          <w:b/>
          <w:lang w:eastAsia="zh-CN"/>
        </w:rPr>
      </w:pPr>
      <w:r w:rsidRPr="00FD4A4B">
        <w:rPr>
          <w:b/>
          <w:lang w:eastAsia="zh-CN"/>
        </w:rPr>
        <w:t>Execution Steps</w:t>
      </w:r>
    </w:p>
    <w:p w14:paraId="5DFDE9E7" w14:textId="77777777" w:rsidR="00CB5358" w:rsidRPr="00FD4A4B" w:rsidRDefault="00CB5358" w:rsidP="00CB5358">
      <w:pPr>
        <w:pStyle w:val="B1"/>
      </w:pPr>
      <w:r w:rsidRPr="00FD4A4B">
        <w:t>-</w:t>
      </w:r>
      <w:r w:rsidRPr="00FD4A4B">
        <w:tab/>
      </w:r>
      <w:r w:rsidRPr="00FB53CB">
        <w:t>The tester c</w:t>
      </w:r>
      <w:r w:rsidRPr="00FD4A4B">
        <w:t>heck</w:t>
      </w:r>
      <w:r w:rsidRPr="00FB53CB">
        <w:t>s</w:t>
      </w:r>
      <w:r w:rsidRPr="00FD4A4B">
        <w:t xml:space="preserve"> that 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710330FC" w14:textId="77777777" w:rsidR="00CB5358" w:rsidRPr="00FD4A4B" w:rsidRDefault="00CB5358" w:rsidP="00CB5358">
      <w:pPr>
        <w:keepNext/>
        <w:keepLines/>
        <w:spacing w:before="180"/>
        <w:rPr>
          <w:b/>
          <w:lang w:eastAsia="zh-CN"/>
        </w:rPr>
      </w:pPr>
      <w:r w:rsidRPr="00FD4A4B">
        <w:rPr>
          <w:b/>
          <w:lang w:eastAsia="zh-CN"/>
        </w:rPr>
        <w:t>Expected Results:</w:t>
      </w:r>
    </w:p>
    <w:p w14:paraId="227B2D3C" w14:textId="77777777" w:rsidR="00CB5358" w:rsidRPr="00FD4A4B" w:rsidRDefault="00CB5358" w:rsidP="00CB5358">
      <w:pPr>
        <w:pStyle w:val="B1"/>
        <w:rPr>
          <w:lang w:eastAsia="ja-JP"/>
        </w:rPr>
      </w:pPr>
      <w:r w:rsidRPr="00FD4A4B">
        <w:rPr>
          <w:lang w:eastAsia="ja-JP"/>
        </w:rPr>
        <w:t>-</w:t>
      </w:r>
      <w:r w:rsidRPr="00FD4A4B">
        <w:rPr>
          <w:lang w:eastAsia="ja-JP"/>
        </w:rPr>
        <w:tab/>
        <w:t xml:space="preserve">Evidence that </w:t>
      </w:r>
      <w:r w:rsidRPr="00FD4A4B">
        <w:t>all file type-</w:t>
      </w:r>
      <w:r w:rsidRPr="00FD4A4B">
        <w:rPr>
          <w:spacing w:val="-3"/>
        </w:rPr>
        <w:t xml:space="preserve"> </w:t>
      </w:r>
      <w:r w:rsidRPr="00FD4A4B">
        <w:t>or</w:t>
      </w:r>
      <w:r w:rsidRPr="00FD4A4B">
        <w:rPr>
          <w:spacing w:val="-2"/>
        </w:rPr>
        <w:t xml:space="preserve"> </w:t>
      </w:r>
      <w:r w:rsidRPr="00FD4A4B">
        <w:t>script</w:t>
      </w:r>
      <w:r w:rsidRPr="00FD4A4B">
        <w:rPr>
          <w:spacing w:val="-4"/>
        </w:rPr>
        <w:t>-</w:t>
      </w:r>
      <w:r w:rsidRPr="00FD4A4B">
        <w:t>mappings,</w:t>
      </w:r>
      <w:r w:rsidRPr="00FD4A4B">
        <w:rPr>
          <w:spacing w:val="-8"/>
        </w:rPr>
        <w:t xml:space="preserve"> </w:t>
      </w:r>
      <w:r w:rsidRPr="00FD4A4B">
        <w:t>that</w:t>
      </w:r>
      <w:r w:rsidRPr="00FD4A4B">
        <w:rPr>
          <w:spacing w:val="-3"/>
        </w:rPr>
        <w:t xml:space="preserve"> </w:t>
      </w:r>
      <w:r w:rsidRPr="00FD4A4B">
        <w:t>are</w:t>
      </w:r>
      <w:r w:rsidRPr="00FD4A4B">
        <w:rPr>
          <w:spacing w:val="-3"/>
        </w:rPr>
        <w:t xml:space="preserve"> </w:t>
      </w:r>
      <w:r w:rsidRPr="00FD4A4B">
        <w:t>not</w:t>
      </w:r>
      <w:r w:rsidRPr="00FD4A4B">
        <w:rPr>
          <w:spacing w:val="-3"/>
        </w:rPr>
        <w:t xml:space="preserve"> </w:t>
      </w:r>
      <w:r w:rsidRPr="00FD4A4B">
        <w:t>required,</w:t>
      </w:r>
      <w:r w:rsidRPr="00FD4A4B">
        <w:rPr>
          <w:spacing w:val="-7"/>
        </w:rPr>
        <w:t xml:space="preserve"> </w:t>
      </w:r>
      <w:r w:rsidRPr="00FD4A4B">
        <w:t>have been</w:t>
      </w:r>
      <w:r w:rsidRPr="00FD4A4B">
        <w:rPr>
          <w:spacing w:val="-2"/>
        </w:rPr>
        <w:t xml:space="preserve"> </w:t>
      </w:r>
      <w:r w:rsidRPr="00FD4A4B">
        <w:t>deleted.</w:t>
      </w:r>
    </w:p>
    <w:p w14:paraId="6A8309AC" w14:textId="77777777" w:rsidR="00CB5358" w:rsidRPr="00FD4A4B" w:rsidRDefault="00CB5358" w:rsidP="00CB5358">
      <w:pPr>
        <w:keepNext/>
        <w:keepLines/>
        <w:spacing w:before="180"/>
        <w:rPr>
          <w:b/>
          <w:lang w:eastAsia="zh-CN"/>
        </w:rPr>
      </w:pPr>
      <w:r w:rsidRPr="00FD4A4B">
        <w:rPr>
          <w:b/>
          <w:lang w:eastAsia="zh-CN"/>
        </w:rPr>
        <w:t>Expected format of evidence:</w:t>
      </w:r>
    </w:p>
    <w:p w14:paraId="4016F223" w14:textId="23C175E2" w:rsidR="00CB5358" w:rsidRPr="00FD4A4B" w:rsidDel="00F133A1" w:rsidRDefault="00CB5358" w:rsidP="00CB5358">
      <w:pPr>
        <w:spacing w:after="0"/>
        <w:rPr>
          <w:del w:id="315" w:author="Ben Lorenz" w:date="2024-08-12T09:37:00Z" w16du:dateUtc="2024-08-12T07:37:00Z"/>
        </w:rPr>
      </w:pPr>
      <w:del w:id="316" w:author="Ben Lorenz" w:date="2024-08-12T09:37:00Z" w16du:dateUtc="2024-08-12T07:37:00Z">
        <w:r w:rsidRPr="00FD4A4B" w:rsidDel="00F133A1">
          <w:delText>A testing report provided by the testing agency which will consist of the following information:</w:delText>
        </w:r>
      </w:del>
    </w:p>
    <w:p w14:paraId="4B53FCB6" w14:textId="77777777" w:rsidR="00CB5358" w:rsidRPr="00FD4A4B" w:rsidRDefault="00CB5358" w:rsidP="00CB5358">
      <w:pPr>
        <w:pStyle w:val="B1"/>
      </w:pPr>
      <w:r w:rsidRPr="00FD4A4B">
        <w:t>-</w:t>
      </w:r>
      <w:r w:rsidRPr="00FD4A4B">
        <w:rPr>
          <w:lang w:eastAsia="ja-JP"/>
        </w:rPr>
        <w:tab/>
      </w:r>
      <w:r w:rsidRPr="00FD4A4B">
        <w:t>Log files and screen shots of test executions</w:t>
      </w:r>
      <w:r w:rsidRPr="00FB53CB">
        <w:t>.</w:t>
      </w:r>
    </w:p>
    <w:p w14:paraId="70129D58" w14:textId="7359F2C4" w:rsidR="00CB5358" w:rsidRPr="00FD4A4B" w:rsidDel="00F133A1" w:rsidRDefault="00CB5358" w:rsidP="00CB5358">
      <w:pPr>
        <w:pStyle w:val="B1"/>
        <w:rPr>
          <w:del w:id="317" w:author="Ben Lorenz" w:date="2024-08-12T09:37:00Z" w16du:dateUtc="2024-08-12T07:37:00Z"/>
        </w:rPr>
      </w:pPr>
      <w:del w:id="318" w:author="Ben Lorenz" w:date="2024-08-12T09:37:00Z" w16du:dateUtc="2024-08-12T07:37:00Z">
        <w:r w:rsidRPr="00FD4A4B" w:rsidDel="00F133A1">
          <w:delText>-</w:delText>
        </w:r>
        <w:r w:rsidRPr="00FD4A4B" w:rsidDel="00F133A1">
          <w:tab/>
          <w:delText>Test result (Passed or not)</w:delText>
        </w:r>
        <w:r w:rsidRPr="00FB53CB" w:rsidDel="00F133A1">
          <w:delText>.</w:delText>
        </w:r>
      </w:del>
    </w:p>
    <w:p w14:paraId="576F463A" w14:textId="77777777" w:rsidR="00BC2BBF" w:rsidRDefault="00BC2BBF" w:rsidP="00CB5358">
      <w:pPr>
        <w:pStyle w:val="berschrift4"/>
      </w:pPr>
      <w:bookmarkStart w:id="319" w:name="_CR4_3_4_14"/>
      <w:bookmarkStart w:id="320" w:name="_CR4_3_5"/>
      <w:bookmarkStart w:id="321" w:name="_CR4_3_5_1"/>
      <w:bookmarkStart w:id="322" w:name="_Toc19542452"/>
      <w:bookmarkStart w:id="323" w:name="_Toc35348454"/>
      <w:bookmarkStart w:id="324" w:name="_Toc161741981"/>
      <w:bookmarkEnd w:id="319"/>
      <w:bookmarkEnd w:id="320"/>
      <w:bookmarkEnd w:id="321"/>
    </w:p>
    <w:p w14:paraId="630E0B85" w14:textId="77777777" w:rsidR="00BC2BBF" w:rsidRPr="00AD7D67" w:rsidRDefault="00BC2BBF" w:rsidP="00BC2BBF">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1BBF8FC4" w14:textId="71BF6AC0" w:rsidR="00CB5358" w:rsidRPr="00FD4A4B" w:rsidRDefault="00CB5358" w:rsidP="00CB5358">
      <w:pPr>
        <w:pStyle w:val="berschrift4"/>
      </w:pPr>
      <w:r w:rsidRPr="00907F75">
        <w:t>4</w:t>
      </w:r>
      <w:r w:rsidRPr="00FD4A4B">
        <w:t>.3.5.1</w:t>
      </w:r>
      <w:r w:rsidRPr="00FD4A4B">
        <w:tab/>
        <w:t>Traffic Separation</w:t>
      </w:r>
      <w:bookmarkEnd w:id="322"/>
      <w:bookmarkEnd w:id="323"/>
      <w:bookmarkEnd w:id="324"/>
    </w:p>
    <w:p w14:paraId="1EFB181D" w14:textId="77777777" w:rsidR="00CB5358" w:rsidRPr="00FD4A4B" w:rsidRDefault="00CB5358" w:rsidP="00CB5358">
      <w:r w:rsidRPr="00FD4A4B">
        <w:rPr>
          <w:i/>
        </w:rPr>
        <w:t>Requirement Name</w:t>
      </w:r>
      <w:r w:rsidRPr="00FD4A4B">
        <w:t>: Traffic Separation</w:t>
      </w:r>
    </w:p>
    <w:p w14:paraId="21D8D612" w14:textId="77777777" w:rsidR="00CB5358" w:rsidRDefault="00CB5358" w:rsidP="00CB5358">
      <w:pPr>
        <w:rPr>
          <w:i/>
        </w:rPr>
      </w:pPr>
      <w:r>
        <w:rPr>
          <w:i/>
        </w:rPr>
        <w:t>Requirement Reference</w:t>
      </w:r>
      <w:r>
        <w:rPr>
          <w:iCs/>
        </w:rPr>
        <w:t xml:space="preserve">: </w:t>
      </w:r>
      <w:r>
        <w:t>In accordance with industry best practice</w:t>
      </w:r>
    </w:p>
    <w:p w14:paraId="16993999" w14:textId="77777777" w:rsidR="00CB5358" w:rsidRPr="00FD4A4B" w:rsidRDefault="00CB5358" w:rsidP="00CB5358">
      <w:r w:rsidRPr="00FD4A4B">
        <w:rPr>
          <w:i/>
        </w:rPr>
        <w:t>Requirement Description</w:t>
      </w:r>
      <w:r w:rsidRPr="00FD4A4B">
        <w:t>:</w:t>
      </w:r>
    </w:p>
    <w:p w14:paraId="0F4359E2" w14:textId="77777777" w:rsidR="00CB5358" w:rsidRPr="00FD4A4B" w:rsidRDefault="00CB5358" w:rsidP="00CB5358">
      <w:r w:rsidRPr="00C91B32">
        <w:rPr>
          <w:lang w:val="en-US"/>
        </w:rPr>
        <w:t>The network product shall support physical or logical separation of traffic belonging to different network domains</w:t>
      </w:r>
      <w:r w:rsidRPr="00FD4A4B">
        <w:t xml:space="preserve">. </w:t>
      </w:r>
      <w:r w:rsidRPr="00C91B32">
        <w:t xml:space="preserve">For example, O&amp;M traffic and control plane traffic belong to different network domains. </w:t>
      </w:r>
      <w:r w:rsidRPr="00FD4A4B">
        <w:t xml:space="preserve">See RFC 3871 </w:t>
      </w:r>
      <w:r>
        <w:t xml:space="preserve">[3] </w:t>
      </w:r>
      <w:r w:rsidRPr="00FD4A4B">
        <w:t>for further information.</w:t>
      </w:r>
    </w:p>
    <w:p w14:paraId="25DBE887" w14:textId="77777777" w:rsidR="00CB5358" w:rsidRPr="00FD4A4B" w:rsidRDefault="00CB5358" w:rsidP="00CB5358">
      <w:pPr>
        <w:pStyle w:val="B1"/>
        <w:ind w:left="0" w:firstLine="0"/>
        <w:rPr>
          <w:lang w:eastAsia="zh-CN"/>
        </w:rPr>
      </w:pPr>
      <w:r>
        <w:rPr>
          <w:i/>
        </w:rPr>
        <w:t>Threat References</w:t>
      </w:r>
      <w:r>
        <w:rPr>
          <w:iCs/>
        </w:rPr>
        <w:t xml:space="preserve">: </w:t>
      </w:r>
      <w: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5.3.6.15, lack of GNP traffic isolation</w:t>
      </w:r>
    </w:p>
    <w:p w14:paraId="00744A14" w14:textId="77777777" w:rsidR="00CB5358" w:rsidRPr="00FD4A4B" w:rsidRDefault="00CB5358" w:rsidP="00CB5358">
      <w:r w:rsidRPr="00FD4A4B">
        <w:rPr>
          <w:i/>
        </w:rPr>
        <w:t>Test case</w:t>
      </w:r>
      <w:r w:rsidRPr="00FD4A4B">
        <w:t xml:space="preserve">: </w:t>
      </w:r>
    </w:p>
    <w:p w14:paraId="084A9C3D" w14:textId="77777777" w:rsidR="00CB5358" w:rsidRPr="00FD4A4B" w:rsidRDefault="00CB5358" w:rsidP="00CB5358">
      <w:pPr>
        <w:rPr>
          <w:b/>
        </w:rPr>
      </w:pPr>
      <w:r w:rsidRPr="00FD4A4B">
        <w:rPr>
          <w:b/>
        </w:rPr>
        <w:lastRenderedPageBreak/>
        <w:t xml:space="preserve">Test Name: </w:t>
      </w:r>
      <w:r w:rsidRPr="00FD4A4B">
        <w:t>TC_TRAFFIC_SEPARATION</w:t>
      </w:r>
    </w:p>
    <w:p w14:paraId="315881C4" w14:textId="77777777" w:rsidR="00CB5358" w:rsidRPr="00FD4A4B" w:rsidRDefault="00CB5358" w:rsidP="00CB5358">
      <w:pPr>
        <w:rPr>
          <w:b/>
        </w:rPr>
      </w:pPr>
      <w:r w:rsidRPr="00FD4A4B">
        <w:rPr>
          <w:b/>
        </w:rPr>
        <w:t>Purpose:</w:t>
      </w:r>
    </w:p>
    <w:p w14:paraId="2B77049F" w14:textId="77777777" w:rsidR="00CB5358" w:rsidRPr="00FD4A4B" w:rsidRDefault="00CB5358" w:rsidP="00CB5358">
      <w:r w:rsidRPr="00FD4A4B">
        <w:t xml:space="preserve">To test whether </w:t>
      </w:r>
      <w:r w:rsidRPr="00C91B32">
        <w:t>traffic belonging to different network domains is separated</w:t>
      </w:r>
      <w:r w:rsidRPr="00FD4A4B">
        <w:t>.</w:t>
      </w:r>
    </w:p>
    <w:p w14:paraId="0FF923BD" w14:textId="77777777" w:rsidR="00CB5358" w:rsidRPr="00FD4A4B" w:rsidRDefault="00CB5358" w:rsidP="00CB5358">
      <w:pPr>
        <w:rPr>
          <w:b/>
        </w:rPr>
      </w:pPr>
      <w:r w:rsidRPr="00FD4A4B">
        <w:rPr>
          <w:b/>
        </w:rPr>
        <w:t>Procedure and execution steps:</w:t>
      </w:r>
    </w:p>
    <w:p w14:paraId="63DCCEEE" w14:textId="77777777" w:rsidR="00CB5358" w:rsidRDefault="00CB5358" w:rsidP="00CB5358">
      <w:pPr>
        <w:rPr>
          <w:b/>
        </w:rPr>
      </w:pPr>
      <w:r w:rsidRPr="00FD4A4B">
        <w:rPr>
          <w:b/>
        </w:rPr>
        <w:t>Pre-Condition:</w:t>
      </w:r>
    </w:p>
    <w:p w14:paraId="28FB6AAC" w14:textId="77777777" w:rsidR="00CB5358" w:rsidRPr="00FD4A4B" w:rsidRDefault="00CB5358" w:rsidP="00CB5358">
      <w:pPr>
        <w:pStyle w:val="NO"/>
      </w:pPr>
      <w:r w:rsidRPr="00FD4A4B">
        <w:t xml:space="preserve">NOTE: </w:t>
      </w:r>
      <w:r>
        <w:tab/>
        <w:t>T</w:t>
      </w:r>
      <w:r w:rsidRPr="00FD4A4B">
        <w:t xml:space="preserve">his test applies if the network product is meant to handle </w:t>
      </w:r>
      <w:r w:rsidRPr="00C91B32">
        <w:rPr>
          <w:lang w:val="en-US"/>
        </w:rPr>
        <w:t>traffic from different network domains, e.g.</w:t>
      </w:r>
      <w:r w:rsidRPr="00C91B32">
        <w:t xml:space="preserve"> </w:t>
      </w:r>
      <w:r w:rsidRPr="00FD4A4B">
        <w:t>both O&amp;M and control plane traffic.</w:t>
      </w:r>
    </w:p>
    <w:p w14:paraId="50382159" w14:textId="77777777" w:rsidR="00CB5358" w:rsidRPr="00FD4A4B" w:rsidRDefault="00CB5358" w:rsidP="00CB5358">
      <w:r w:rsidRPr="00FD4A4B">
        <w:t xml:space="preserve">The network product has at least </w:t>
      </w:r>
      <w:r w:rsidRPr="00C91B32">
        <w:t>two separate (logical) interfaces dedicated to different network domains</w:t>
      </w:r>
      <w:r w:rsidRPr="00FD4A4B">
        <w:t xml:space="preserve">. </w:t>
      </w:r>
      <w:r w:rsidRPr="006E31D0">
        <w:t xml:space="preserve">The </w:t>
      </w:r>
      <w:proofErr w:type="gramStart"/>
      <w:r w:rsidRPr="006E31D0">
        <w:t>vendor  provides</w:t>
      </w:r>
      <w:proofErr w:type="gramEnd"/>
      <w:r w:rsidRPr="006E31D0">
        <w:t xml:space="preserve"> this domain related information for the tester. </w:t>
      </w:r>
      <w:r w:rsidRPr="00FD4A4B">
        <w:t xml:space="preserve">Network products for which the test applies and that fail to meet this precondition fail the test by definition. </w:t>
      </w:r>
    </w:p>
    <w:p w14:paraId="14643D82" w14:textId="77777777" w:rsidR="00CB5358" w:rsidRPr="00FD4A4B" w:rsidRDefault="00CB5358" w:rsidP="00CB5358">
      <w:pPr>
        <w:rPr>
          <w:b/>
        </w:rPr>
      </w:pPr>
      <w:r w:rsidRPr="00FD4A4B">
        <w:rPr>
          <w:b/>
        </w:rPr>
        <w:t>Execution Steps</w:t>
      </w:r>
    </w:p>
    <w:p w14:paraId="64986676" w14:textId="77777777" w:rsidR="00CB5358" w:rsidRPr="00FD4A4B" w:rsidRDefault="00CB5358" w:rsidP="00CB5358">
      <w:pPr>
        <w:rPr>
          <w:b/>
        </w:rPr>
      </w:pPr>
      <w:r w:rsidRPr="00FD4A4B">
        <w:rPr>
          <w:b/>
        </w:rPr>
        <w:t>Execute the following steps:</w:t>
      </w:r>
    </w:p>
    <w:p w14:paraId="459FAC96" w14:textId="77777777" w:rsidR="00CB5358" w:rsidRPr="00FD4A4B" w:rsidRDefault="00CB5358" w:rsidP="00CB5358">
      <w:pPr>
        <w:pStyle w:val="B1"/>
      </w:pPr>
      <w:r w:rsidRPr="00FD4A4B">
        <w:t>1.</w:t>
      </w:r>
      <w:r w:rsidRPr="00FD4A4B">
        <w:tab/>
        <w:t xml:space="preserve">The tester checks whether the network product refuses </w:t>
      </w:r>
      <w:r w:rsidRPr="00C91B32">
        <w:rPr>
          <w:lang w:val="en-US"/>
        </w:rPr>
        <w:t>traffic intended for one network domain</w:t>
      </w:r>
      <w:r w:rsidRPr="00FD4A4B">
        <w:t xml:space="preserve"> on all interfaces meant for </w:t>
      </w:r>
      <w:r w:rsidRPr="00C91B32">
        <w:rPr>
          <w:lang w:val="en-US"/>
        </w:rPr>
        <w:t>the other network domain, and vice versa</w:t>
      </w:r>
      <w:r>
        <w:t>.</w:t>
      </w:r>
    </w:p>
    <w:p w14:paraId="19ACC9AA" w14:textId="77777777" w:rsidR="00CB5358" w:rsidRPr="00FD4A4B" w:rsidRDefault="00CB5358" w:rsidP="00CB5358">
      <w:pPr>
        <w:pStyle w:val="B1"/>
      </w:pPr>
      <w:r w:rsidRPr="00FD4A4B">
        <w:t>2.</w:t>
      </w:r>
      <w:r w:rsidRPr="00FD4A4B">
        <w:tab/>
      </w:r>
      <w:r w:rsidRPr="00C91B32">
        <w:rPr>
          <w:lang w:val="en-US"/>
        </w:rPr>
        <w:t>Step 1 is to be performed for all pairs of different network domains</w:t>
      </w:r>
      <w:r w:rsidRPr="00FD4A4B">
        <w:t>.</w:t>
      </w:r>
    </w:p>
    <w:p w14:paraId="14C14A10" w14:textId="77777777" w:rsidR="00CB5358" w:rsidRPr="00FD4A4B" w:rsidRDefault="00CB5358" w:rsidP="00CB5358">
      <w:pPr>
        <w:rPr>
          <w:b/>
        </w:rPr>
      </w:pPr>
      <w:r w:rsidRPr="00FD4A4B">
        <w:rPr>
          <w:b/>
        </w:rPr>
        <w:t>Expected Results:</w:t>
      </w:r>
    </w:p>
    <w:p w14:paraId="56431058" w14:textId="77777777" w:rsidR="00CB5358" w:rsidRDefault="00CB5358" w:rsidP="00CB5358">
      <w:r w:rsidRPr="00FD4A4B">
        <w:t xml:space="preserve">The two tests </w:t>
      </w:r>
      <w:r w:rsidRPr="00F3325A">
        <w:t xml:space="preserve">are </w:t>
      </w:r>
      <w:r w:rsidRPr="00FD4A4B">
        <w:t>successful.</w:t>
      </w:r>
    </w:p>
    <w:p w14:paraId="65D6D336" w14:textId="77777777" w:rsidR="00CB5358" w:rsidRPr="00FD4A4B" w:rsidRDefault="00CB5358" w:rsidP="00CB5358">
      <w:r>
        <w:t>T</w:t>
      </w:r>
      <w:r w:rsidRPr="005114C1">
        <w:t>raffic should not be passed to a domain from which it did not originate</w:t>
      </w:r>
      <w:r>
        <w:t>.</w:t>
      </w:r>
    </w:p>
    <w:p w14:paraId="7D71B740" w14:textId="77777777" w:rsidR="00CB5358" w:rsidRPr="00FD4A4B" w:rsidRDefault="00CB5358" w:rsidP="00CB5358">
      <w:pPr>
        <w:rPr>
          <w:b/>
        </w:rPr>
      </w:pPr>
      <w:r w:rsidRPr="00FD4A4B">
        <w:rPr>
          <w:b/>
        </w:rPr>
        <w:t>Expected format of evidence:</w:t>
      </w:r>
    </w:p>
    <w:p w14:paraId="0E8FFD07" w14:textId="76A42E13" w:rsidR="00CB5358" w:rsidRDefault="00F133A1" w:rsidP="00CB5358">
      <w:pPr>
        <w:rPr>
          <w:lang w:eastAsia="zh-CN"/>
        </w:rPr>
      </w:pPr>
      <w:ins w:id="325" w:author="Ben Lorenz" w:date="2024-08-12T09:38:00Z" w16du:dateUtc="2024-08-12T07:38:00Z">
        <w:r>
          <w:rPr>
            <w:lang w:eastAsia="zh-CN"/>
          </w:rPr>
          <w:t>Evidence containing the results of all attempts</w:t>
        </w:r>
      </w:ins>
      <w:ins w:id="326" w:author="Ben Lorenz" w:date="2024-08-12T09:39:00Z" w16du:dateUtc="2024-08-12T07:39:00Z">
        <w:r>
          <w:rPr>
            <w:lang w:eastAsia="zh-CN"/>
          </w:rPr>
          <w:t xml:space="preserve"> to send traffic </w:t>
        </w:r>
        <w:r w:rsidR="0049177F">
          <w:rPr>
            <w:lang w:eastAsia="zh-CN"/>
          </w:rPr>
          <w:t xml:space="preserve">to </w:t>
        </w:r>
        <w:r>
          <w:rPr>
            <w:lang w:eastAsia="zh-CN"/>
          </w:rPr>
          <w:t>all interface</w:t>
        </w:r>
        <w:r w:rsidR="0049177F">
          <w:rPr>
            <w:lang w:eastAsia="zh-CN"/>
          </w:rPr>
          <w:t>s</w:t>
        </w:r>
      </w:ins>
      <w:ins w:id="327" w:author="Ben Lorenz" w:date="2024-08-12T09:38:00Z" w16du:dateUtc="2024-08-12T07:38:00Z">
        <w:r>
          <w:rPr>
            <w:lang w:eastAsia="zh-CN"/>
          </w:rPr>
          <w:t>, e.g. screenshots, log files, packet captures, error messages.</w:t>
        </w:r>
      </w:ins>
      <w:del w:id="328" w:author="Ben Lorenz" w:date="2024-08-12T09:38:00Z" w16du:dateUtc="2024-08-12T07:38:00Z">
        <w:r w:rsidR="00CB5358" w:rsidRPr="00FD4A4B" w:rsidDel="00F133A1">
          <w:rPr>
            <w:lang w:eastAsia="zh-CN"/>
          </w:rPr>
          <w:delText>A PASS or FAIL.</w:delText>
        </w:r>
      </w:del>
    </w:p>
    <w:p w14:paraId="6F973763" w14:textId="77777777" w:rsidR="00C9018C" w:rsidRDefault="00C9018C" w:rsidP="00C9018C">
      <w:pPr>
        <w:suppressAutoHyphens/>
        <w:rPr>
          <w:color w:val="C9211E"/>
          <w:sz w:val="28"/>
          <w:szCs w:val="28"/>
          <w:lang w:val="en-US"/>
        </w:rPr>
      </w:pPr>
      <w:bookmarkStart w:id="329" w:name="_CR4_3_6"/>
      <w:bookmarkStart w:id="330" w:name="_CR4_3_6_2"/>
      <w:bookmarkStart w:id="331" w:name="_Toc19542455"/>
      <w:bookmarkStart w:id="332" w:name="_Toc35348457"/>
      <w:bookmarkStart w:id="333" w:name="_Toc161741984"/>
      <w:bookmarkEnd w:id="329"/>
      <w:bookmarkEnd w:id="330"/>
    </w:p>
    <w:p w14:paraId="2532655B" w14:textId="2ABEAA47" w:rsidR="00C9018C" w:rsidRPr="00AD7D67" w:rsidRDefault="00C9018C" w:rsidP="00C9018C">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7F7BC024" w14:textId="77777777" w:rsidR="00CB5358" w:rsidRPr="00C07E41" w:rsidRDefault="00CB5358" w:rsidP="00CB5358">
      <w:pPr>
        <w:pStyle w:val="berschrift4"/>
      </w:pPr>
      <w:r w:rsidRPr="00E30097">
        <w:t>4.3.</w:t>
      </w:r>
      <w:r>
        <w:t>6</w:t>
      </w:r>
      <w:r w:rsidRPr="00E30097">
        <w:t>.</w:t>
      </w:r>
      <w:r>
        <w:t>2</w:t>
      </w:r>
      <w:r w:rsidRPr="00E30097">
        <w:tab/>
      </w:r>
      <w:r>
        <w:t>No code execution or inclusion of external resources by JSON parsers</w:t>
      </w:r>
      <w:bookmarkEnd w:id="331"/>
      <w:bookmarkEnd w:id="332"/>
      <w:bookmarkEnd w:id="333"/>
    </w:p>
    <w:p w14:paraId="49873265" w14:textId="77777777" w:rsidR="00CB5358" w:rsidRPr="00E30097" w:rsidRDefault="00CB5358" w:rsidP="00CB5358">
      <w:r w:rsidRPr="00E30097">
        <w:rPr>
          <w:i/>
        </w:rPr>
        <w:t>Requirement Name</w:t>
      </w:r>
      <w:r w:rsidRPr="00E30097">
        <w:t xml:space="preserve">: </w:t>
      </w:r>
      <w:r w:rsidRPr="00215997">
        <w:t>No code execution or inclusion of external resources by JSON parsers</w:t>
      </w:r>
      <w:r>
        <w:t>.</w:t>
      </w:r>
    </w:p>
    <w:p w14:paraId="62A51658" w14:textId="77777777" w:rsidR="00CB5358" w:rsidRDefault="00CB5358" w:rsidP="00CB5358">
      <w:pPr>
        <w:rPr>
          <w:i/>
        </w:rPr>
      </w:pPr>
      <w:r>
        <w:rPr>
          <w:i/>
        </w:rPr>
        <w:t>Requirement Reference</w:t>
      </w:r>
      <w:r>
        <w:rPr>
          <w:iCs/>
        </w:rPr>
        <w:t xml:space="preserve">: </w:t>
      </w:r>
      <w:r>
        <w:t>In accordance with industry best practice</w:t>
      </w:r>
    </w:p>
    <w:p w14:paraId="72571D02" w14:textId="77777777" w:rsidR="00CB5358" w:rsidRPr="00E30097" w:rsidRDefault="00CB5358" w:rsidP="00CB5358">
      <w:r w:rsidRPr="00E30097">
        <w:rPr>
          <w:i/>
        </w:rPr>
        <w:t>Requirement Description</w:t>
      </w:r>
      <w:r w:rsidRPr="00E30097">
        <w:t xml:space="preserve">: </w:t>
      </w:r>
    </w:p>
    <w:p w14:paraId="1300DD46" w14:textId="77777777" w:rsidR="00CB5358" w:rsidRPr="00286251" w:rsidRDefault="00CB5358" w:rsidP="00CB5358">
      <w: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23359089" w14:textId="77777777" w:rsidR="00CB5358" w:rsidRDefault="00CB5358" w:rsidP="00CB5358">
      <w:bookmarkStart w:id="334" w:name="_Hlk19541849"/>
      <w:r w:rsidRPr="001A7701">
        <w:rPr>
          <w:i/>
        </w:rPr>
        <w:t>Threat References</w:t>
      </w:r>
      <w:r w:rsidRPr="001A7701">
        <w:t xml:space="preserve">: </w:t>
      </w:r>
      <w:r>
        <w:t>TR 33.926 [4], clause 6.3.2.1, JSON Parser Exploits</w:t>
      </w:r>
      <w:bookmarkEnd w:id="334"/>
    </w:p>
    <w:p w14:paraId="58F6A3E5" w14:textId="77777777" w:rsidR="00CB5358" w:rsidRPr="00C07E41" w:rsidRDefault="00CB5358" w:rsidP="00CB5358">
      <w:r w:rsidRPr="00C07E41">
        <w:rPr>
          <w:i/>
        </w:rPr>
        <w:t>Test Case</w:t>
      </w:r>
      <w:r w:rsidRPr="00C07E41">
        <w:t xml:space="preserve">: </w:t>
      </w:r>
    </w:p>
    <w:p w14:paraId="08FA7704" w14:textId="77777777" w:rsidR="00CB5358" w:rsidRPr="00C07E41" w:rsidRDefault="00CB5358" w:rsidP="00CB5358">
      <w:pPr>
        <w:rPr>
          <w:b/>
        </w:rPr>
      </w:pPr>
      <w:r w:rsidRPr="00215997">
        <w:rPr>
          <w:b/>
        </w:rPr>
        <w:t>Test Name:</w:t>
      </w:r>
      <w:r w:rsidRPr="00C07E41">
        <w:rPr>
          <w:b/>
        </w:rPr>
        <w:t xml:space="preserve"> </w:t>
      </w:r>
      <w:r w:rsidRPr="00C07E41">
        <w:t>TC_</w:t>
      </w:r>
      <w:r>
        <w:t>JSON_PARSER_CODE_EXEC_INCL</w:t>
      </w:r>
    </w:p>
    <w:p w14:paraId="0BB47A5F" w14:textId="77777777" w:rsidR="00CB5358" w:rsidRPr="00C07E41" w:rsidRDefault="00CB5358" w:rsidP="00CB5358">
      <w:pPr>
        <w:keepNext/>
        <w:keepLines/>
        <w:spacing w:before="180"/>
        <w:rPr>
          <w:b/>
          <w:lang w:eastAsia="zh-CN"/>
        </w:rPr>
      </w:pPr>
      <w:r w:rsidRPr="00C07E41">
        <w:rPr>
          <w:b/>
          <w:lang w:eastAsia="zh-CN"/>
        </w:rPr>
        <w:t>Purpose:</w:t>
      </w:r>
    </w:p>
    <w:p w14:paraId="25C73E8B" w14:textId="77777777" w:rsidR="00CB5358" w:rsidRPr="00C07E41" w:rsidRDefault="00CB5358" w:rsidP="00CB5358">
      <w:r>
        <w:t xml:space="preserve">NFs implementing SBI transfer application data serialized as JSON objects. When receiving such data, an NF parses this JSON representation and creates equivalent internal data structures. Since the contents of the JSON objects </w:t>
      </w:r>
      <w:r w:rsidRPr="00F3325A">
        <w:t xml:space="preserve">shall </w:t>
      </w:r>
      <w:r>
        <w:t xml:space="preserve">be considered untrusted, blindly executing code fragments or loading resources from a local path or Uniform Resource Identifier (URI) </w:t>
      </w:r>
      <w:r w:rsidRPr="00F3325A">
        <w:t xml:space="preserve">shall </w:t>
      </w:r>
      <w:r>
        <w:t>not be possible.</w:t>
      </w:r>
    </w:p>
    <w:p w14:paraId="67B71E87" w14:textId="77777777" w:rsidR="00CB5358" w:rsidRPr="00C07E41" w:rsidRDefault="00CB5358" w:rsidP="00CB5358">
      <w:pPr>
        <w:keepNext/>
        <w:keepLines/>
        <w:spacing w:before="180"/>
        <w:rPr>
          <w:b/>
          <w:lang w:eastAsia="zh-CN"/>
        </w:rPr>
      </w:pPr>
      <w:r w:rsidRPr="00C07E41">
        <w:rPr>
          <w:b/>
          <w:lang w:eastAsia="zh-CN"/>
        </w:rPr>
        <w:lastRenderedPageBreak/>
        <w:t>Procedure and execution steps:</w:t>
      </w:r>
    </w:p>
    <w:p w14:paraId="771B1E8B" w14:textId="77777777" w:rsidR="00CB5358" w:rsidRPr="00C07E41" w:rsidRDefault="00CB5358" w:rsidP="00CB5358">
      <w:pPr>
        <w:keepNext/>
        <w:keepLines/>
        <w:spacing w:before="180"/>
        <w:ind w:left="284"/>
        <w:rPr>
          <w:b/>
          <w:lang w:eastAsia="zh-CN"/>
        </w:rPr>
      </w:pPr>
      <w:r w:rsidRPr="00C07E41">
        <w:rPr>
          <w:b/>
          <w:lang w:eastAsia="zh-CN"/>
        </w:rPr>
        <w:t>Pre-Conditions:</w:t>
      </w:r>
    </w:p>
    <w:p w14:paraId="666FC436" w14:textId="77777777" w:rsidR="00CB5358" w:rsidRPr="000C4C5E" w:rsidRDefault="00CB5358" w:rsidP="00CB5358">
      <w:pPr>
        <w:pStyle w:val="B1"/>
        <w:rPr>
          <w:lang w:eastAsia="ja-JP"/>
        </w:rPr>
      </w:pPr>
      <w:r w:rsidRPr="000C4C5E">
        <w:rPr>
          <w:lang w:eastAsia="ja-JP"/>
        </w:rPr>
        <w:t>-</w:t>
      </w:r>
      <w:r w:rsidRPr="000C4C5E">
        <w:rPr>
          <w:lang w:eastAsia="ja-JP"/>
        </w:rPr>
        <w:tab/>
        <w:t>The tester has the privileges to log in the network product and to access to all system resources (e.g. log files)</w:t>
      </w:r>
    </w:p>
    <w:p w14:paraId="68C7466C" w14:textId="77777777" w:rsidR="00CB5358" w:rsidRPr="000C4C5E" w:rsidRDefault="00CB5358" w:rsidP="00CB5358">
      <w:pPr>
        <w:pStyle w:val="B1"/>
        <w:rPr>
          <w:lang w:eastAsia="ja-JP"/>
        </w:rPr>
      </w:pPr>
      <w:r w:rsidRPr="000C4C5E">
        <w:rPr>
          <w:lang w:eastAsia="ja-JP"/>
        </w:rPr>
        <w:t>-</w:t>
      </w:r>
      <w:r w:rsidRPr="000C4C5E">
        <w:rPr>
          <w:lang w:eastAsia="ja-JP"/>
        </w:rPr>
        <w:tab/>
        <w:t>A list of all available network services containing at least the following information shall be included in the documentation accompanying the Network Product:</w:t>
      </w:r>
    </w:p>
    <w:p w14:paraId="3FE59246" w14:textId="77777777" w:rsidR="00CB5358" w:rsidRPr="000C4C5E" w:rsidRDefault="00CB5358" w:rsidP="00CB5358">
      <w:pPr>
        <w:pStyle w:val="B2"/>
        <w:rPr>
          <w:lang w:val="de-DE" w:eastAsia="ja-JP"/>
        </w:rPr>
      </w:pPr>
      <w:r w:rsidRPr="000C4C5E">
        <w:rPr>
          <w:lang w:val="de-DE" w:eastAsia="ja-JP"/>
        </w:rPr>
        <w:t>-</w:t>
      </w:r>
      <w:r w:rsidRPr="000C4C5E">
        <w:rPr>
          <w:lang w:val="de-DE" w:eastAsia="ja-JP"/>
        </w:rPr>
        <w:tab/>
        <w:t xml:space="preserve">all </w:t>
      </w:r>
      <w:proofErr w:type="spellStart"/>
      <w:r w:rsidRPr="000C4C5E">
        <w:rPr>
          <w:lang w:val="de-DE" w:eastAsia="ja-JP"/>
        </w:rPr>
        <w:t>interfaces</w:t>
      </w:r>
      <w:proofErr w:type="spellEnd"/>
      <w:r w:rsidRPr="000C4C5E">
        <w:rPr>
          <w:lang w:val="de-DE" w:eastAsia="ja-JP"/>
        </w:rPr>
        <w:t xml:space="preserve"> </w:t>
      </w:r>
      <w:proofErr w:type="spellStart"/>
      <w:r w:rsidRPr="000C4C5E">
        <w:rPr>
          <w:lang w:val="de-DE" w:eastAsia="ja-JP"/>
        </w:rPr>
        <w:t>providing</w:t>
      </w:r>
      <w:proofErr w:type="spellEnd"/>
      <w:r w:rsidRPr="000C4C5E">
        <w:rPr>
          <w:lang w:val="de-DE" w:eastAsia="ja-JP"/>
        </w:rPr>
        <w:t xml:space="preserve"> IP-</w:t>
      </w:r>
      <w:proofErr w:type="spellStart"/>
      <w:r w:rsidRPr="000C4C5E">
        <w:rPr>
          <w:lang w:val="de-DE" w:eastAsia="ja-JP"/>
        </w:rPr>
        <w:t>based</w:t>
      </w:r>
      <w:proofErr w:type="spellEnd"/>
      <w:r w:rsidRPr="000C4C5E">
        <w:rPr>
          <w:lang w:val="de-DE" w:eastAsia="ja-JP"/>
        </w:rPr>
        <w:t xml:space="preserve"> </w:t>
      </w:r>
      <w:proofErr w:type="spellStart"/>
      <w:r w:rsidRPr="000C4C5E">
        <w:rPr>
          <w:lang w:val="de-DE" w:eastAsia="ja-JP"/>
        </w:rPr>
        <w:t>protocols</w:t>
      </w:r>
      <w:proofErr w:type="spellEnd"/>
      <w:r w:rsidRPr="000C4C5E">
        <w:rPr>
          <w:lang w:val="de-DE" w:eastAsia="ja-JP"/>
        </w:rPr>
        <w:t>;</w:t>
      </w:r>
    </w:p>
    <w:p w14:paraId="652956A0" w14:textId="77777777" w:rsidR="00CB5358" w:rsidRPr="000C4C5E" w:rsidRDefault="00CB5358" w:rsidP="00CB5358">
      <w:pPr>
        <w:pStyle w:val="B2"/>
        <w:rPr>
          <w:lang w:val="de-DE" w:eastAsia="ja-JP"/>
        </w:rPr>
      </w:pPr>
      <w:r w:rsidRPr="000C4C5E">
        <w:rPr>
          <w:lang w:val="de-DE" w:eastAsia="ja-JP"/>
        </w:rPr>
        <w:t>-</w:t>
      </w:r>
      <w:r w:rsidRPr="000C4C5E">
        <w:rPr>
          <w:lang w:val="de-DE" w:eastAsia="ja-JP"/>
        </w:rPr>
        <w:tab/>
      </w:r>
      <w:proofErr w:type="spellStart"/>
      <w:r w:rsidRPr="000C4C5E">
        <w:rPr>
          <w:lang w:val="de-DE" w:eastAsia="ja-JP"/>
        </w:rPr>
        <w:t>the</w:t>
      </w:r>
      <w:proofErr w:type="spellEnd"/>
      <w:r w:rsidRPr="000C4C5E">
        <w:rPr>
          <w:lang w:val="de-DE" w:eastAsia="ja-JP"/>
        </w:rPr>
        <w:t xml:space="preserve"> </w:t>
      </w:r>
      <w:proofErr w:type="spellStart"/>
      <w:r w:rsidRPr="000C4C5E">
        <w:rPr>
          <w:lang w:val="de-DE" w:eastAsia="ja-JP"/>
        </w:rPr>
        <w:t>available</w:t>
      </w:r>
      <w:proofErr w:type="spellEnd"/>
      <w:r w:rsidRPr="000C4C5E">
        <w:rPr>
          <w:lang w:val="de-DE" w:eastAsia="ja-JP"/>
        </w:rPr>
        <w:t xml:space="preserve"> </w:t>
      </w:r>
      <w:proofErr w:type="spellStart"/>
      <w:r w:rsidRPr="000C4C5E">
        <w:rPr>
          <w:lang w:val="de-DE" w:eastAsia="ja-JP"/>
        </w:rPr>
        <w:t>transport</w:t>
      </w:r>
      <w:proofErr w:type="spellEnd"/>
      <w:r w:rsidRPr="000C4C5E">
        <w:rPr>
          <w:lang w:val="de-DE" w:eastAsia="ja-JP"/>
        </w:rPr>
        <w:t xml:space="preserve"> </w:t>
      </w:r>
      <w:proofErr w:type="spellStart"/>
      <w:r w:rsidRPr="000C4C5E">
        <w:rPr>
          <w:lang w:val="de-DE" w:eastAsia="ja-JP"/>
        </w:rPr>
        <w:t>layer</w:t>
      </w:r>
      <w:proofErr w:type="spellEnd"/>
      <w:r w:rsidRPr="000C4C5E">
        <w:rPr>
          <w:lang w:val="de-DE" w:eastAsia="ja-JP"/>
        </w:rPr>
        <w:t xml:space="preserve"> </w:t>
      </w:r>
      <w:proofErr w:type="spellStart"/>
      <w:r w:rsidRPr="000C4C5E">
        <w:rPr>
          <w:lang w:val="de-DE" w:eastAsia="ja-JP"/>
        </w:rPr>
        <w:t>protocols</w:t>
      </w:r>
      <w:proofErr w:type="spellEnd"/>
      <w:r w:rsidRPr="000C4C5E">
        <w:rPr>
          <w:lang w:val="de-DE" w:eastAsia="ja-JP"/>
        </w:rPr>
        <w:t xml:space="preserve"> on </w:t>
      </w:r>
      <w:proofErr w:type="spellStart"/>
      <w:r w:rsidRPr="000C4C5E">
        <w:rPr>
          <w:lang w:val="de-DE" w:eastAsia="ja-JP"/>
        </w:rPr>
        <w:t>these</w:t>
      </w:r>
      <w:proofErr w:type="spellEnd"/>
      <w:r w:rsidRPr="000C4C5E">
        <w:rPr>
          <w:lang w:val="de-DE" w:eastAsia="ja-JP"/>
        </w:rPr>
        <w:t xml:space="preserve"> </w:t>
      </w:r>
      <w:proofErr w:type="spellStart"/>
      <w:r w:rsidRPr="000C4C5E">
        <w:rPr>
          <w:lang w:val="de-DE" w:eastAsia="ja-JP"/>
        </w:rPr>
        <w:t>interfaces</w:t>
      </w:r>
      <w:proofErr w:type="spellEnd"/>
      <w:r w:rsidRPr="000C4C5E">
        <w:rPr>
          <w:lang w:val="de-DE" w:eastAsia="ja-JP"/>
        </w:rPr>
        <w:t>;</w:t>
      </w:r>
    </w:p>
    <w:p w14:paraId="7DED3819" w14:textId="77777777" w:rsidR="00CB5358" w:rsidRDefault="00CB5358" w:rsidP="00CB5358">
      <w:pPr>
        <w:pStyle w:val="B2"/>
        <w:rPr>
          <w:lang w:val="de-DE" w:eastAsia="ja-JP"/>
        </w:rPr>
      </w:pPr>
      <w:r w:rsidRPr="000C4C5E">
        <w:rPr>
          <w:lang w:val="de-DE" w:eastAsia="ja-JP"/>
        </w:rPr>
        <w:t>-</w:t>
      </w:r>
      <w:r w:rsidRPr="000C4C5E">
        <w:rPr>
          <w:lang w:val="de-DE" w:eastAsia="ja-JP"/>
        </w:rPr>
        <w:tab/>
      </w:r>
      <w:proofErr w:type="spellStart"/>
      <w:r w:rsidRPr="000C4C5E">
        <w:rPr>
          <w:lang w:val="de-DE" w:eastAsia="ja-JP"/>
        </w:rPr>
        <w:t>their</w:t>
      </w:r>
      <w:proofErr w:type="spellEnd"/>
      <w:r w:rsidRPr="000C4C5E">
        <w:rPr>
          <w:lang w:val="de-DE" w:eastAsia="ja-JP"/>
        </w:rPr>
        <w:t xml:space="preserve"> open </w:t>
      </w:r>
      <w:proofErr w:type="spellStart"/>
      <w:r w:rsidRPr="000C4C5E">
        <w:rPr>
          <w:lang w:val="de-DE" w:eastAsia="ja-JP"/>
        </w:rPr>
        <w:t>ports</w:t>
      </w:r>
      <w:proofErr w:type="spellEnd"/>
      <w:r w:rsidRPr="000C4C5E">
        <w:rPr>
          <w:lang w:val="de-DE" w:eastAsia="ja-JP"/>
        </w:rPr>
        <w:t xml:space="preserve"> and </w:t>
      </w:r>
      <w:proofErr w:type="spellStart"/>
      <w:r w:rsidRPr="000C4C5E">
        <w:rPr>
          <w:lang w:val="de-DE" w:eastAsia="ja-JP"/>
        </w:rPr>
        <w:t>associated</w:t>
      </w:r>
      <w:proofErr w:type="spellEnd"/>
      <w:r w:rsidRPr="000C4C5E">
        <w:rPr>
          <w:lang w:val="de-DE" w:eastAsia="ja-JP"/>
        </w:rPr>
        <w:t xml:space="preserve"> </w:t>
      </w:r>
      <w:proofErr w:type="spellStart"/>
      <w:r w:rsidRPr="000C4C5E">
        <w:rPr>
          <w:lang w:val="de-DE" w:eastAsia="ja-JP"/>
        </w:rPr>
        <w:t>services</w:t>
      </w:r>
      <w:proofErr w:type="spellEnd"/>
      <w:r>
        <w:rPr>
          <w:lang w:val="de-DE" w:eastAsia="ja-JP"/>
        </w:rPr>
        <w:t xml:space="preserve"> in </w:t>
      </w:r>
      <w:proofErr w:type="spellStart"/>
      <w:r>
        <w:rPr>
          <w:lang w:val="de-DE" w:eastAsia="ja-JP"/>
        </w:rPr>
        <w:t>the</w:t>
      </w:r>
      <w:proofErr w:type="spellEnd"/>
      <w:r>
        <w:rPr>
          <w:lang w:val="de-DE" w:eastAsia="ja-JP"/>
        </w:rPr>
        <w:t xml:space="preserve"> form </w:t>
      </w:r>
      <w:proofErr w:type="spellStart"/>
      <w:r>
        <w:rPr>
          <w:lang w:val="de-DE" w:eastAsia="ja-JP"/>
        </w:rPr>
        <w:t>of</w:t>
      </w:r>
      <w:proofErr w:type="spellEnd"/>
      <w:r>
        <w:rPr>
          <w:lang w:val="de-DE" w:eastAsia="ja-JP"/>
        </w:rPr>
        <w:t xml:space="preserve"> an OpenAPI3.0 interface </w:t>
      </w:r>
      <w:proofErr w:type="spellStart"/>
      <w:r>
        <w:rPr>
          <w:lang w:val="de-DE" w:eastAsia="ja-JP"/>
        </w:rPr>
        <w:t>specification</w:t>
      </w:r>
      <w:proofErr w:type="spellEnd"/>
      <w:r w:rsidRPr="000C4C5E">
        <w:rPr>
          <w:lang w:val="de-DE" w:eastAsia="ja-JP"/>
        </w:rPr>
        <w:t>;</w:t>
      </w:r>
    </w:p>
    <w:p w14:paraId="108E2094" w14:textId="77777777" w:rsidR="00CB5358" w:rsidRDefault="00CB5358" w:rsidP="00CB5358">
      <w:pPr>
        <w:pStyle w:val="B1"/>
        <w:rPr>
          <w:lang w:eastAsia="ja-JP"/>
        </w:rPr>
      </w:pPr>
      <w:r w:rsidRPr="00E30097">
        <w:rPr>
          <w:lang w:eastAsia="ja-JP"/>
        </w:rPr>
        <w:t>-</w:t>
      </w:r>
      <w:r w:rsidRPr="00E30097">
        <w:rPr>
          <w:lang w:eastAsia="ja-JP"/>
        </w:rPr>
        <w:tab/>
      </w:r>
      <w:r w:rsidRPr="00F33779">
        <w:rPr>
          <w:lang w:eastAsia="ja-JP"/>
        </w:rPr>
        <w:t xml:space="preserve">The tester has access to a Web Application Security (WAS) test tool </w:t>
      </w:r>
      <w:r>
        <w:rPr>
          <w:lang w:eastAsia="ja-JP"/>
        </w:rPr>
        <w:t xml:space="preserve">that allows </w:t>
      </w:r>
      <w:r w:rsidRPr="00F3325A">
        <w:rPr>
          <w:lang w:eastAsia="ja-JP"/>
        </w:rPr>
        <w:t xml:space="preserve">the tester </w:t>
      </w:r>
      <w:r>
        <w:rPr>
          <w:lang w:eastAsia="ja-JP"/>
        </w:rPr>
        <w:t xml:space="preserve">to generate HTTP messages exploiting JSON parsers that do not prevent the above-mentioned scenarios of code execution and loading external resources. </w:t>
      </w:r>
      <w:r w:rsidRPr="000C4C5E">
        <w:rPr>
          <w:lang w:eastAsia="ja-JP"/>
        </w:rPr>
        <w:t>The test lab is expected to have sufficient expertise to recognize the level of effectiveness of the available tools.</w:t>
      </w:r>
    </w:p>
    <w:p w14:paraId="37848D3B" w14:textId="77777777" w:rsidR="00CB5358" w:rsidRDefault="00CB5358" w:rsidP="00CB5358">
      <w:pPr>
        <w:pStyle w:val="B1"/>
        <w:rPr>
          <w:lang w:eastAsia="ja-JP"/>
        </w:rPr>
      </w:pPr>
      <w:r w:rsidRPr="000C4C5E">
        <w:rPr>
          <w:lang w:eastAsia="ja-JP"/>
        </w:rPr>
        <w:t>-</w:t>
      </w:r>
      <w:r w:rsidRPr="000C4C5E">
        <w:rPr>
          <w:lang w:eastAsia="ja-JP"/>
        </w:rPr>
        <w:tab/>
        <w:t>A network traffic analyser on the network product (e.g. TCPDUMP) or an external traffic analyser directly connected to the network product and on a tester machine is available.</w:t>
      </w:r>
    </w:p>
    <w:p w14:paraId="732AE480" w14:textId="77777777" w:rsidR="00CB5358" w:rsidRPr="00E30097" w:rsidRDefault="00CB5358" w:rsidP="00CB5358">
      <w:pPr>
        <w:keepNext/>
        <w:keepLines/>
        <w:spacing w:before="180"/>
        <w:ind w:left="284"/>
        <w:rPr>
          <w:b/>
          <w:lang w:eastAsia="zh-CN"/>
        </w:rPr>
      </w:pPr>
      <w:r w:rsidRPr="00E30097">
        <w:rPr>
          <w:b/>
          <w:lang w:eastAsia="zh-CN"/>
        </w:rPr>
        <w:t>Execution Steps</w:t>
      </w:r>
    </w:p>
    <w:p w14:paraId="4F8CFB0F" w14:textId="77777777" w:rsidR="00CB5358" w:rsidRDefault="00CB5358" w:rsidP="00CB5358">
      <w:pPr>
        <w:pStyle w:val="B1"/>
        <w:rPr>
          <w:lang w:val="de-DE"/>
        </w:rPr>
      </w:pPr>
      <w:r w:rsidRPr="00376F55">
        <w:rPr>
          <w:lang w:val="de-DE"/>
        </w:rPr>
        <w:t>1.</w:t>
      </w:r>
      <w:r>
        <w:rPr>
          <w:lang w:val="de-DE"/>
        </w:rPr>
        <w:tab/>
      </w:r>
      <w:r w:rsidRPr="00F33779">
        <w:rPr>
          <w:lang w:val="de-DE"/>
        </w:rPr>
        <w:t xml:space="preserve">The </w:t>
      </w:r>
      <w:proofErr w:type="spellStart"/>
      <w:r w:rsidRPr="00F33779">
        <w:rPr>
          <w:lang w:val="de-DE"/>
        </w:rPr>
        <w:t>tester</w:t>
      </w:r>
      <w:proofErr w:type="spellEnd"/>
      <w:r w:rsidRPr="00F33779">
        <w:rPr>
          <w:lang w:val="de-DE"/>
        </w:rPr>
        <w:t xml:space="preserve"> </w:t>
      </w:r>
      <w:proofErr w:type="spellStart"/>
      <w:r w:rsidRPr="00F33779">
        <w:rPr>
          <w:lang w:val="de-DE"/>
        </w:rPr>
        <w:t>uses</w:t>
      </w:r>
      <w:proofErr w:type="spellEnd"/>
      <w:r w:rsidRPr="00F33779">
        <w:rPr>
          <w:lang w:val="de-DE"/>
        </w:rPr>
        <w:t xml:space="preserve"> </w:t>
      </w:r>
      <w:proofErr w:type="spellStart"/>
      <w:r>
        <w:rPr>
          <w:lang w:val="de-DE"/>
        </w:rPr>
        <w:t>a</w:t>
      </w:r>
      <w:r w:rsidRPr="00A86D15">
        <w:rPr>
          <w:lang w:val="de-DE"/>
        </w:rPr>
        <w:t>e</w:t>
      </w:r>
      <w:proofErr w:type="spellEnd"/>
      <w:r w:rsidRPr="00A86D15">
        <w:rPr>
          <w:lang w:val="de-DE"/>
        </w:rPr>
        <w:t xml:space="preserve"> </w:t>
      </w:r>
      <w:r>
        <w:rPr>
          <w:lang w:val="de-DE"/>
        </w:rPr>
        <w:t xml:space="preserve">WAS </w:t>
      </w:r>
      <w:proofErr w:type="spellStart"/>
      <w:r>
        <w:rPr>
          <w:lang w:val="de-DE"/>
        </w:rPr>
        <w:t>test</w:t>
      </w:r>
      <w:proofErr w:type="spellEnd"/>
      <w:r>
        <w:rPr>
          <w:lang w:val="de-DE"/>
        </w:rPr>
        <w:t xml:space="preserve"> </w:t>
      </w:r>
      <w:proofErr w:type="spellStart"/>
      <w:r w:rsidRPr="00A86D15">
        <w:rPr>
          <w:lang w:val="de-DE"/>
        </w:rPr>
        <w:t>tool</w:t>
      </w:r>
      <w:proofErr w:type="spellEnd"/>
      <w:r w:rsidRPr="00A86D15">
        <w:rPr>
          <w:lang w:val="de-DE"/>
        </w:rPr>
        <w:t xml:space="preserve"> </w:t>
      </w:r>
      <w:r>
        <w:rPr>
          <w:lang w:val="en-US"/>
        </w:rPr>
        <w:t>to</w:t>
      </w:r>
      <w:r w:rsidRPr="00637357">
        <w:rPr>
          <w:lang w:val="en-US"/>
        </w:rPr>
        <w:t xml:space="preserve"> generate HTTP </w:t>
      </w:r>
      <w:r>
        <w:rPr>
          <w:lang w:val="en-US"/>
        </w:rPr>
        <w:t>requests</w:t>
      </w:r>
      <w:r w:rsidRPr="00637357">
        <w:rPr>
          <w:lang w:val="en-US"/>
        </w:rPr>
        <w:t xml:space="preserve"> (as described above in pre-conditions) towards</w:t>
      </w:r>
      <w:r w:rsidRPr="00A86D15">
        <w:rPr>
          <w:lang w:val="de-DE"/>
        </w:rPr>
        <w:t xml:space="preserve"> </w:t>
      </w:r>
      <w:proofErr w:type="spellStart"/>
      <w:r w:rsidRPr="00A86D15">
        <w:rPr>
          <w:lang w:val="de-DE"/>
        </w:rPr>
        <w:t>the</w:t>
      </w:r>
      <w:proofErr w:type="spellEnd"/>
      <w:r w:rsidRPr="00A86D15">
        <w:rPr>
          <w:lang w:val="de-DE"/>
        </w:rPr>
        <w:t xml:space="preserve"> </w:t>
      </w:r>
      <w:r>
        <w:t>network product</w:t>
      </w:r>
      <w:r>
        <w:rPr>
          <w:lang w:val="de-DE"/>
        </w:rPr>
        <w:t xml:space="preserve">’s API </w:t>
      </w:r>
      <w:proofErr w:type="spellStart"/>
      <w:r>
        <w:rPr>
          <w:lang w:val="de-DE"/>
        </w:rPr>
        <w:t>endpoints</w:t>
      </w:r>
      <w:proofErr w:type="spellEnd"/>
      <w:r>
        <w:rPr>
          <w:lang w:val="de-DE"/>
        </w:rPr>
        <w:t xml:space="preserve"> </w:t>
      </w:r>
      <w:r w:rsidRPr="00A86D15">
        <w:rPr>
          <w:lang w:val="de-DE"/>
        </w:rPr>
        <w:t xml:space="preserve">via </w:t>
      </w:r>
      <w:proofErr w:type="spellStart"/>
      <w:r>
        <w:rPr>
          <w:lang w:val="de-DE"/>
        </w:rPr>
        <w:t>its</w:t>
      </w:r>
      <w:proofErr w:type="spellEnd"/>
      <w:r>
        <w:rPr>
          <w:lang w:val="de-DE"/>
        </w:rPr>
        <w:t xml:space="preserve"> Service </w:t>
      </w:r>
      <w:proofErr w:type="spellStart"/>
      <w:r>
        <w:rPr>
          <w:lang w:val="de-DE"/>
        </w:rPr>
        <w:t>Based</w:t>
      </w:r>
      <w:proofErr w:type="spellEnd"/>
      <w:r>
        <w:rPr>
          <w:lang w:val="de-DE"/>
        </w:rPr>
        <w:t xml:space="preserve"> I</w:t>
      </w:r>
      <w:r w:rsidRPr="00A86D15">
        <w:rPr>
          <w:lang w:val="de-DE"/>
        </w:rPr>
        <w:t>nterfaces.</w:t>
      </w:r>
    </w:p>
    <w:p w14:paraId="6E885253" w14:textId="77777777" w:rsidR="00CB5358" w:rsidRDefault="00CB5358" w:rsidP="00CB5358">
      <w:pPr>
        <w:pStyle w:val="B1"/>
      </w:pPr>
      <w:r>
        <w:t>2.</w:t>
      </w:r>
      <w:r>
        <w:tab/>
        <w:t>Using a network traffic analyser on the network product, e.g. TCPDUMP or an external traffic analyser directly connected to the network product, the tester verifies that no external resources get loaded during JSON parsing.</w:t>
      </w:r>
    </w:p>
    <w:p w14:paraId="7ECB3F39" w14:textId="77777777" w:rsidR="00CB5358" w:rsidRDefault="00CB5358" w:rsidP="00CB5358">
      <w:pPr>
        <w:pStyle w:val="B1"/>
      </w:pPr>
      <w:r>
        <w:t xml:space="preserve">3. </w:t>
      </w:r>
      <w:r>
        <w:tab/>
        <w:t>Depending on the actual JavaScript code in the HTTP message, the tester verifies that the network product does not execute any of the contained actions.</w:t>
      </w:r>
    </w:p>
    <w:p w14:paraId="56455E53" w14:textId="77777777" w:rsidR="00CB5358" w:rsidRPr="00E30097" w:rsidRDefault="00CB5358" w:rsidP="00CB5358">
      <w:pPr>
        <w:keepNext/>
        <w:keepLines/>
        <w:spacing w:before="180"/>
        <w:rPr>
          <w:b/>
          <w:lang w:eastAsia="zh-CN"/>
        </w:rPr>
      </w:pPr>
      <w:r w:rsidRPr="00E30097">
        <w:rPr>
          <w:b/>
          <w:lang w:eastAsia="zh-CN"/>
        </w:rPr>
        <w:t>Expected Results:</w:t>
      </w:r>
    </w:p>
    <w:p w14:paraId="3E40704B" w14:textId="77777777" w:rsidR="00CB5358" w:rsidRDefault="00CB5358" w:rsidP="00CB5358">
      <w:pPr>
        <w:pStyle w:val="B1"/>
        <w:rPr>
          <w:lang w:eastAsia="ja-JP"/>
        </w:rPr>
      </w:pPr>
      <w:r w:rsidRPr="00E30097">
        <w:rPr>
          <w:lang w:eastAsia="ja-JP"/>
        </w:rPr>
        <w:t>-</w:t>
      </w:r>
      <w:r w:rsidRPr="00E30097">
        <w:rPr>
          <w:lang w:eastAsia="ja-JP"/>
        </w:rPr>
        <w:tab/>
      </w:r>
      <w:r>
        <w:rPr>
          <w:lang w:eastAsia="ja-JP"/>
        </w:rPr>
        <w:t>The NF does not load any resources external to the JSON object itself.</w:t>
      </w:r>
    </w:p>
    <w:p w14:paraId="4920B46E" w14:textId="77777777" w:rsidR="00CB5358" w:rsidRDefault="00CB5358" w:rsidP="00CB5358">
      <w:pPr>
        <w:pStyle w:val="B1"/>
        <w:rPr>
          <w:lang w:eastAsia="ja-JP"/>
        </w:rPr>
      </w:pPr>
      <w:r w:rsidRPr="00E30097">
        <w:rPr>
          <w:lang w:eastAsia="ja-JP"/>
        </w:rPr>
        <w:t>-</w:t>
      </w:r>
      <w:r w:rsidRPr="00E30097">
        <w:rPr>
          <w:lang w:eastAsia="ja-JP"/>
        </w:rPr>
        <w:tab/>
      </w:r>
      <w:r>
        <w:rPr>
          <w:lang w:eastAsia="ja-JP"/>
        </w:rPr>
        <w:t>The NF does not execute any JavaScript code contained in JSON objects</w:t>
      </w:r>
      <w:r w:rsidRPr="00E30097">
        <w:rPr>
          <w:lang w:eastAsia="ja-JP"/>
        </w:rPr>
        <w:t>.</w:t>
      </w:r>
    </w:p>
    <w:p w14:paraId="06B6A8DF" w14:textId="77777777" w:rsidR="00CB5358" w:rsidRPr="00E30097" w:rsidRDefault="00CB5358" w:rsidP="00CB5358">
      <w:pPr>
        <w:keepNext/>
        <w:keepLines/>
        <w:spacing w:before="180"/>
        <w:rPr>
          <w:b/>
          <w:lang w:eastAsia="zh-CN"/>
        </w:rPr>
      </w:pPr>
      <w:r w:rsidRPr="00E30097">
        <w:rPr>
          <w:b/>
          <w:lang w:eastAsia="zh-CN"/>
        </w:rPr>
        <w:t>Expected format of evidence:</w:t>
      </w:r>
    </w:p>
    <w:p w14:paraId="28791C60" w14:textId="3579788C" w:rsidR="00CB5358" w:rsidDel="00A35C49" w:rsidRDefault="00CB5358" w:rsidP="00CB5358">
      <w:pPr>
        <w:spacing w:after="0"/>
        <w:rPr>
          <w:del w:id="335" w:author="Ben Lorenz" w:date="2024-08-12T09:39:00Z" w16du:dateUtc="2024-08-12T07:39:00Z"/>
        </w:rPr>
      </w:pPr>
      <w:del w:id="336" w:author="Ben Lorenz" w:date="2024-08-12T09:39:00Z" w16du:dateUtc="2024-08-12T07:39:00Z">
        <w:r w:rsidRPr="00E30097" w:rsidDel="00A35C49">
          <w:delText>A testing report provided by the testing agency which will consist of the following information:</w:delText>
        </w:r>
      </w:del>
    </w:p>
    <w:p w14:paraId="49424C8A" w14:textId="77777777" w:rsidR="00CB5358" w:rsidRPr="00E30097" w:rsidRDefault="00CB5358" w:rsidP="00CB5358">
      <w:pPr>
        <w:spacing w:after="0"/>
      </w:pPr>
    </w:p>
    <w:p w14:paraId="0F7F36C8" w14:textId="77777777" w:rsidR="00CB5358" w:rsidRPr="004D2F2A" w:rsidRDefault="00CB5358" w:rsidP="00CB5358">
      <w:pPr>
        <w:pStyle w:val="B1"/>
      </w:pPr>
      <w:r w:rsidRPr="004D2F2A">
        <w:t>-</w:t>
      </w:r>
      <w:r w:rsidRPr="004D2F2A">
        <w:tab/>
        <w:t>The used tool(</w:t>
      </w:r>
      <w:r>
        <w:t>s) name and version information</w:t>
      </w:r>
    </w:p>
    <w:p w14:paraId="1E6558AC" w14:textId="77777777" w:rsidR="00CB5358" w:rsidRPr="004D2F2A" w:rsidRDefault="00CB5358" w:rsidP="00CB5358">
      <w:pPr>
        <w:pStyle w:val="B1"/>
      </w:pPr>
      <w:r w:rsidRPr="004D2F2A">
        <w:t>-</w:t>
      </w:r>
      <w:r w:rsidRPr="004D2F2A">
        <w:tab/>
        <w:t>Settings and configurations used</w:t>
      </w:r>
    </w:p>
    <w:p w14:paraId="310772EF" w14:textId="77777777" w:rsidR="00CB5358" w:rsidRPr="004D2F2A" w:rsidRDefault="00CB5358" w:rsidP="00CB5358">
      <w:pPr>
        <w:pStyle w:val="B1"/>
      </w:pPr>
      <w:r w:rsidRPr="004D2F2A">
        <w:t>-</w:t>
      </w:r>
      <w:r>
        <w:tab/>
      </w:r>
      <w:r w:rsidRPr="004D2F2A">
        <w:t>The output log file of the chosen tool that displays the results (passed/failed).</w:t>
      </w:r>
    </w:p>
    <w:p w14:paraId="05D11A5D" w14:textId="77777777" w:rsidR="00CB5358" w:rsidRDefault="00CB5358" w:rsidP="00CB5358">
      <w:pPr>
        <w:pStyle w:val="B1"/>
      </w:pPr>
      <w:r w:rsidRPr="004D2F2A">
        <w:t>-</w:t>
      </w:r>
      <w:r w:rsidRPr="004D2F2A">
        <w:tab/>
        <w:t>Screenshot</w:t>
      </w:r>
    </w:p>
    <w:p w14:paraId="41ED059A" w14:textId="708ACAE4" w:rsidR="00CB5358" w:rsidRPr="00E30097" w:rsidDel="00A35C49" w:rsidRDefault="00CB5358" w:rsidP="00CB5358">
      <w:pPr>
        <w:pStyle w:val="B1"/>
        <w:rPr>
          <w:del w:id="337" w:author="Ben Lorenz" w:date="2024-08-12T09:39:00Z" w16du:dateUtc="2024-08-12T07:39:00Z"/>
        </w:rPr>
      </w:pPr>
      <w:del w:id="338" w:author="Ben Lorenz" w:date="2024-08-12T09:39:00Z" w16du:dateUtc="2024-08-12T07:39:00Z">
        <w:r w:rsidRPr="00E30097" w:rsidDel="00A35C49">
          <w:delText>-</w:delText>
        </w:r>
        <w:r w:rsidRPr="00E30097" w:rsidDel="00A35C49">
          <w:tab/>
          <w:delText>Test result (Passed or not)</w:delText>
        </w:r>
      </w:del>
    </w:p>
    <w:p w14:paraId="303F1628" w14:textId="77777777" w:rsidR="008C0548" w:rsidRDefault="008C0548" w:rsidP="008C0548">
      <w:pPr>
        <w:pStyle w:val="berschrift4"/>
      </w:pPr>
      <w:bookmarkStart w:id="339" w:name="_CR4_3_6_3"/>
      <w:bookmarkStart w:id="340" w:name="_Toc19542456"/>
      <w:bookmarkStart w:id="341" w:name="_Toc35348458"/>
      <w:bookmarkStart w:id="342" w:name="_Toc161741985"/>
      <w:bookmarkEnd w:id="339"/>
    </w:p>
    <w:p w14:paraId="1B535E31" w14:textId="77777777" w:rsidR="008C0548" w:rsidRPr="00AD7D67" w:rsidRDefault="008C0548" w:rsidP="008C0548">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3CFCB80B" w14:textId="398B4E14" w:rsidR="00CB5358" w:rsidRDefault="00CB5358" w:rsidP="00CB5358">
      <w:pPr>
        <w:pStyle w:val="berschrift4"/>
      </w:pPr>
      <w:r>
        <w:t>4.3.6.3</w:t>
      </w:r>
      <w:r>
        <w:tab/>
      </w:r>
      <w:r w:rsidRPr="00880741">
        <w:t xml:space="preserve">Unique key values in </w:t>
      </w:r>
      <w:r w:rsidRPr="00F33779">
        <w:t xml:space="preserve">Information Elements </w:t>
      </w:r>
      <w:r>
        <w:t>(</w:t>
      </w:r>
      <w:r w:rsidRPr="00880741">
        <w:t>IEs</w:t>
      </w:r>
      <w:bookmarkEnd w:id="340"/>
      <w:bookmarkEnd w:id="341"/>
      <w:r>
        <w:t>)</w:t>
      </w:r>
      <w:bookmarkEnd w:id="342"/>
    </w:p>
    <w:p w14:paraId="462D4255" w14:textId="77777777" w:rsidR="00CB5358" w:rsidRPr="001A7701" w:rsidRDefault="00CB5358" w:rsidP="00CB5358">
      <w:pPr>
        <w:rPr>
          <w:lang w:eastAsia="zh-CN"/>
        </w:rPr>
      </w:pPr>
      <w:r w:rsidRPr="001A7701">
        <w:rPr>
          <w:i/>
        </w:rPr>
        <w:t>Requirement Name</w:t>
      </w:r>
      <w:r w:rsidRPr="00C60333">
        <w:t xml:space="preserve">: </w:t>
      </w:r>
      <w:r>
        <w:t>Validation of t</w:t>
      </w:r>
      <w:r w:rsidRPr="00BC65D5">
        <w:t xml:space="preserve">he </w:t>
      </w:r>
      <w:r>
        <w:t xml:space="preserve">unique key </w:t>
      </w:r>
      <w:r w:rsidRPr="00BC65D5">
        <w:t xml:space="preserve">values </w:t>
      </w:r>
      <w:r>
        <w:t>in</w:t>
      </w:r>
      <w:r w:rsidRPr="00BC65D5">
        <w:t xml:space="preserve"> IE</w:t>
      </w:r>
      <w:r>
        <w:t>s.</w:t>
      </w:r>
    </w:p>
    <w:p w14:paraId="51568388" w14:textId="77777777" w:rsidR="00CB5358" w:rsidRPr="00514520" w:rsidRDefault="00CB5358" w:rsidP="00CB5358">
      <w:pPr>
        <w:pStyle w:val="Reference"/>
      </w:pPr>
      <w:r w:rsidRPr="001A7701">
        <w:rPr>
          <w:i/>
        </w:rPr>
        <w:t xml:space="preserve">Requirement Reference: </w:t>
      </w:r>
      <w:r w:rsidRPr="00EE7B4F">
        <w:t>TS 29.501</w:t>
      </w:r>
      <w:r w:rsidRPr="00BE58C6">
        <w:rPr>
          <w:color w:val="FF0000"/>
        </w:rPr>
        <w:t xml:space="preserve"> </w:t>
      </w:r>
      <w:r w:rsidRPr="00BE58C6">
        <w:t>Principles and Guidelines for Services Definition [</w:t>
      </w:r>
      <w:r>
        <w:t>13</w:t>
      </w:r>
      <w:r w:rsidRPr="00BE58C6">
        <w:t>], clause 6.2</w:t>
      </w:r>
      <w:r>
        <w:t>.</w:t>
      </w:r>
    </w:p>
    <w:p w14:paraId="7F00CB46" w14:textId="77777777" w:rsidR="00CB5358" w:rsidRPr="001A7701" w:rsidRDefault="00CB5358" w:rsidP="00CB5358">
      <w:pPr>
        <w:rPr>
          <w:lang w:eastAsia="zh-CN"/>
        </w:rPr>
      </w:pPr>
      <w:r w:rsidRPr="001A7701">
        <w:rPr>
          <w:i/>
        </w:rPr>
        <w:t>Requirement Description</w:t>
      </w:r>
      <w:r w:rsidRPr="001A7701">
        <w:t xml:space="preserve">: </w:t>
      </w:r>
      <w:r w:rsidRPr="00BC65D5">
        <w:t xml:space="preserve">For data structures where values are accessible using names (sometimes referred to as keys), e.g. a JSON object, the name </w:t>
      </w:r>
      <w:r w:rsidRPr="00166993">
        <w:t>is</w:t>
      </w:r>
      <w:r w:rsidRPr="00BC65D5">
        <w:t xml:space="preserve"> </w:t>
      </w:r>
      <w:r w:rsidRPr="00166993">
        <w:t xml:space="preserve">expected to be </w:t>
      </w:r>
      <w:r w:rsidRPr="00BC65D5">
        <w:t xml:space="preserve">unique. The occurrence of the same name (or key) twice within such a structure </w:t>
      </w:r>
      <w:r w:rsidRPr="00166993">
        <w:t>leads to</w:t>
      </w:r>
      <w:r w:rsidRPr="00BC65D5">
        <w:t xml:space="preserve"> an error and the </w:t>
      </w:r>
      <w:r w:rsidRPr="00166993">
        <w:t xml:space="preserve">rejection of the </w:t>
      </w:r>
      <w:r w:rsidRPr="00BC65D5">
        <w:t>message</w:t>
      </w:r>
      <w:r>
        <w:t>.</w:t>
      </w:r>
    </w:p>
    <w:p w14:paraId="5C833896" w14:textId="77777777" w:rsidR="00CB5358" w:rsidRPr="001A7701" w:rsidRDefault="00CB5358" w:rsidP="00CB5358">
      <w:bookmarkStart w:id="343" w:name="_Hlk19541971"/>
      <w:r w:rsidRPr="001A7701">
        <w:rPr>
          <w:i/>
        </w:rPr>
        <w:lastRenderedPageBreak/>
        <w:t>Threat References</w:t>
      </w:r>
      <w:r w:rsidRPr="001A7701">
        <w:t>:</w:t>
      </w:r>
      <w:r w:rsidRPr="005C2822">
        <w:t xml:space="preserve"> </w:t>
      </w:r>
      <w:r>
        <w:t>TR 33.926 [4], clause 6.3.2.2, JSON Parser not Robust</w:t>
      </w:r>
      <w:bookmarkEnd w:id="343"/>
    </w:p>
    <w:p w14:paraId="311EAB95" w14:textId="77777777" w:rsidR="00CB5358" w:rsidRDefault="00CB5358" w:rsidP="00CB5358">
      <w:r w:rsidRPr="001A7701">
        <w:rPr>
          <w:i/>
        </w:rPr>
        <w:t>Test Case</w:t>
      </w:r>
      <w:r w:rsidRPr="001A7701">
        <w:t xml:space="preserve">: </w:t>
      </w:r>
    </w:p>
    <w:p w14:paraId="00A94BD9" w14:textId="77777777" w:rsidR="00CB5358" w:rsidRPr="00FD4A4B" w:rsidRDefault="00CB5358" w:rsidP="00CB5358">
      <w:pPr>
        <w:pStyle w:val="NO"/>
        <w:rPr>
          <w:rFonts w:ascii="Arial" w:hAnsi="Arial"/>
          <w:sz w:val="22"/>
        </w:rPr>
      </w:pPr>
      <w:r>
        <w:t xml:space="preserve">NOTE: 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r>
        <w:t xml:space="preserve"> </w:t>
      </w:r>
    </w:p>
    <w:p w14:paraId="79CF79B4" w14:textId="77777777" w:rsidR="00CB5358" w:rsidRPr="001A7701" w:rsidRDefault="00CB5358" w:rsidP="00CB5358">
      <w:pPr>
        <w:rPr>
          <w:b/>
          <w:lang w:eastAsia="zh-CN"/>
        </w:rPr>
      </w:pPr>
      <w:r w:rsidRPr="001A7701">
        <w:rPr>
          <w:b/>
          <w:lang w:eastAsia="zh-CN"/>
        </w:rPr>
        <w:t>Purpose:</w:t>
      </w:r>
    </w:p>
    <w:p w14:paraId="277CDF3C" w14:textId="77777777" w:rsidR="00CB5358" w:rsidRPr="001A7701" w:rsidRDefault="00CB5358" w:rsidP="00CB5358">
      <w:pPr>
        <w:rPr>
          <w:lang w:eastAsia="zh-CN"/>
        </w:rPr>
      </w:pPr>
      <w:r w:rsidRPr="001A7701">
        <w:rPr>
          <w:lang w:eastAsia="zh-CN"/>
        </w:rPr>
        <w:t xml:space="preserve">Verify that </w:t>
      </w:r>
      <w:r>
        <w:rPr>
          <w:lang w:eastAsia="zh-CN"/>
        </w:rPr>
        <w:t xml:space="preserve">the API implementation </w:t>
      </w:r>
      <w:proofErr w:type="spellStart"/>
      <w:r>
        <w:rPr>
          <w:lang w:eastAsia="zh-CN"/>
        </w:rPr>
        <w:t>fullfills</w:t>
      </w:r>
      <w:proofErr w:type="spellEnd"/>
      <w:r>
        <w:rPr>
          <w:lang w:eastAsia="zh-CN"/>
        </w:rPr>
        <w:t xml:space="preserve"> the requirements as specified in 29.501 </w:t>
      </w:r>
      <w:r w:rsidRPr="00BE58C6">
        <w:t>[</w:t>
      </w:r>
      <w:r>
        <w:t xml:space="preserve">13], clause </w:t>
      </w:r>
      <w:r>
        <w:rPr>
          <w:lang w:eastAsia="zh-CN"/>
        </w:rPr>
        <w:t>6.2</w:t>
      </w:r>
      <w:r w:rsidRPr="00FF5524">
        <w:rPr>
          <w:lang w:eastAsia="zh-CN"/>
        </w:rPr>
        <w:t>.</w:t>
      </w:r>
      <w:r w:rsidRPr="001A7701">
        <w:rPr>
          <w:lang w:eastAsia="zh-CN"/>
        </w:rPr>
        <w:t xml:space="preserve"> </w:t>
      </w:r>
    </w:p>
    <w:p w14:paraId="7C8CD4F0" w14:textId="77777777" w:rsidR="00CB5358" w:rsidRPr="001A7701" w:rsidRDefault="00CB5358" w:rsidP="00CB5358">
      <w:pPr>
        <w:rPr>
          <w:b/>
          <w:lang w:eastAsia="zh-CN"/>
        </w:rPr>
      </w:pPr>
      <w:r w:rsidRPr="001A7701">
        <w:rPr>
          <w:b/>
          <w:lang w:eastAsia="zh-CN"/>
        </w:rPr>
        <w:t>Pre-Conditions:</w:t>
      </w:r>
    </w:p>
    <w:p w14:paraId="41D1FAB7" w14:textId="77777777" w:rsidR="00CB5358" w:rsidRPr="001A7701" w:rsidRDefault="00CB5358" w:rsidP="00CB5358">
      <w:pPr>
        <w:rPr>
          <w:lang w:eastAsia="zh-CN"/>
        </w:rPr>
      </w:pPr>
      <w:r w:rsidRPr="001A7701">
        <w:rPr>
          <w:lang w:eastAsia="zh-CN"/>
        </w:rPr>
        <w:t>Test environment with</w:t>
      </w:r>
      <w:r>
        <w:rPr>
          <w:lang w:eastAsia="zh-CN"/>
        </w:rPr>
        <w:t xml:space="preserve"> network product under test</w:t>
      </w:r>
      <w:r w:rsidRPr="00F33779">
        <w:rPr>
          <w:lang w:eastAsia="zh-CN"/>
        </w:rPr>
        <w:t xml:space="preserve"> </w:t>
      </w:r>
      <w:r>
        <w:rPr>
          <w:lang w:eastAsia="zh-CN"/>
        </w:rPr>
        <w:t>so that the tester is able to send HTTP requests with keys (valid and duplicate) in message IE payload towards the network product under test</w:t>
      </w:r>
      <w:r w:rsidRPr="001A7701">
        <w:rPr>
          <w:lang w:eastAsia="zh-CN"/>
        </w:rPr>
        <w:t>.</w:t>
      </w:r>
      <w:r>
        <w:rPr>
          <w:lang w:eastAsia="zh-CN"/>
        </w:rPr>
        <w:t xml:space="preserve"> Rest of the network and network products</w:t>
      </w:r>
      <w:r w:rsidRPr="001A7701">
        <w:rPr>
          <w:lang w:eastAsia="zh-CN"/>
        </w:rPr>
        <w:t xml:space="preserve"> </w:t>
      </w:r>
      <w:r w:rsidRPr="001344D5">
        <w:rPr>
          <w:lang w:eastAsia="zh-CN"/>
        </w:rPr>
        <w:t>may be simulated.</w:t>
      </w:r>
    </w:p>
    <w:p w14:paraId="2F8C1E51" w14:textId="77777777" w:rsidR="00CB5358" w:rsidRPr="001A7701" w:rsidRDefault="00CB5358" w:rsidP="00CB5358">
      <w:pPr>
        <w:rPr>
          <w:b/>
          <w:lang w:eastAsia="zh-CN"/>
        </w:rPr>
      </w:pPr>
      <w:r w:rsidRPr="001A7701">
        <w:rPr>
          <w:b/>
          <w:lang w:eastAsia="zh-CN"/>
        </w:rPr>
        <w:t>Execution Steps</w:t>
      </w:r>
    </w:p>
    <w:p w14:paraId="2D73C91E" w14:textId="77777777" w:rsidR="00CB5358" w:rsidRDefault="00CB5358" w:rsidP="00CB5358">
      <w:pPr>
        <w:pStyle w:val="B1"/>
        <w:rPr>
          <w:lang w:eastAsia="zh-CN"/>
        </w:rPr>
      </w:pPr>
      <w:r>
        <w:rPr>
          <w:lang w:eastAsia="zh-CN"/>
        </w:rPr>
        <w:t>1)</w:t>
      </w:r>
      <w:r>
        <w:rPr>
          <w:lang w:eastAsia="zh-CN"/>
        </w:rPr>
        <w:tab/>
      </w:r>
      <w:r w:rsidRPr="00022012">
        <w:t xml:space="preserve">The </w:t>
      </w:r>
      <w:r>
        <w:t>test equipment sends HTTP requests with duplicate keys in message IE payload to the</w:t>
      </w:r>
      <w:r w:rsidRPr="000A604A">
        <w:t xml:space="preserve"> </w:t>
      </w:r>
      <w:r>
        <w:t>network product under test.</w:t>
      </w:r>
    </w:p>
    <w:p w14:paraId="4DF74682" w14:textId="77777777" w:rsidR="00CB5358" w:rsidRDefault="00CB5358" w:rsidP="00CB5358">
      <w:pPr>
        <w:pStyle w:val="B1"/>
        <w:rPr>
          <w:lang w:eastAsia="zh-CN"/>
        </w:rPr>
      </w:pPr>
      <w:r>
        <w:rPr>
          <w:lang w:eastAsia="zh-CN"/>
        </w:rPr>
        <w:t>2)</w:t>
      </w:r>
      <w:r>
        <w:rPr>
          <w:lang w:eastAsia="zh-CN"/>
        </w:rPr>
        <w:tab/>
      </w:r>
      <w:r>
        <w:t>The test equipment sends valid requests to network product under test</w:t>
      </w:r>
    </w:p>
    <w:p w14:paraId="2258D56D" w14:textId="77777777" w:rsidR="00CB5358" w:rsidRPr="001A7701" w:rsidRDefault="00CB5358" w:rsidP="00CB5358">
      <w:pPr>
        <w:rPr>
          <w:b/>
          <w:lang w:eastAsia="zh-CN"/>
        </w:rPr>
      </w:pPr>
      <w:r w:rsidRPr="001A7701">
        <w:rPr>
          <w:b/>
          <w:lang w:eastAsia="zh-CN"/>
        </w:rPr>
        <w:t>Expected Results:</w:t>
      </w:r>
    </w:p>
    <w:p w14:paraId="4500752A" w14:textId="77777777" w:rsidR="00CB5358" w:rsidRDefault="00CB5358" w:rsidP="00CB5358">
      <w:pPr>
        <w:pStyle w:val="B1"/>
      </w:pPr>
      <w:r>
        <w:rPr>
          <w:lang w:eastAsia="zh-CN"/>
        </w:rPr>
        <w:t>1)</w:t>
      </w:r>
      <w:r>
        <w:rPr>
          <w:lang w:eastAsia="zh-CN"/>
        </w:rPr>
        <w:tab/>
      </w:r>
      <w:r>
        <w:t>Network product under tests responses with an error message</w:t>
      </w:r>
    </w:p>
    <w:p w14:paraId="3D9B996F" w14:textId="77777777" w:rsidR="00CB5358" w:rsidRDefault="00CB5358" w:rsidP="00CB5358">
      <w:pPr>
        <w:pStyle w:val="B1"/>
      </w:pPr>
      <w:r>
        <w:rPr>
          <w:lang w:eastAsia="zh-CN"/>
        </w:rPr>
        <w:t>2)</w:t>
      </w:r>
      <w:r>
        <w:rPr>
          <w:lang w:eastAsia="zh-CN"/>
        </w:rPr>
        <w:tab/>
      </w:r>
      <w:r>
        <w:t xml:space="preserve">Network product under test still responses normally to valid requests  </w:t>
      </w:r>
    </w:p>
    <w:p w14:paraId="155A149D" w14:textId="77777777" w:rsidR="00CB5358" w:rsidRPr="00FD4A4B" w:rsidRDefault="00CB5358" w:rsidP="00CB5358">
      <w:pPr>
        <w:rPr>
          <w:b/>
        </w:rPr>
      </w:pPr>
      <w:r w:rsidRPr="00FD4A4B">
        <w:rPr>
          <w:b/>
        </w:rPr>
        <w:t>Expected format of evidence:</w:t>
      </w:r>
    </w:p>
    <w:p w14:paraId="3BD583FB" w14:textId="1C0C8DD9" w:rsidR="00CB5358" w:rsidRPr="00FD4A4B" w:rsidDel="00A35C49" w:rsidRDefault="00CB5358" w:rsidP="00CB5358">
      <w:pPr>
        <w:pStyle w:val="B1"/>
        <w:rPr>
          <w:del w:id="344" w:author="Ben Lorenz" w:date="2024-08-12T09:40:00Z" w16du:dateUtc="2024-08-12T07:40:00Z"/>
        </w:rPr>
      </w:pPr>
      <w:del w:id="345" w:author="Ben Lorenz" w:date="2024-08-12T09:40:00Z" w16du:dateUtc="2024-08-12T07:40:00Z">
        <w:r w:rsidRPr="004D2F2A" w:rsidDel="00A35C49">
          <w:delText>-</w:delText>
        </w:r>
        <w:r w:rsidRPr="004D2F2A" w:rsidDel="00A35C49">
          <w:tab/>
        </w:r>
        <w:r w:rsidRPr="00FD4A4B" w:rsidDel="00A35C49">
          <w:delText>A testing report provided by the testing agency which will consist of the following information:</w:delText>
        </w:r>
      </w:del>
    </w:p>
    <w:p w14:paraId="09350FD3" w14:textId="77777777" w:rsidR="00CB5358" w:rsidRPr="00FD4A4B" w:rsidRDefault="00CB5358" w:rsidP="00CB5358">
      <w:pPr>
        <w:pStyle w:val="B2"/>
      </w:pPr>
      <w:r w:rsidRPr="004D2F2A">
        <w:t>-</w:t>
      </w:r>
      <w:r w:rsidRPr="004D2F2A">
        <w:tab/>
      </w:r>
      <w:r w:rsidRPr="00FD4A4B">
        <w:t>The used tool(s) name and version information,</w:t>
      </w:r>
    </w:p>
    <w:p w14:paraId="53ACCABF" w14:textId="77777777" w:rsidR="00CB5358" w:rsidRPr="00FD4A4B" w:rsidRDefault="00CB5358" w:rsidP="00CB5358">
      <w:pPr>
        <w:pStyle w:val="B2"/>
      </w:pPr>
      <w:r w:rsidRPr="004D2F2A">
        <w:t>-</w:t>
      </w:r>
      <w:r w:rsidRPr="004D2F2A">
        <w:tab/>
      </w:r>
      <w:r w:rsidRPr="00FD4A4B">
        <w:t>Settings and configurations used</w:t>
      </w:r>
    </w:p>
    <w:p w14:paraId="26EAEAF6" w14:textId="77777777" w:rsidR="00CB5358" w:rsidRPr="00DC3C3E" w:rsidRDefault="00CB5358" w:rsidP="00CB5358">
      <w:pPr>
        <w:pStyle w:val="B2"/>
      </w:pPr>
      <w:r w:rsidRPr="004D2F2A">
        <w:t>-</w:t>
      </w:r>
      <w:r w:rsidRPr="004D2F2A">
        <w:tab/>
      </w:r>
      <w:r>
        <w:t>The output log file of the chosen tool that displays the results (passed/failed).</w:t>
      </w:r>
    </w:p>
    <w:p w14:paraId="1D44B696" w14:textId="6CDD83B7" w:rsidR="00CB5358" w:rsidRPr="00FD4A4B" w:rsidDel="00A35C49" w:rsidRDefault="00CB5358" w:rsidP="00CB5358">
      <w:pPr>
        <w:pStyle w:val="B2"/>
        <w:rPr>
          <w:del w:id="346" w:author="Ben Lorenz" w:date="2024-08-12T09:40:00Z" w16du:dateUtc="2024-08-12T07:40:00Z"/>
        </w:rPr>
      </w:pPr>
      <w:del w:id="347" w:author="Ben Lorenz" w:date="2024-08-12T09:40:00Z" w16du:dateUtc="2024-08-12T07:40:00Z">
        <w:r w:rsidRPr="004D2F2A" w:rsidDel="00A35C49">
          <w:delText>-</w:delText>
        </w:r>
        <w:r w:rsidRPr="004D2F2A" w:rsidDel="00A35C49">
          <w:tab/>
        </w:r>
        <w:r w:rsidRPr="00FD4A4B" w:rsidDel="00A35C49">
          <w:delText>Test result (Passed or not)</w:delText>
        </w:r>
      </w:del>
    </w:p>
    <w:p w14:paraId="701D5C73" w14:textId="77777777" w:rsidR="00CB5358" w:rsidRPr="00FD4A4B" w:rsidRDefault="00CB5358" w:rsidP="00CB5358">
      <w:pPr>
        <w:pStyle w:val="B2"/>
      </w:pPr>
      <w:r w:rsidRPr="004D2F2A">
        <w:t>-</w:t>
      </w:r>
      <w:r w:rsidRPr="004D2F2A">
        <w:tab/>
      </w:r>
      <w:r w:rsidRPr="00FD4A4B">
        <w:t>Log/evidence tracing possible crashes</w:t>
      </w:r>
    </w:p>
    <w:p w14:paraId="31709E51" w14:textId="77777777" w:rsidR="00CB5358" w:rsidRPr="00FD4A4B" w:rsidRDefault="00CB5358" w:rsidP="00CB5358">
      <w:pPr>
        <w:pStyle w:val="B2"/>
      </w:pPr>
      <w:r w:rsidRPr="004D2F2A">
        <w:t>-</w:t>
      </w:r>
      <w:r w:rsidRPr="004D2F2A">
        <w:tab/>
      </w:r>
      <w:r>
        <w:t>Information of a</w:t>
      </w:r>
      <w:r w:rsidRPr="00FD4A4B">
        <w:t>ny input causing unspecified, undocumented, or unexpected behaviour</w:t>
      </w:r>
    </w:p>
    <w:p w14:paraId="0B37A12F" w14:textId="77777777" w:rsidR="00AE2222" w:rsidRDefault="00AE2222" w:rsidP="00AE2222">
      <w:pPr>
        <w:pStyle w:val="berschrift4"/>
      </w:pPr>
      <w:bookmarkStart w:id="348" w:name="_CR4_3_6_4"/>
      <w:bookmarkStart w:id="349" w:name="_Toc19542457"/>
      <w:bookmarkStart w:id="350" w:name="_Toc35348459"/>
      <w:bookmarkStart w:id="351" w:name="_Toc161741986"/>
      <w:bookmarkEnd w:id="348"/>
    </w:p>
    <w:p w14:paraId="702F4510" w14:textId="77777777" w:rsidR="00AE2222" w:rsidRPr="00AD7D67" w:rsidRDefault="00AE2222" w:rsidP="00AE2222">
      <w:pPr>
        <w:suppressAutoHyphens/>
        <w:rPr>
          <w:color w:val="C9211E"/>
          <w:sz w:val="28"/>
          <w:szCs w:val="28"/>
          <w:lang w:val="en-US"/>
        </w:rPr>
      </w:pPr>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48764AB0" w14:textId="1A27FD93" w:rsidR="00CB5358" w:rsidRDefault="00CB5358" w:rsidP="00CB5358">
      <w:pPr>
        <w:pStyle w:val="berschrift4"/>
      </w:pPr>
      <w:r>
        <w:t>4.3.6.4</w:t>
      </w:r>
      <w:r>
        <w:tab/>
      </w:r>
      <w:r w:rsidRPr="00BC65D5">
        <w:t>The valid format and range of values for IE</w:t>
      </w:r>
      <w:r>
        <w:t>s</w:t>
      </w:r>
      <w:bookmarkEnd w:id="349"/>
      <w:bookmarkEnd w:id="350"/>
      <w:bookmarkEnd w:id="351"/>
    </w:p>
    <w:p w14:paraId="7D1C23CA" w14:textId="77777777" w:rsidR="00CB5358" w:rsidRPr="001A7701" w:rsidRDefault="00CB5358" w:rsidP="00CB5358">
      <w:pPr>
        <w:rPr>
          <w:lang w:eastAsia="zh-CN"/>
        </w:rPr>
      </w:pPr>
      <w:r w:rsidRPr="001A7701">
        <w:rPr>
          <w:i/>
        </w:rPr>
        <w:t>Requirement Name</w:t>
      </w:r>
      <w:r w:rsidRPr="00C60333">
        <w:t xml:space="preserve">: </w:t>
      </w:r>
      <w:r>
        <w:t>Validation of t</w:t>
      </w:r>
      <w:r w:rsidRPr="00BC65D5">
        <w:t>he IE</w:t>
      </w:r>
      <w:r>
        <w:t>s limits.</w:t>
      </w:r>
    </w:p>
    <w:p w14:paraId="3B960521" w14:textId="77777777" w:rsidR="00CB5358" w:rsidRPr="00514520" w:rsidRDefault="00CB5358" w:rsidP="00CB5358">
      <w:pPr>
        <w:pStyle w:val="Reference"/>
      </w:pPr>
      <w:r w:rsidRPr="001A7701">
        <w:rPr>
          <w:i/>
        </w:rPr>
        <w:t xml:space="preserve">Requirement Reference: </w:t>
      </w:r>
      <w:r w:rsidRPr="00EE7B4F">
        <w:t xml:space="preserve">TS 29.501 </w:t>
      </w:r>
      <w:r>
        <w:t>Principles and Guidelines for Services Definition [13], clause 6.2</w:t>
      </w:r>
    </w:p>
    <w:p w14:paraId="054F8980" w14:textId="77777777" w:rsidR="00CB5358" w:rsidRDefault="00CB5358" w:rsidP="00CB5358">
      <w:pPr>
        <w:pStyle w:val="B1"/>
        <w:ind w:left="284"/>
      </w:pPr>
      <w:r w:rsidRPr="001A7701">
        <w:rPr>
          <w:i/>
        </w:rPr>
        <w:t>Requirement Description</w:t>
      </w:r>
      <w:r w:rsidRPr="001A7701">
        <w:t xml:space="preserve">: </w:t>
      </w:r>
      <w:r w:rsidRPr="00BC65D5">
        <w:t>The valid format and range of values for each IE</w:t>
      </w:r>
      <w:r>
        <w:t>, when applicable,</w:t>
      </w:r>
      <w:r w:rsidRPr="00BC65D5">
        <w:t xml:space="preserve"> </w:t>
      </w:r>
      <w:r w:rsidRPr="00166993">
        <w:t>is</w:t>
      </w:r>
      <w:r w:rsidRPr="00BC65D5">
        <w:t xml:space="preserve"> defined unambiguously</w:t>
      </w:r>
      <w:r>
        <w:t xml:space="preserve">: </w:t>
      </w:r>
    </w:p>
    <w:p w14:paraId="575AA40D" w14:textId="77777777" w:rsidR="00CB5358" w:rsidRPr="00BC65D5" w:rsidRDefault="00CB5358" w:rsidP="00CB5358">
      <w:pPr>
        <w:pStyle w:val="B1"/>
        <w:ind w:left="0" w:firstLine="0"/>
      </w:pPr>
      <w:r w:rsidRPr="004D2F2A">
        <w:t>-</w:t>
      </w:r>
      <w:r w:rsidRPr="004D2F2A">
        <w:tab/>
      </w:r>
      <w:r>
        <w:t>For e</w:t>
      </w:r>
      <w:r w:rsidRPr="00BC65D5">
        <w:t xml:space="preserve">ach message </w:t>
      </w:r>
      <w:r>
        <w:t xml:space="preserve">the number of leaf IEs </w:t>
      </w:r>
      <w:r w:rsidRPr="00166993">
        <w:t>does</w:t>
      </w:r>
      <w:r w:rsidRPr="00BC65D5">
        <w:t xml:space="preserve"> </w:t>
      </w:r>
      <w:r>
        <w:t xml:space="preserve">not exceed </w:t>
      </w:r>
      <w:r w:rsidRPr="00024A07">
        <w:t>2048K</w:t>
      </w:r>
      <w:r w:rsidRPr="00BC65D5">
        <w:t>.</w:t>
      </w:r>
    </w:p>
    <w:p w14:paraId="4B547B89" w14:textId="77777777" w:rsidR="00CB5358" w:rsidRPr="00BC65D5" w:rsidRDefault="00CB5358" w:rsidP="00CB5358">
      <w:pPr>
        <w:pStyle w:val="B1"/>
        <w:ind w:left="0" w:firstLine="0"/>
      </w:pPr>
      <w:r w:rsidRPr="004D2F2A">
        <w:t>-</w:t>
      </w:r>
      <w:r w:rsidRPr="004D2F2A">
        <w:tab/>
      </w:r>
      <w:r>
        <w:t>The maximum size of the JSON body of any</w:t>
      </w:r>
      <w:r w:rsidRPr="00BC65D5">
        <w:t xml:space="preserve"> </w:t>
      </w:r>
      <w:r>
        <w:t>HTTP request</w:t>
      </w:r>
      <w:r w:rsidRPr="00BC65D5">
        <w:t xml:space="preserve"> </w:t>
      </w:r>
      <w:r w:rsidRPr="00166993">
        <w:t>does</w:t>
      </w:r>
      <w:r w:rsidRPr="00BC65D5">
        <w:t xml:space="preserve"> </w:t>
      </w:r>
      <w:r>
        <w:t xml:space="preserve">not exceed </w:t>
      </w:r>
      <w:r w:rsidRPr="00024A07">
        <w:t xml:space="preserve">16 </w:t>
      </w:r>
      <w:r w:rsidRPr="000230EC">
        <w:t>million</w:t>
      </w:r>
      <w:r w:rsidRPr="000230EC" w:rsidDel="000230EC">
        <w:t xml:space="preserve"> </w:t>
      </w:r>
      <w:r w:rsidRPr="00024A07">
        <w:t>octets</w:t>
      </w:r>
      <w:r w:rsidRPr="00BC65D5">
        <w:t>.</w:t>
      </w:r>
    </w:p>
    <w:p w14:paraId="0314176E" w14:textId="77777777" w:rsidR="00CB5358" w:rsidRPr="00D3544D" w:rsidRDefault="00CB5358" w:rsidP="00CB5358">
      <w:pPr>
        <w:pStyle w:val="B1"/>
        <w:ind w:left="0" w:firstLine="0"/>
        <w:rPr>
          <w:lang w:eastAsia="zh-CN"/>
        </w:rPr>
      </w:pPr>
      <w:r w:rsidRPr="004D2F2A">
        <w:t>-</w:t>
      </w:r>
      <w:r w:rsidRPr="004D2F2A">
        <w:tab/>
      </w:r>
      <w:r>
        <w:t xml:space="preserve">The maximum nesting depth of leaves </w:t>
      </w:r>
      <w:r w:rsidRPr="00166993">
        <w:t>does</w:t>
      </w:r>
      <w:r w:rsidRPr="00BC65D5">
        <w:t xml:space="preserve"> </w:t>
      </w:r>
      <w:r>
        <w:t>not exceed 32</w:t>
      </w:r>
      <w:r w:rsidRPr="00BC65D5">
        <w:t>.</w:t>
      </w:r>
    </w:p>
    <w:p w14:paraId="34D39693" w14:textId="77777777" w:rsidR="00CB5358" w:rsidRPr="001A7701" w:rsidRDefault="00CB5358" w:rsidP="00CB5358">
      <w:bookmarkStart w:id="352" w:name="_Hlk19542051"/>
      <w:r w:rsidRPr="001A7701">
        <w:rPr>
          <w:i/>
        </w:rPr>
        <w:t>Threat References</w:t>
      </w:r>
      <w:r w:rsidRPr="001A7701">
        <w:t>:</w:t>
      </w:r>
      <w:r w:rsidRPr="005C2822">
        <w:t xml:space="preserve"> </w:t>
      </w:r>
      <w:r>
        <w:t>TR 33.926 [4], clause 6.3.2.2, JSON Parser not Robust</w:t>
      </w:r>
      <w:bookmarkEnd w:id="352"/>
    </w:p>
    <w:p w14:paraId="34446769" w14:textId="77777777" w:rsidR="00CB5358" w:rsidRDefault="00CB5358" w:rsidP="00CB5358">
      <w:r w:rsidRPr="001A7701">
        <w:rPr>
          <w:i/>
        </w:rPr>
        <w:t>Test Case</w:t>
      </w:r>
      <w:r w:rsidRPr="001A7701">
        <w:t xml:space="preserve">: </w:t>
      </w:r>
    </w:p>
    <w:p w14:paraId="3F40081A" w14:textId="77777777" w:rsidR="00CB5358" w:rsidRPr="00313583" w:rsidRDefault="00CB5358" w:rsidP="00CB5358">
      <w:pPr>
        <w:pStyle w:val="NO"/>
        <w:rPr>
          <w:rFonts w:ascii="Arial" w:hAnsi="Arial"/>
          <w:sz w:val="22"/>
        </w:rPr>
      </w:pPr>
      <w:r>
        <w:lastRenderedPageBreak/>
        <w:t xml:space="preserve">NOTE 1: This requirement can also be </w:t>
      </w:r>
      <w:r w:rsidRPr="00FD4A4B">
        <w:t xml:space="preserve">verified </w:t>
      </w:r>
      <w:r>
        <w:t xml:space="preserve">as part of </w:t>
      </w:r>
      <w:r w:rsidRPr="00FD4A4B">
        <w:t xml:space="preserve">Robustness and Protocol fuzzing tests as defined in clause </w:t>
      </w:r>
      <w:r>
        <w:t>4</w:t>
      </w:r>
      <w:r w:rsidRPr="00FD4A4B">
        <w:t>.4.4 Robustness and fuzz testing</w:t>
      </w:r>
      <w:r>
        <w:t xml:space="preserve"> according to referenced requirements</w:t>
      </w:r>
      <w:r w:rsidRPr="00FD4A4B">
        <w:t>.</w:t>
      </w:r>
    </w:p>
    <w:p w14:paraId="1683A8F0" w14:textId="77777777" w:rsidR="00CB5358" w:rsidRPr="001A7701" w:rsidRDefault="00CB5358" w:rsidP="00CB5358">
      <w:pPr>
        <w:rPr>
          <w:b/>
          <w:lang w:eastAsia="zh-CN"/>
        </w:rPr>
      </w:pPr>
      <w:r w:rsidRPr="001A7701">
        <w:rPr>
          <w:b/>
          <w:lang w:eastAsia="zh-CN"/>
        </w:rPr>
        <w:t>Purpose:</w:t>
      </w:r>
    </w:p>
    <w:p w14:paraId="53F4AA58" w14:textId="77777777" w:rsidR="00CB5358" w:rsidRPr="001A7701" w:rsidRDefault="00CB5358" w:rsidP="00CB5358">
      <w:pPr>
        <w:rPr>
          <w:lang w:eastAsia="zh-CN"/>
        </w:rPr>
      </w:pPr>
      <w:r w:rsidRPr="001A7701">
        <w:rPr>
          <w:lang w:eastAsia="zh-CN"/>
        </w:rPr>
        <w:t xml:space="preserve">Verify that </w:t>
      </w:r>
      <w:r>
        <w:rPr>
          <w:lang w:eastAsia="zh-CN"/>
        </w:rPr>
        <w:t xml:space="preserve">the API implementation </w:t>
      </w:r>
      <w:proofErr w:type="spellStart"/>
      <w:r>
        <w:rPr>
          <w:lang w:eastAsia="zh-CN"/>
        </w:rPr>
        <w:t>fullfills</w:t>
      </w:r>
      <w:proofErr w:type="spellEnd"/>
      <w:r>
        <w:rPr>
          <w:lang w:eastAsia="zh-CN"/>
        </w:rPr>
        <w:t xml:space="preserve"> the requirements as specified in 29.501</w:t>
      </w:r>
      <w:r w:rsidRPr="00747EEA">
        <w:t>[13]</w:t>
      </w:r>
      <w:r>
        <w:t>, clause</w:t>
      </w:r>
      <w:r>
        <w:rPr>
          <w:lang w:eastAsia="zh-CN"/>
        </w:rPr>
        <w:t xml:space="preserve"> 6.2</w:t>
      </w:r>
      <w:r w:rsidRPr="00FF5524">
        <w:rPr>
          <w:lang w:eastAsia="zh-CN"/>
        </w:rPr>
        <w:t>.</w:t>
      </w:r>
      <w:r w:rsidRPr="001A7701">
        <w:rPr>
          <w:lang w:eastAsia="zh-CN"/>
        </w:rPr>
        <w:t xml:space="preserve"> </w:t>
      </w:r>
    </w:p>
    <w:p w14:paraId="6C37E3C8" w14:textId="77777777" w:rsidR="00CB5358" w:rsidRPr="001A7701" w:rsidRDefault="00CB5358" w:rsidP="00CB5358">
      <w:pPr>
        <w:rPr>
          <w:b/>
          <w:lang w:eastAsia="zh-CN"/>
        </w:rPr>
      </w:pPr>
      <w:r w:rsidRPr="001A7701">
        <w:rPr>
          <w:b/>
          <w:lang w:eastAsia="zh-CN"/>
        </w:rPr>
        <w:t>Pre-Conditions:</w:t>
      </w:r>
    </w:p>
    <w:p w14:paraId="372A6C7D" w14:textId="77777777" w:rsidR="00CB5358" w:rsidRDefault="00CB5358" w:rsidP="00CB5358">
      <w:pPr>
        <w:rPr>
          <w:lang w:eastAsia="zh-CN"/>
        </w:rPr>
      </w:pPr>
      <w:r w:rsidRPr="001A7701">
        <w:rPr>
          <w:lang w:eastAsia="zh-CN"/>
        </w:rPr>
        <w:t>Test environment with</w:t>
      </w:r>
      <w:r>
        <w:rPr>
          <w:lang w:eastAsia="zh-CN"/>
        </w:rPr>
        <w:t xml:space="preserve"> network product under test</w:t>
      </w:r>
      <w:r w:rsidRPr="004359A3">
        <w:rPr>
          <w:lang w:eastAsia="zh-CN"/>
        </w:rPr>
        <w:t xml:space="preserve"> so that the tester is able to send</w:t>
      </w:r>
      <w:r w:rsidRPr="004359A3">
        <w:t xml:space="preserve"> </w:t>
      </w:r>
      <w:r w:rsidRPr="004359A3">
        <w:rPr>
          <w:lang w:eastAsia="zh-CN"/>
        </w:rPr>
        <w:t xml:space="preserve">HTTP requests with “out of bound IEs” towards the network product under </w:t>
      </w:r>
      <w:proofErr w:type="gramStart"/>
      <w:r w:rsidRPr="004359A3">
        <w:rPr>
          <w:lang w:eastAsia="zh-CN"/>
        </w:rPr>
        <w:t>test.</w:t>
      </w:r>
      <w:r w:rsidRPr="001A7701">
        <w:rPr>
          <w:lang w:eastAsia="zh-CN"/>
        </w:rPr>
        <w:t>.</w:t>
      </w:r>
      <w:proofErr w:type="gramEnd"/>
      <w:r>
        <w:rPr>
          <w:lang w:eastAsia="zh-CN"/>
        </w:rPr>
        <w:t xml:space="preserve"> Rest of the network </w:t>
      </w:r>
      <w:r w:rsidRPr="001344D5">
        <w:rPr>
          <w:lang w:eastAsia="zh-CN"/>
        </w:rPr>
        <w:t>may be simulated.</w:t>
      </w:r>
    </w:p>
    <w:p w14:paraId="7190C28F" w14:textId="77777777" w:rsidR="00CB5358" w:rsidRPr="001A7701" w:rsidRDefault="00CB5358" w:rsidP="00CB5358">
      <w:pPr>
        <w:pStyle w:val="NO"/>
        <w:rPr>
          <w:lang w:eastAsia="zh-CN"/>
        </w:rPr>
      </w:pPr>
      <w:r>
        <w:rPr>
          <w:lang w:eastAsia="zh-CN"/>
        </w:rPr>
        <w:t xml:space="preserve">NOTE 2: </w:t>
      </w:r>
      <w:r>
        <w:rPr>
          <w:lang w:eastAsia="zh-CN"/>
        </w:rPr>
        <w:tab/>
        <w:t>IEs having invalid format and/or not in the defined range of values can be considered as out of bound IEs.</w:t>
      </w:r>
    </w:p>
    <w:p w14:paraId="5984EF45" w14:textId="77777777" w:rsidR="00CB5358" w:rsidRPr="001A7701" w:rsidRDefault="00CB5358" w:rsidP="00CB5358">
      <w:pPr>
        <w:rPr>
          <w:b/>
          <w:lang w:eastAsia="zh-CN"/>
        </w:rPr>
      </w:pPr>
      <w:r w:rsidRPr="001A7701">
        <w:rPr>
          <w:b/>
          <w:lang w:eastAsia="zh-CN"/>
        </w:rPr>
        <w:t>Execution Steps</w:t>
      </w:r>
    </w:p>
    <w:p w14:paraId="5BDC05B4" w14:textId="77777777" w:rsidR="00CB5358" w:rsidRDefault="00CB5358" w:rsidP="00CB5358">
      <w:pPr>
        <w:pStyle w:val="B1"/>
        <w:rPr>
          <w:lang w:eastAsia="zh-CN"/>
        </w:rPr>
      </w:pPr>
      <w:r>
        <w:rPr>
          <w:lang w:eastAsia="zh-CN"/>
        </w:rPr>
        <w:t>1)</w:t>
      </w:r>
      <w:r>
        <w:rPr>
          <w:lang w:eastAsia="zh-CN"/>
        </w:rPr>
        <w:tab/>
      </w:r>
      <w:r w:rsidRPr="00022012">
        <w:t xml:space="preserve">The </w:t>
      </w:r>
      <w:r>
        <w:t>test equipment sends HTTP requests with out of bounds IEs towards the</w:t>
      </w:r>
      <w:r w:rsidRPr="000A604A">
        <w:t xml:space="preserve"> </w:t>
      </w:r>
      <w:r>
        <w:t>network product under test.</w:t>
      </w:r>
    </w:p>
    <w:p w14:paraId="22D3A9DA" w14:textId="77777777" w:rsidR="00CB5358" w:rsidRDefault="00CB5358" w:rsidP="00CB5358">
      <w:pPr>
        <w:rPr>
          <w:lang w:eastAsia="zh-CN"/>
        </w:rPr>
      </w:pPr>
    </w:p>
    <w:p w14:paraId="2D27D368" w14:textId="77777777" w:rsidR="00CB5358" w:rsidRPr="001A7701" w:rsidRDefault="00CB5358" w:rsidP="00CB5358">
      <w:pPr>
        <w:rPr>
          <w:b/>
          <w:lang w:eastAsia="zh-CN"/>
        </w:rPr>
      </w:pPr>
      <w:r w:rsidRPr="001A7701">
        <w:rPr>
          <w:b/>
          <w:lang w:eastAsia="zh-CN"/>
        </w:rPr>
        <w:t>Expected Results:</w:t>
      </w:r>
    </w:p>
    <w:p w14:paraId="6BE613FF" w14:textId="77777777" w:rsidR="00CB5358" w:rsidRDefault="00CB5358" w:rsidP="00CB5358">
      <w:pPr>
        <w:pStyle w:val="B1"/>
      </w:pPr>
      <w:r w:rsidRPr="004D2F2A">
        <w:t>-</w:t>
      </w:r>
      <w:r w:rsidRPr="004D2F2A">
        <w:tab/>
      </w:r>
      <w:r>
        <w:t>Network product under tests responses with an error message.</w:t>
      </w:r>
    </w:p>
    <w:p w14:paraId="749A07F5" w14:textId="77777777" w:rsidR="00CB5358" w:rsidRPr="00514520" w:rsidRDefault="00CB5358" w:rsidP="00CB5358">
      <w:pPr>
        <w:pStyle w:val="B1"/>
      </w:pPr>
    </w:p>
    <w:p w14:paraId="5430389D" w14:textId="77777777" w:rsidR="00CB5358" w:rsidRPr="00FD4A4B" w:rsidRDefault="00CB5358" w:rsidP="00CB5358">
      <w:pPr>
        <w:rPr>
          <w:b/>
        </w:rPr>
      </w:pPr>
      <w:r w:rsidRPr="00FD4A4B">
        <w:rPr>
          <w:b/>
        </w:rPr>
        <w:t>Expected format of evidence:</w:t>
      </w:r>
    </w:p>
    <w:p w14:paraId="58F8CD8E" w14:textId="7FE33C5D" w:rsidR="00CB5358" w:rsidDel="00A35C49" w:rsidRDefault="00CB5358" w:rsidP="00CB5358">
      <w:pPr>
        <w:spacing w:after="0"/>
        <w:rPr>
          <w:del w:id="353" w:author="Ben Lorenz" w:date="2024-08-12T09:40:00Z" w16du:dateUtc="2024-08-12T07:40:00Z"/>
        </w:rPr>
      </w:pPr>
      <w:del w:id="354" w:author="Ben Lorenz" w:date="2024-08-12T09:40:00Z" w16du:dateUtc="2024-08-12T07:40:00Z">
        <w:r w:rsidRPr="00FD4A4B" w:rsidDel="00A35C49">
          <w:delText>A testing report provided by the testing agency which will consist of the following information:</w:delText>
        </w:r>
      </w:del>
    </w:p>
    <w:p w14:paraId="5BF2975A" w14:textId="77777777" w:rsidR="00CB5358" w:rsidRPr="00FD4A4B" w:rsidRDefault="00CB5358" w:rsidP="00CB5358">
      <w:pPr>
        <w:spacing w:after="0"/>
        <w:ind w:left="360"/>
      </w:pPr>
    </w:p>
    <w:p w14:paraId="04A53E93" w14:textId="77777777" w:rsidR="00CB5358" w:rsidRPr="00FD4A4B" w:rsidRDefault="00CB5358" w:rsidP="00CB5358">
      <w:pPr>
        <w:pStyle w:val="B1"/>
        <w:ind w:left="0" w:firstLine="0"/>
      </w:pPr>
      <w:r w:rsidRPr="004D2F2A">
        <w:t>-</w:t>
      </w:r>
      <w:r w:rsidRPr="004D2F2A">
        <w:tab/>
      </w:r>
      <w:r w:rsidRPr="00FD4A4B">
        <w:t>The used tool(s) name and version information,</w:t>
      </w:r>
    </w:p>
    <w:p w14:paraId="525E4FF0" w14:textId="77777777" w:rsidR="00CB5358" w:rsidRPr="00D3544D" w:rsidRDefault="00CB5358" w:rsidP="00CB5358">
      <w:pPr>
        <w:pStyle w:val="B1"/>
        <w:ind w:left="0" w:firstLine="0"/>
      </w:pPr>
      <w:r w:rsidRPr="004D2F2A">
        <w:t>-</w:t>
      </w:r>
      <w:r w:rsidRPr="004D2F2A">
        <w:tab/>
      </w:r>
      <w:r w:rsidRPr="00FD4A4B">
        <w:t>Settings and configurations used</w:t>
      </w:r>
      <w:r>
        <w:t>.</w:t>
      </w:r>
    </w:p>
    <w:p w14:paraId="072D8F6B" w14:textId="77777777" w:rsidR="00CB5358" w:rsidRPr="00DC3C3E" w:rsidRDefault="00CB5358" w:rsidP="00CB5358">
      <w:pPr>
        <w:pStyle w:val="B1"/>
        <w:ind w:left="0" w:firstLine="0"/>
      </w:pPr>
      <w:r w:rsidRPr="004D2F2A">
        <w:t>-</w:t>
      </w:r>
      <w:r w:rsidRPr="004D2F2A">
        <w:tab/>
      </w:r>
      <w:r>
        <w:t>The output log file of the chosen tool that displays the results (passed/failed).</w:t>
      </w:r>
    </w:p>
    <w:p w14:paraId="79E3BE8E" w14:textId="6D7E3129" w:rsidR="00CB5358" w:rsidRPr="00D3544D" w:rsidDel="00A35C49" w:rsidRDefault="00CB5358" w:rsidP="00CB5358">
      <w:pPr>
        <w:pStyle w:val="B1"/>
        <w:ind w:left="0" w:firstLine="0"/>
        <w:rPr>
          <w:del w:id="355" w:author="Ben Lorenz" w:date="2024-08-12T09:40:00Z" w16du:dateUtc="2024-08-12T07:40:00Z"/>
        </w:rPr>
      </w:pPr>
      <w:del w:id="356" w:author="Ben Lorenz" w:date="2024-08-12T09:40:00Z" w16du:dateUtc="2024-08-12T07:40:00Z">
        <w:r w:rsidRPr="004D2F2A" w:rsidDel="00A35C49">
          <w:delText>-</w:delText>
        </w:r>
        <w:r w:rsidRPr="004D2F2A" w:rsidDel="00A35C49">
          <w:tab/>
        </w:r>
        <w:r w:rsidRPr="00FD4A4B" w:rsidDel="00A35C49">
          <w:delText>Test result (Passed or not)</w:delText>
        </w:r>
        <w:r w:rsidDel="00A35C49">
          <w:delText>.</w:delText>
        </w:r>
      </w:del>
    </w:p>
    <w:p w14:paraId="311240C1" w14:textId="77777777" w:rsidR="00CB5358" w:rsidRPr="00D3544D" w:rsidRDefault="00CB5358" w:rsidP="00CB5358">
      <w:pPr>
        <w:pStyle w:val="B1"/>
        <w:ind w:left="0" w:firstLine="0"/>
      </w:pPr>
      <w:r w:rsidRPr="004D2F2A">
        <w:t>-</w:t>
      </w:r>
      <w:r w:rsidRPr="004D2F2A">
        <w:tab/>
      </w:r>
      <w:r w:rsidRPr="00FD4A4B">
        <w:t>Log/evidence tracing possible crashes</w:t>
      </w:r>
      <w:r>
        <w:t>.</w:t>
      </w:r>
    </w:p>
    <w:p w14:paraId="244AE6A2" w14:textId="77777777" w:rsidR="00CB5358" w:rsidRPr="00D3544D" w:rsidRDefault="00CB5358" w:rsidP="00CB5358">
      <w:pPr>
        <w:pStyle w:val="B1"/>
        <w:ind w:left="0" w:firstLine="0"/>
      </w:pPr>
      <w:r w:rsidRPr="004D2F2A">
        <w:t>-</w:t>
      </w:r>
      <w:r w:rsidRPr="004D2F2A">
        <w:tab/>
      </w:r>
      <w:r>
        <w:t>Information of a</w:t>
      </w:r>
      <w:r w:rsidRPr="00FD4A4B">
        <w:t>ny input causing unspecified, undocumented, or unexpected behaviour</w:t>
      </w:r>
      <w:r>
        <w:t>.</w:t>
      </w:r>
    </w:p>
    <w:p w14:paraId="687EA95E" w14:textId="77777777" w:rsidR="00CB5358" w:rsidRPr="00D3544D" w:rsidRDefault="00CB5358" w:rsidP="00CB5358">
      <w:pPr>
        <w:rPr>
          <w:lang w:val="x-none"/>
        </w:rPr>
      </w:pPr>
    </w:p>
    <w:p w14:paraId="30C6DB7E" w14:textId="77777777" w:rsidR="00AE2222" w:rsidRPr="00AD7D67" w:rsidRDefault="00AE2222" w:rsidP="00AE2222">
      <w:pPr>
        <w:suppressAutoHyphens/>
        <w:rPr>
          <w:color w:val="C9211E"/>
          <w:sz w:val="28"/>
          <w:szCs w:val="28"/>
          <w:lang w:val="en-US"/>
        </w:rPr>
      </w:pPr>
      <w:bookmarkStart w:id="357" w:name="_CR4_4"/>
      <w:bookmarkStart w:id="358" w:name="_CR4_4_2"/>
      <w:bookmarkStart w:id="359" w:name="_CR4_4_3"/>
      <w:bookmarkStart w:id="360" w:name="_CR4_4_4"/>
      <w:bookmarkStart w:id="361" w:name="_Toc35348464"/>
      <w:bookmarkStart w:id="362" w:name="_Toc161741991"/>
      <w:bookmarkEnd w:id="357"/>
      <w:bookmarkEnd w:id="358"/>
      <w:bookmarkEnd w:id="359"/>
      <w:bookmarkEnd w:id="360"/>
      <w:r w:rsidRPr="00AD7D67">
        <w:rPr>
          <w:color w:val="C9211E"/>
          <w:sz w:val="28"/>
          <w:szCs w:val="28"/>
          <w:lang w:val="en-US"/>
        </w:rPr>
        <w:t xml:space="preserve">*********************** </w:t>
      </w:r>
      <w:r>
        <w:rPr>
          <w:color w:val="C9211E"/>
          <w:sz w:val="28"/>
          <w:szCs w:val="28"/>
          <w:lang w:val="en-US"/>
        </w:rPr>
        <w:t xml:space="preserve">NEXT </w:t>
      </w:r>
      <w:r w:rsidRPr="00AD7D67">
        <w:rPr>
          <w:color w:val="C9211E"/>
          <w:sz w:val="28"/>
          <w:szCs w:val="28"/>
          <w:lang w:val="en-US"/>
        </w:rPr>
        <w:t>CHANGE</w:t>
      </w:r>
      <w:r>
        <w:rPr>
          <w:color w:val="C9211E"/>
          <w:sz w:val="28"/>
          <w:szCs w:val="28"/>
          <w:lang w:val="en-US"/>
        </w:rPr>
        <w:t xml:space="preserve"> </w:t>
      </w:r>
      <w:r w:rsidRPr="00AD7D67">
        <w:rPr>
          <w:color w:val="C9211E"/>
          <w:sz w:val="28"/>
          <w:szCs w:val="28"/>
          <w:lang w:val="en-US"/>
        </w:rPr>
        <w:t>************************</w:t>
      </w:r>
    </w:p>
    <w:p w14:paraId="28C99781" w14:textId="77777777" w:rsidR="00CB5358" w:rsidRPr="00FD4A4B" w:rsidRDefault="00CB5358" w:rsidP="00CB5358">
      <w:pPr>
        <w:pStyle w:val="berschrift3"/>
      </w:pPr>
      <w:r>
        <w:t>4</w:t>
      </w:r>
      <w:r w:rsidRPr="00FD4A4B">
        <w:t>.4.4</w:t>
      </w:r>
      <w:r w:rsidRPr="00FD4A4B">
        <w:tab/>
        <w:t>Robustness and fuzz testing</w:t>
      </w:r>
      <w:bookmarkEnd w:id="361"/>
      <w:bookmarkEnd w:id="362"/>
      <w:r w:rsidRPr="00FD4A4B">
        <w:t xml:space="preserve"> </w:t>
      </w:r>
    </w:p>
    <w:p w14:paraId="58C5FFE3" w14:textId="77777777" w:rsidR="00CB5358" w:rsidRPr="00FD4A4B" w:rsidRDefault="00CB5358" w:rsidP="00CB5358">
      <w:pPr>
        <w:rPr>
          <w:rFonts w:eastAsia="SimSun"/>
          <w:i/>
          <w:lang w:eastAsia="zh-CN"/>
        </w:rPr>
      </w:pPr>
      <w:r w:rsidRPr="00FD4A4B">
        <w:rPr>
          <w:rFonts w:eastAsia="SimSun" w:hint="eastAsia"/>
          <w:i/>
          <w:lang w:eastAsia="ja-JP"/>
        </w:rPr>
        <w:t xml:space="preserve">Requirement Name: </w:t>
      </w:r>
      <w:r w:rsidRPr="00FD4A4B">
        <w:rPr>
          <w:rFonts w:eastAsia="SimSun"/>
          <w:lang w:eastAsia="zh-CN"/>
        </w:rPr>
        <w:t>Robustness and fuzz testing</w:t>
      </w:r>
    </w:p>
    <w:p w14:paraId="3EF68101" w14:textId="77777777" w:rsidR="00CB5358" w:rsidRPr="00FD4A4B" w:rsidRDefault="00CB5358" w:rsidP="00CB5358">
      <w:pPr>
        <w:rPr>
          <w:rFonts w:eastAsia="SimSun"/>
          <w:lang w:eastAsia="zh-CN"/>
        </w:rPr>
      </w:pPr>
      <w:r w:rsidRPr="00FD4A4B">
        <w:rPr>
          <w:rFonts w:eastAsia="SimSun" w:hint="eastAsia"/>
          <w:i/>
          <w:lang w:eastAsia="ja-JP"/>
        </w:rPr>
        <w:t>Requirement Reference:</w:t>
      </w:r>
      <w:r w:rsidRPr="00FD4A4B">
        <w:rPr>
          <w:rFonts w:eastAsia="SimSun" w:hint="eastAsia"/>
          <w:lang w:eastAsia="ja-JP"/>
        </w:rPr>
        <w:t xml:space="preserve"> </w:t>
      </w:r>
      <w:r>
        <w:rPr>
          <w:rFonts w:eastAsia="SimSun"/>
          <w:lang w:eastAsia="zh-CN"/>
        </w:rPr>
        <w:t>4</w:t>
      </w:r>
      <w:r w:rsidRPr="00FD4A4B">
        <w:rPr>
          <w:rFonts w:eastAsia="SimSun"/>
          <w:lang w:eastAsia="zh-CN"/>
        </w:rPr>
        <w:t xml:space="preserve">.2.6.2.2. – Interface Robustness </w:t>
      </w:r>
    </w:p>
    <w:p w14:paraId="11BFDF87" w14:textId="77777777" w:rsidR="00CB5358" w:rsidRPr="00FD4A4B" w:rsidRDefault="00CB5358" w:rsidP="00CB5358">
      <w:pPr>
        <w:rPr>
          <w:rFonts w:eastAsia="SimSun"/>
          <w:lang w:eastAsia="zh-CN"/>
        </w:rPr>
      </w:pPr>
      <w:r w:rsidRPr="00FD4A4B">
        <w:rPr>
          <w:rFonts w:eastAsia="SimSun" w:hint="eastAsia"/>
          <w:i/>
          <w:lang w:eastAsia="ja-JP"/>
        </w:rPr>
        <w:t>Requirement Description</w:t>
      </w:r>
      <w:r w:rsidRPr="00FD4A4B">
        <w:rPr>
          <w:rFonts w:eastAsia="SimSun" w:hint="eastAsia"/>
          <w:lang w:eastAsia="ja-JP"/>
        </w:rPr>
        <w:t>:</w:t>
      </w:r>
    </w:p>
    <w:p w14:paraId="08EF018F" w14:textId="77777777" w:rsidR="00CB5358" w:rsidRPr="00FD4A4B" w:rsidRDefault="00CB5358" w:rsidP="00CB5358">
      <w:pPr>
        <w:rPr>
          <w:rFonts w:eastAsia="SimSun"/>
          <w:lang w:eastAsia="ja-JP"/>
        </w:rPr>
      </w:pPr>
      <w:r w:rsidRPr="00FD4A4B">
        <w:rPr>
          <w:rFonts w:eastAsia="SimSun" w:hint="eastAsia"/>
          <w:lang w:eastAsia="zh-CN"/>
        </w:rPr>
        <w:t xml:space="preserve">It shall be ensured that externally reachable services are robust </w:t>
      </w:r>
      <w:r w:rsidRPr="005B381E">
        <w:rPr>
          <w:rFonts w:eastAsia="SimSun"/>
          <w:lang w:eastAsia="zh-CN"/>
        </w:rPr>
        <w:t>enough to detect or dismiss</w:t>
      </w:r>
      <w:r w:rsidRPr="00FD4A4B">
        <w:rPr>
          <w:rFonts w:eastAsia="SimSun" w:hint="eastAsia"/>
          <w:lang w:eastAsia="zh-CN"/>
        </w:rPr>
        <w:t xml:space="preserve"> unexpected</w:t>
      </w:r>
      <w:r w:rsidRPr="00AD3F4B">
        <w:rPr>
          <w:rFonts w:eastAsia="SimSun"/>
          <w:lang w:eastAsia="zh-CN"/>
        </w:rPr>
        <w:t xml:space="preserve"> or malformed</w:t>
      </w:r>
      <w:r w:rsidRPr="00FD4A4B">
        <w:rPr>
          <w:rFonts w:eastAsia="SimSun" w:hint="eastAsia"/>
          <w:lang w:eastAsia="zh-CN"/>
        </w:rPr>
        <w:t xml:space="preserve"> input</w:t>
      </w:r>
      <w:r w:rsidRPr="005B381E">
        <w:rPr>
          <w:rFonts w:eastAsia="SimSun"/>
          <w:lang w:eastAsia="zh-CN"/>
        </w:rPr>
        <w:t>.</w:t>
      </w:r>
    </w:p>
    <w:p w14:paraId="541B7150" w14:textId="77777777" w:rsidR="00CB5358" w:rsidRDefault="00CB5358" w:rsidP="00CB5358">
      <w:pPr>
        <w:rPr>
          <w:rFonts w:eastAsia="SimSun"/>
          <w:i/>
          <w:lang w:eastAsia="ja-JP"/>
        </w:rPr>
      </w:pPr>
      <w:r>
        <w:rPr>
          <w:rFonts w:eastAsia="SimSun"/>
          <w:i/>
          <w:lang w:eastAsia="ja-JP"/>
        </w:rPr>
        <w:t>Threat References</w:t>
      </w:r>
      <w:r>
        <w:rPr>
          <w:rFonts w:eastAsia="SimSun"/>
          <w:iCs/>
          <w:lang w:eastAsia="ja-JP"/>
        </w:rPr>
        <w:t xml:space="preserve">: </w:t>
      </w:r>
      <w:r>
        <w:rPr>
          <w:rFonts w:eastAsia="SimSun"/>
          <w:lang w:eastAsia="ja-JP"/>
        </w:rPr>
        <w:t>TR 33.926</w:t>
      </w:r>
      <w:r>
        <w:rPr>
          <w:rFonts w:ascii="Tele-GroteskNor" w:eastAsia="SimSun" w:hAnsi="Tele-GroteskNor" w:cs="Tele-GroteskNor" w:hint="eastAsia"/>
          <w:color w:val="000000"/>
          <w:lang w:val="en-US" w:eastAsia="zh-CN"/>
        </w:rPr>
        <w:t xml:space="preserve"> [4]</w:t>
      </w:r>
      <w:r w:rsidRPr="00191251">
        <w:rPr>
          <w:rFonts w:ascii="Tele-GroteskNor" w:eastAsia="SimSun" w:hAnsi="Tele-GroteskNor" w:cs="Tele-GroteskNor"/>
          <w:color w:val="000000"/>
          <w:lang w:val="en-US" w:eastAsia="zh-CN"/>
        </w:rPr>
        <w:t>, clause 5.3.7, Denial of service</w:t>
      </w:r>
    </w:p>
    <w:p w14:paraId="3BD6E3E7" w14:textId="77777777" w:rsidR="00CB5358" w:rsidRPr="00FD4A4B" w:rsidRDefault="00CB5358" w:rsidP="00CB5358">
      <w:pPr>
        <w:rPr>
          <w:rFonts w:eastAsia="SimSun"/>
          <w:lang w:eastAsia="zh-CN"/>
        </w:rPr>
      </w:pPr>
      <w:r w:rsidRPr="00FD4A4B">
        <w:rPr>
          <w:rFonts w:eastAsia="SimSun"/>
          <w:i/>
          <w:lang w:eastAsia="ja-JP"/>
        </w:rPr>
        <w:t>Test case</w:t>
      </w:r>
      <w:r w:rsidRPr="00FD4A4B">
        <w:rPr>
          <w:rFonts w:eastAsia="SimSun"/>
          <w:lang w:eastAsia="ja-JP"/>
        </w:rPr>
        <w:t xml:space="preserve">: </w:t>
      </w:r>
    </w:p>
    <w:p w14:paraId="3DF1E697" w14:textId="77777777" w:rsidR="00CB5358" w:rsidRPr="00FD4A4B" w:rsidRDefault="00CB5358" w:rsidP="00CB5358">
      <w:r w:rsidRPr="00FD4A4B">
        <w:rPr>
          <w:b/>
        </w:rPr>
        <w:t>Test Name</w:t>
      </w:r>
      <w:r w:rsidRPr="00FD4A4B">
        <w:t>: TC_BVT_ROBUSTNESS AND FUZZ TESTING</w:t>
      </w:r>
    </w:p>
    <w:p w14:paraId="04280840" w14:textId="77777777" w:rsidR="00CB5358" w:rsidRPr="00FD4A4B" w:rsidRDefault="00CB5358" w:rsidP="00CB5358">
      <w:pPr>
        <w:rPr>
          <w:b/>
        </w:rPr>
      </w:pPr>
      <w:r w:rsidRPr="00FD4A4B">
        <w:rPr>
          <w:b/>
        </w:rPr>
        <w:t>Purpose:</w:t>
      </w:r>
    </w:p>
    <w:p w14:paraId="0ED1271D" w14:textId="77777777" w:rsidR="00CB5358" w:rsidRPr="00FD4A4B" w:rsidRDefault="00CB5358" w:rsidP="00CB5358">
      <w:r w:rsidRPr="00FD4A4B">
        <w:lastRenderedPageBreak/>
        <w:t>To verify that the network product provides externally reachable services which are robust against unexpected</w:t>
      </w:r>
      <w:r w:rsidRPr="00AD3F4B">
        <w:t xml:space="preserve"> or malformed</w:t>
      </w:r>
      <w:r w:rsidRPr="00FD4A4B">
        <w:t xml:space="preserve"> input. The target of this test are the protocol stacks (e.g. diameter stack) rather than the applications (e.g. web app).</w:t>
      </w:r>
    </w:p>
    <w:p w14:paraId="08D64F4B" w14:textId="77777777" w:rsidR="00CB5358" w:rsidRPr="00FD4A4B" w:rsidRDefault="00CB5358" w:rsidP="00CB5358">
      <w:pPr>
        <w:rPr>
          <w:b/>
        </w:rPr>
      </w:pPr>
      <w:r w:rsidRPr="00FD4A4B">
        <w:rPr>
          <w:b/>
        </w:rPr>
        <w:t>Procedure and execution steps:</w:t>
      </w:r>
    </w:p>
    <w:p w14:paraId="20AC95DD" w14:textId="77777777" w:rsidR="00CB5358" w:rsidRPr="00FD4A4B" w:rsidRDefault="00CB5358" w:rsidP="00CB5358">
      <w:pPr>
        <w:rPr>
          <w:b/>
        </w:rPr>
      </w:pPr>
      <w:r w:rsidRPr="00FD4A4B">
        <w:rPr>
          <w:b/>
        </w:rPr>
        <w:t>Pre-Conditions:</w:t>
      </w:r>
    </w:p>
    <w:p w14:paraId="17FDF9CF" w14:textId="77777777" w:rsidR="00CB5358" w:rsidRPr="00FD4A4B" w:rsidRDefault="00CB5358" w:rsidP="00CB5358">
      <w:pPr>
        <w:pStyle w:val="B1"/>
      </w:pPr>
      <w:r w:rsidRPr="00FD4A4B">
        <w:t>-</w:t>
      </w:r>
      <w:r w:rsidRPr="00FD4A4B">
        <w:tab/>
        <w:t>The tester has the privileges to log in the network product and to access all system resources (e.g. log files)</w:t>
      </w:r>
    </w:p>
    <w:p w14:paraId="0565285C" w14:textId="77777777" w:rsidR="00CB5358" w:rsidRPr="00FD4A4B" w:rsidRDefault="00CB5358" w:rsidP="00CB5358">
      <w:pPr>
        <w:pStyle w:val="B1"/>
      </w:pPr>
      <w:r w:rsidRPr="00FD4A4B">
        <w:t>-</w:t>
      </w:r>
      <w:r w:rsidRPr="00FD4A4B">
        <w:tab/>
        <w:t>A list of all available network services containing at least the following information shall be included in the documentation accompanying the Network Product:</w:t>
      </w:r>
    </w:p>
    <w:p w14:paraId="14CA00B4" w14:textId="77777777" w:rsidR="00CB5358" w:rsidRPr="00FD4A4B" w:rsidRDefault="00CB5358" w:rsidP="00CB5358">
      <w:pPr>
        <w:pStyle w:val="B1"/>
      </w:pPr>
      <w:r w:rsidRPr="00FD4A4B">
        <w:t>-</w:t>
      </w:r>
      <w:r w:rsidRPr="00FD4A4B">
        <w:tab/>
        <w:t>all interfaces providing IP-based protocols;</w:t>
      </w:r>
    </w:p>
    <w:p w14:paraId="2489C479" w14:textId="77777777" w:rsidR="00CB5358" w:rsidRPr="00FD4A4B" w:rsidRDefault="00CB5358" w:rsidP="00CB5358">
      <w:pPr>
        <w:pStyle w:val="B1"/>
      </w:pPr>
      <w:r w:rsidRPr="00FD4A4B">
        <w:t>-</w:t>
      </w:r>
      <w:r w:rsidRPr="00FD4A4B">
        <w:tab/>
        <w:t>the available transport layer protocols on these interfaces;</w:t>
      </w:r>
    </w:p>
    <w:p w14:paraId="54430995" w14:textId="77777777" w:rsidR="00CB5358" w:rsidRPr="00FD4A4B" w:rsidRDefault="00CB5358" w:rsidP="00CB5358">
      <w:pPr>
        <w:pStyle w:val="B1"/>
      </w:pPr>
      <w:r w:rsidRPr="00FD4A4B">
        <w:t>-</w:t>
      </w:r>
      <w:r w:rsidRPr="00FD4A4B">
        <w:tab/>
        <w:t>their open ports and associated services;</w:t>
      </w:r>
    </w:p>
    <w:p w14:paraId="2AD378BD" w14:textId="77777777" w:rsidR="00CB5358" w:rsidRPr="00FD4A4B" w:rsidRDefault="00CB5358" w:rsidP="00CB5358">
      <w:pPr>
        <w:pStyle w:val="B1"/>
      </w:pPr>
      <w:r w:rsidRPr="00FD4A4B">
        <w:t>-</w:t>
      </w:r>
      <w:r w:rsidRPr="00FD4A4B">
        <w:tab/>
        <w:t>and a free-form description of their purposes.</w:t>
      </w:r>
    </w:p>
    <w:p w14:paraId="0DCBBBD0" w14:textId="77777777" w:rsidR="00CB5358" w:rsidRPr="00FD4A4B" w:rsidRDefault="00CB5358" w:rsidP="00CB5358">
      <w:pPr>
        <w:pStyle w:val="NO"/>
      </w:pPr>
      <w:r w:rsidRPr="00FD4A4B">
        <w:t xml:space="preserve">NOTE: </w:t>
      </w:r>
      <w:r w:rsidRPr="00FD4A4B">
        <w:tab/>
        <w:t>This list is to be validated as part of the BVT port scanning activity.</w:t>
      </w:r>
    </w:p>
    <w:p w14:paraId="5BF0C32C" w14:textId="77777777" w:rsidR="00CB5358" w:rsidRPr="00FD4A4B" w:rsidRDefault="00CB5358" w:rsidP="00CB5358">
      <w:pPr>
        <w:pStyle w:val="B1"/>
      </w:pPr>
      <w:r w:rsidRPr="00FD4A4B">
        <w:t>-</w:t>
      </w:r>
      <w:r w:rsidRPr="00FD4A4B">
        <w:tab/>
        <w:t xml:space="preserve">The robustness and fuzzing tools that are selected for this test shall </w:t>
      </w:r>
      <w:r w:rsidRPr="005B381E">
        <w:t>be capable</w:t>
      </w:r>
      <w:r w:rsidRPr="00FD4A4B">
        <w:t xml:space="preserve"> to identify input which causes the Network Product to behave in an unspecified, undocumented, or unexpected manner.</w:t>
      </w:r>
    </w:p>
    <w:p w14:paraId="3E7C5A0F" w14:textId="77777777" w:rsidR="00CB5358" w:rsidRPr="00FD4A4B" w:rsidRDefault="00CB5358" w:rsidP="00CB5358">
      <w:pPr>
        <w:pStyle w:val="B1"/>
      </w:pPr>
      <w:r w:rsidRPr="00FD4A4B">
        <w:t>-</w:t>
      </w:r>
      <w:r w:rsidRPr="00FD4A4B">
        <w:tab/>
        <w:t xml:space="preserve">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w:t>
      </w:r>
      <w:r>
        <w:t xml:space="preserve">in </w:t>
      </w:r>
      <w:r w:rsidRPr="00FD4A4B">
        <w:t>clause 7.2.4</w:t>
      </w:r>
      <w:r>
        <w:t xml:space="preserve"> </w:t>
      </w:r>
      <w:r w:rsidRPr="00FD4A4B">
        <w:t>of TR 33.916</w:t>
      </w:r>
      <w:r>
        <w:t xml:space="preserve"> [19]</w:t>
      </w:r>
      <w:r w:rsidRPr="00FD4A4B">
        <w:t>, test labs shall acquire fuzz testing tools for those protocols where commercially feasible.</w:t>
      </w:r>
    </w:p>
    <w:p w14:paraId="4397BA94" w14:textId="77777777" w:rsidR="00CB5358" w:rsidRPr="00FD4A4B" w:rsidRDefault="00CB5358" w:rsidP="00CB5358">
      <w:pPr>
        <w:pStyle w:val="B1"/>
      </w:pPr>
      <w:r w:rsidRPr="00FD4A4B">
        <w:t>-</w:t>
      </w:r>
      <w:r w:rsidRPr="00FD4A4B">
        <w:tab/>
        <w:t xml:space="preserve">It needs to be taken into account that fuzz testing tools might show drastic differences in terms of effectiveness. The </w:t>
      </w:r>
      <w:r w:rsidRPr="005B381E">
        <w:t>tester</w:t>
      </w:r>
      <w:r w:rsidRPr="00FD4A4B">
        <w:t xml:space="preserve"> is expected to recognize</w:t>
      </w:r>
      <w:r w:rsidRPr="005B381E">
        <w:t xml:space="preserve"> faults, misuse, or crashes in the protocol under test to determine</w:t>
      </w:r>
      <w:r w:rsidRPr="00FD4A4B">
        <w:t xml:space="preserve"> the level of effectiveness of the available tools.</w:t>
      </w:r>
    </w:p>
    <w:p w14:paraId="2EDDA465" w14:textId="77777777" w:rsidR="00CB5358" w:rsidRPr="00FD4A4B" w:rsidRDefault="00CB5358" w:rsidP="00CB5358">
      <w:pPr>
        <w:pStyle w:val="B1"/>
      </w:pPr>
      <w:r w:rsidRPr="00FD4A4B">
        <w:t>-</w:t>
      </w:r>
      <w:r w:rsidRPr="00FD4A4B">
        <w:tab/>
        <w:t>A network traffic analyser on the network product (e.g. TCPDUMP) or an external traffic analyser directly connected to the network product and on a tester machine is available.</w:t>
      </w:r>
    </w:p>
    <w:p w14:paraId="07F88E5C" w14:textId="77777777" w:rsidR="00CB5358" w:rsidRPr="00FD4A4B" w:rsidRDefault="00CB5358" w:rsidP="00CB5358">
      <w:pPr>
        <w:rPr>
          <w:b/>
        </w:rPr>
      </w:pPr>
      <w:r w:rsidRPr="00FD4A4B">
        <w:rPr>
          <w:b/>
        </w:rPr>
        <w:t>Execution Steps</w:t>
      </w:r>
    </w:p>
    <w:p w14:paraId="657A26D4" w14:textId="77777777" w:rsidR="00CB5358" w:rsidRPr="00FD4A4B" w:rsidRDefault="00CB5358" w:rsidP="00CB5358">
      <w:r w:rsidRPr="00FD4A4B">
        <w:t>The test</w:t>
      </w:r>
      <w:r w:rsidRPr="00E93ADD">
        <w:t>er</w:t>
      </w:r>
      <w:r w:rsidRPr="00FD4A4B">
        <w:t xml:space="preserve"> is required to execute the following steps:</w:t>
      </w:r>
    </w:p>
    <w:p w14:paraId="1A3070D4" w14:textId="77777777" w:rsidR="00CB5358" w:rsidRPr="00FD4A4B" w:rsidRDefault="00CB5358" w:rsidP="00CB5358">
      <w:pPr>
        <w:pStyle w:val="B1"/>
      </w:pPr>
      <w:r w:rsidRPr="00FD4A4B">
        <w:t>1.</w:t>
      </w:r>
      <w:r w:rsidRPr="00FD4A4B">
        <w:tab/>
        <w:t xml:space="preserve">Execution of fuzzing tools against the protocols available via interfaces providing IP-based protocols of the Network Product for a </w:t>
      </w:r>
      <w:r w:rsidRPr="00AD3F4B">
        <w:t>coverage</w:t>
      </w:r>
      <w:r w:rsidRPr="00FD4A4B">
        <w:t xml:space="preserve"> of </w:t>
      </w:r>
      <w:r w:rsidRPr="00AD3F4B">
        <w:t xml:space="preserve">tests </w:t>
      </w:r>
      <w:r w:rsidRPr="00747EEA">
        <w:rPr>
          <w:lang w:val="en-US"/>
        </w:rPr>
        <w:t>sufficient</w:t>
      </w:r>
      <w:r w:rsidRPr="00FD4A4B">
        <w:t xml:space="preserve"> to be effective.</w:t>
      </w:r>
    </w:p>
    <w:p w14:paraId="4F653860" w14:textId="77777777" w:rsidR="00CB5358" w:rsidRPr="00FD4A4B" w:rsidRDefault="00CB5358" w:rsidP="00CB5358">
      <w:pPr>
        <w:pStyle w:val="B1"/>
      </w:pPr>
      <w:r w:rsidRPr="00FD4A4B">
        <w:t>2.</w:t>
      </w:r>
      <w:r w:rsidRPr="00FD4A4B">
        <w:tab/>
        <w:t xml:space="preserve">Execution of robustness test tools against the protocols available via interfaces providing IP-based protocols of the Network Product for a </w:t>
      </w:r>
      <w:r w:rsidRPr="00AD3F4B">
        <w:t xml:space="preserve">coverage </w:t>
      </w:r>
      <w:r w:rsidRPr="00FD4A4B">
        <w:t xml:space="preserve">of </w:t>
      </w:r>
      <w:r w:rsidRPr="00AD3F4B">
        <w:t xml:space="preserve">tests </w:t>
      </w:r>
      <w:r w:rsidRPr="00747EEA">
        <w:rPr>
          <w:lang w:val="en-US"/>
        </w:rPr>
        <w:t>sufficient</w:t>
      </w:r>
      <w:r w:rsidRPr="00FD4A4B">
        <w:t xml:space="preserve"> to be effective.</w:t>
      </w:r>
    </w:p>
    <w:p w14:paraId="7930A006" w14:textId="77777777" w:rsidR="00CB5358" w:rsidRPr="00FD4A4B" w:rsidRDefault="00CB5358" w:rsidP="00CB5358">
      <w:pPr>
        <w:pStyle w:val="B1"/>
      </w:pPr>
      <w:r w:rsidRPr="00FD4A4B">
        <w:t>3.</w:t>
      </w:r>
      <w:r w:rsidRPr="00FD4A4B">
        <w:tab/>
        <w:t>For both step 1 and 2:</w:t>
      </w:r>
    </w:p>
    <w:p w14:paraId="59780E9F" w14:textId="77777777" w:rsidR="00CB5358" w:rsidRPr="00FD4A4B" w:rsidRDefault="00CB5358" w:rsidP="00CB5358">
      <w:pPr>
        <w:pStyle w:val="B2"/>
      </w:pPr>
      <w:r w:rsidRPr="00FD4A4B">
        <w:t>a.</w:t>
      </w:r>
      <w:r w:rsidRPr="00FD4A4B">
        <w:tab/>
        <w:t xml:space="preserve">Using a network traffic analyser on the network product (e.g. TCPDUMP) or an external traffic analyser directly connected to the network product, the tester verifies that the packets are </w:t>
      </w:r>
      <w:r w:rsidRPr="00207387">
        <w:t xml:space="preserve">processed </w:t>
      </w:r>
      <w:r w:rsidRPr="00FD4A4B">
        <w:t xml:space="preserve">correctly by the network product. </w:t>
      </w:r>
    </w:p>
    <w:p w14:paraId="6DD5E11F" w14:textId="77777777" w:rsidR="00CB5358" w:rsidRDefault="00CB5358" w:rsidP="00CB5358">
      <w:pPr>
        <w:pStyle w:val="B2"/>
      </w:pPr>
      <w:r w:rsidRPr="00FD4A4B">
        <w:t>b.</w:t>
      </w:r>
      <w:r w:rsidRPr="00FD4A4B">
        <w:tab/>
        <w:t xml:space="preserve">The testers verifies that the network product and any running network service does not crash. </w:t>
      </w:r>
    </w:p>
    <w:p w14:paraId="412A49AA" w14:textId="77777777" w:rsidR="00CB5358" w:rsidRPr="00FD4A4B" w:rsidRDefault="00CB5358" w:rsidP="00CB5358">
      <w:pPr>
        <w:pStyle w:val="B2"/>
      </w:pPr>
      <w:r>
        <w:rPr>
          <w:rFonts w:hint="eastAsia"/>
          <w:lang w:eastAsia="zh-CN"/>
        </w:rPr>
        <w:t>c</w:t>
      </w:r>
      <w:r>
        <w:rPr>
          <w:lang w:eastAsia="zh-CN"/>
        </w:rPr>
        <w:t>.</w:t>
      </w:r>
      <w:r>
        <w:rPr>
          <w:lang w:eastAsia="zh-CN"/>
        </w:rPr>
        <w:tab/>
        <w:t>The execution of tests shall run sufficient times</w:t>
      </w:r>
      <w:r>
        <w:rPr>
          <w:rFonts w:hint="eastAsia"/>
          <w:lang w:eastAsia="zh-CN"/>
        </w:rPr>
        <w:t>.</w:t>
      </w:r>
      <w:r>
        <w:rPr>
          <w:lang w:eastAsia="zh-CN"/>
        </w:rPr>
        <w:t xml:space="preserve"> </w:t>
      </w:r>
    </w:p>
    <w:p w14:paraId="0E58CBB6" w14:textId="77777777" w:rsidR="00CB5358" w:rsidRPr="00FD4A4B" w:rsidRDefault="00CB5358" w:rsidP="00CB5358">
      <w:pPr>
        <w:rPr>
          <w:b/>
        </w:rPr>
      </w:pPr>
      <w:r w:rsidRPr="00FD4A4B">
        <w:rPr>
          <w:b/>
        </w:rPr>
        <w:t>Expected Results:</w:t>
      </w:r>
    </w:p>
    <w:p w14:paraId="7F8BCD7F" w14:textId="77777777" w:rsidR="00CB5358" w:rsidRPr="00FD4A4B" w:rsidRDefault="00CB5358" w:rsidP="00CB5358">
      <w:r w:rsidRPr="00FD4A4B">
        <w:t>A list of all of the protocols of the network product reachable externally on an IP-based interface, together with an indication whether robustness and fuzz testing tools have been used against them</w:t>
      </w:r>
      <w:r>
        <w:t>,</w:t>
      </w:r>
      <w:r w:rsidRPr="00FD4A4B">
        <w:t xml:space="preserve"> shall be part of the testing documentation. If no tool can be acquired for a protocol, a free form statement </w:t>
      </w:r>
      <w:r w:rsidRPr="00D3724E">
        <w:t xml:space="preserve">shall be used to </w:t>
      </w:r>
      <w:r w:rsidRPr="00FD4A4B">
        <w:t>explain why not.</w:t>
      </w:r>
    </w:p>
    <w:p w14:paraId="31576CCF" w14:textId="77777777" w:rsidR="00CB5358" w:rsidRPr="00FD4A4B" w:rsidRDefault="00CB5358" w:rsidP="00CB5358">
      <w:r w:rsidRPr="00FD4A4B">
        <w:t>The used tool(s) name, their unambiguous version (also for plug-ins if applicable), used settings, and the relevant output is evidence and shall be part of the testing documentation.</w:t>
      </w:r>
    </w:p>
    <w:p w14:paraId="01F61BCB" w14:textId="77777777" w:rsidR="00CB5358" w:rsidRDefault="00CB5358" w:rsidP="00CB5358">
      <w:r w:rsidRPr="00FD4A4B">
        <w:lastRenderedPageBreak/>
        <w:t>Any input causing unspecified, undocumented, or unexpected behaviour, and a description of this behaviour shall be highlighted in the testing documentation.</w:t>
      </w:r>
    </w:p>
    <w:p w14:paraId="5994DF03" w14:textId="77777777" w:rsidR="00CB5358" w:rsidRPr="00FD4A4B" w:rsidRDefault="00CB5358" w:rsidP="00CB5358">
      <w:r w:rsidRPr="004E29AD">
        <w:t xml:space="preserve">COTS </w:t>
      </w:r>
      <w:r>
        <w:t>fuzzing tools, by their nature,</w:t>
      </w:r>
      <w:r w:rsidRPr="004E29AD">
        <w:t xml:space="preserve"> may have an acceptable failure rate (e.g.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3F3C4CA2" w14:textId="77777777" w:rsidR="00CB5358" w:rsidRPr="00FD4A4B" w:rsidRDefault="00CB5358" w:rsidP="00CB5358">
      <w:pPr>
        <w:rPr>
          <w:b/>
        </w:rPr>
      </w:pPr>
      <w:r w:rsidRPr="00FD4A4B">
        <w:rPr>
          <w:b/>
        </w:rPr>
        <w:t>Expected format of evidence:</w:t>
      </w:r>
    </w:p>
    <w:p w14:paraId="0754CBD4" w14:textId="4838613B" w:rsidR="00CB5358" w:rsidRPr="00FD4A4B" w:rsidDel="00A35C49" w:rsidRDefault="00CB5358" w:rsidP="00CB5358">
      <w:pPr>
        <w:spacing w:after="0"/>
        <w:rPr>
          <w:del w:id="363" w:author="Ben Lorenz" w:date="2024-08-12T09:40:00Z" w16du:dateUtc="2024-08-12T07:40:00Z"/>
        </w:rPr>
      </w:pPr>
      <w:del w:id="364" w:author="Ben Lorenz" w:date="2024-08-12T09:40:00Z" w16du:dateUtc="2024-08-12T07:40:00Z">
        <w:r w:rsidRPr="00FD4A4B" w:rsidDel="00A35C49">
          <w:delText>A testing report provided by the testing agency which will consist of the following information:</w:delText>
        </w:r>
      </w:del>
    </w:p>
    <w:p w14:paraId="5B1C49D9" w14:textId="77777777" w:rsidR="00CB5358" w:rsidRPr="00FD4A4B" w:rsidRDefault="00CB5358" w:rsidP="00CB5358">
      <w:pPr>
        <w:pStyle w:val="B1"/>
      </w:pPr>
      <w:r w:rsidRPr="00FD4A4B">
        <w:t>-</w:t>
      </w:r>
      <w:r w:rsidRPr="00FD4A4B">
        <w:tab/>
        <w:t>The used tool(s) name and version information,</w:t>
      </w:r>
    </w:p>
    <w:p w14:paraId="6749EEC2" w14:textId="77777777" w:rsidR="00CB5358" w:rsidRPr="00FD4A4B" w:rsidRDefault="00CB5358" w:rsidP="00CB5358">
      <w:pPr>
        <w:pStyle w:val="B1"/>
      </w:pPr>
      <w:r w:rsidRPr="00FD4A4B">
        <w:t>-</w:t>
      </w:r>
      <w:r w:rsidRPr="00FD4A4B">
        <w:tab/>
        <w:t>Settings and configurations used</w:t>
      </w:r>
    </w:p>
    <w:p w14:paraId="1A597C05" w14:textId="77777777" w:rsidR="00CB5358" w:rsidRPr="00DC3C3E" w:rsidRDefault="00CB5358" w:rsidP="00CB5358">
      <w:pPr>
        <w:pStyle w:val="B1"/>
      </w:pPr>
      <w:r>
        <w:t>-    The output log file of the chosen tool that displays the results (passed/failed).</w:t>
      </w:r>
    </w:p>
    <w:p w14:paraId="75F782BC" w14:textId="77777777" w:rsidR="00CB5358" w:rsidRPr="00FD4A4B" w:rsidRDefault="00CB5358" w:rsidP="00CB5358">
      <w:pPr>
        <w:pStyle w:val="B1"/>
      </w:pPr>
      <w:r w:rsidRPr="00FD4A4B">
        <w:t>-</w:t>
      </w:r>
      <w:r w:rsidRPr="00FD4A4B">
        <w:tab/>
        <w:t>Screenshot</w:t>
      </w:r>
    </w:p>
    <w:p w14:paraId="335F6BF8" w14:textId="4178C7EC" w:rsidR="00CB5358" w:rsidRPr="00FD4A4B" w:rsidDel="00A35C49" w:rsidRDefault="00CB5358" w:rsidP="00CB5358">
      <w:pPr>
        <w:pStyle w:val="B1"/>
        <w:rPr>
          <w:del w:id="365" w:author="Ben Lorenz" w:date="2024-08-12T09:40:00Z" w16du:dateUtc="2024-08-12T07:40:00Z"/>
        </w:rPr>
      </w:pPr>
      <w:del w:id="366" w:author="Ben Lorenz" w:date="2024-08-12T09:40:00Z" w16du:dateUtc="2024-08-12T07:40:00Z">
        <w:r w:rsidRPr="00FD4A4B" w:rsidDel="00A35C49">
          <w:delText>-</w:delText>
        </w:r>
        <w:r w:rsidRPr="00FD4A4B" w:rsidDel="00A35C49">
          <w:tab/>
          <w:delText>Test result (Passed or not)</w:delText>
        </w:r>
      </w:del>
    </w:p>
    <w:p w14:paraId="6EBDE4BB" w14:textId="77777777" w:rsidR="00CB5358" w:rsidRPr="00FD4A4B" w:rsidRDefault="00CB5358" w:rsidP="00CB5358">
      <w:pPr>
        <w:pStyle w:val="B1"/>
      </w:pPr>
      <w:r w:rsidRPr="00FD4A4B">
        <w:t>-</w:t>
      </w:r>
      <w:r w:rsidRPr="00FD4A4B">
        <w:tab/>
        <w:t>Log/evidence tracing possible crashes</w:t>
      </w:r>
    </w:p>
    <w:p w14:paraId="05FCB965" w14:textId="77777777" w:rsidR="00CB5358" w:rsidRPr="00FD4A4B" w:rsidRDefault="00CB5358" w:rsidP="00CB5358">
      <w:pPr>
        <w:pStyle w:val="B1"/>
      </w:pPr>
      <w:r w:rsidRPr="00FD4A4B">
        <w:t>-</w:t>
      </w:r>
      <w:r w:rsidRPr="00FD4A4B">
        <w:tab/>
        <w:t>Any input causing unspecified, undocumented, or unexpected behaviour</w:t>
      </w:r>
    </w:p>
    <w:p w14:paraId="70535EC0" w14:textId="251BD2F2" w:rsidR="00C6737E" w:rsidRPr="00AD7D67" w:rsidRDefault="00C6737E" w:rsidP="00C6737E">
      <w:pPr>
        <w:suppressAutoHyphens/>
        <w:rPr>
          <w:color w:val="C9211E"/>
          <w:sz w:val="28"/>
          <w:szCs w:val="28"/>
          <w:lang w:val="en-US"/>
        </w:rPr>
      </w:pPr>
      <w:bookmarkStart w:id="367" w:name="_CRAnnexAinformative"/>
      <w:bookmarkEnd w:id="367"/>
      <w:r w:rsidRPr="00AD7D67">
        <w:rPr>
          <w:color w:val="C9211E"/>
          <w:sz w:val="28"/>
          <w:szCs w:val="28"/>
          <w:lang w:val="en-US"/>
        </w:rPr>
        <w:t xml:space="preserve">*********************** </w:t>
      </w:r>
      <w:r>
        <w:rPr>
          <w:color w:val="C9211E"/>
          <w:sz w:val="28"/>
          <w:szCs w:val="28"/>
          <w:lang w:val="en-US"/>
        </w:rPr>
        <w:t xml:space="preserve">END OF </w:t>
      </w:r>
      <w:r w:rsidRPr="00AD7D67">
        <w:rPr>
          <w:color w:val="C9211E"/>
          <w:sz w:val="28"/>
          <w:szCs w:val="28"/>
          <w:lang w:val="en-US"/>
        </w:rPr>
        <w:t>CHANGE</w:t>
      </w:r>
      <w:r>
        <w:rPr>
          <w:color w:val="C9211E"/>
          <w:sz w:val="28"/>
          <w:szCs w:val="28"/>
          <w:lang w:val="en-US"/>
        </w:rPr>
        <w:t xml:space="preserve">S </w:t>
      </w:r>
      <w:r w:rsidRPr="00AD7D67">
        <w:rPr>
          <w:color w:val="C9211E"/>
          <w:sz w:val="28"/>
          <w:szCs w:val="28"/>
          <w:lang w:val="en-US"/>
        </w:rPr>
        <w:t>************************</w:t>
      </w:r>
    </w:p>
    <w:p w14:paraId="68C9CD36" w14:textId="39116549" w:rsidR="001E41F3" w:rsidRDefault="001E41F3" w:rsidP="00CB5358">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ele-GroteskNor">
    <w:altName w:val="Times New Roman"/>
    <w:charset w:val="01"/>
    <w:family w:val="roman"/>
    <w:pitch w:val="variable"/>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62E0BB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5D05F8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13DE8E30"/>
    <w:lvl w:ilvl="0">
      <w:start w:val="1"/>
      <w:numFmt w:val="decimal"/>
      <w:pStyle w:val="Listennummer3"/>
      <w:lvlText w:val="%1."/>
      <w:lvlJc w:val="left"/>
      <w:pPr>
        <w:tabs>
          <w:tab w:val="num" w:pos="926"/>
        </w:tabs>
        <w:ind w:left="926" w:hanging="360"/>
      </w:pPr>
    </w:lvl>
  </w:abstractNum>
  <w:num w:numId="1" w16cid:durableId="199562238">
    <w:abstractNumId w:val="2"/>
  </w:num>
  <w:num w:numId="2" w16cid:durableId="694307871">
    <w:abstractNumId w:val="1"/>
  </w:num>
  <w:num w:numId="3" w16cid:durableId="14556177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 Lorenz">
    <w15:presenceInfo w15:providerId="Windows Live" w15:userId="4a1611d23ab31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A"/>
    <w:rsid w:val="000146A5"/>
    <w:rsid w:val="00022E4A"/>
    <w:rsid w:val="000266BC"/>
    <w:rsid w:val="00033311"/>
    <w:rsid w:val="00070E09"/>
    <w:rsid w:val="000924CC"/>
    <w:rsid w:val="00093F1D"/>
    <w:rsid w:val="000A6394"/>
    <w:rsid w:val="000B7FED"/>
    <w:rsid w:val="000C038A"/>
    <w:rsid w:val="000C6598"/>
    <w:rsid w:val="000C6C1B"/>
    <w:rsid w:val="000D44B3"/>
    <w:rsid w:val="00145D43"/>
    <w:rsid w:val="00172D33"/>
    <w:rsid w:val="00192C46"/>
    <w:rsid w:val="00196A51"/>
    <w:rsid w:val="001A08B3"/>
    <w:rsid w:val="001A7B60"/>
    <w:rsid w:val="001B3B57"/>
    <w:rsid w:val="001B52F0"/>
    <w:rsid w:val="001B7A65"/>
    <w:rsid w:val="001E41F3"/>
    <w:rsid w:val="0020723B"/>
    <w:rsid w:val="002124BE"/>
    <w:rsid w:val="0026004D"/>
    <w:rsid w:val="00261DF9"/>
    <w:rsid w:val="002640DD"/>
    <w:rsid w:val="00275D12"/>
    <w:rsid w:val="00284FEB"/>
    <w:rsid w:val="002860C4"/>
    <w:rsid w:val="002B5741"/>
    <w:rsid w:val="002E472E"/>
    <w:rsid w:val="00305409"/>
    <w:rsid w:val="00336E11"/>
    <w:rsid w:val="00354048"/>
    <w:rsid w:val="0035491F"/>
    <w:rsid w:val="003579E5"/>
    <w:rsid w:val="003609EF"/>
    <w:rsid w:val="0036231A"/>
    <w:rsid w:val="00374DD4"/>
    <w:rsid w:val="003B74C9"/>
    <w:rsid w:val="003E1A36"/>
    <w:rsid w:val="00410371"/>
    <w:rsid w:val="004242F1"/>
    <w:rsid w:val="00431BB9"/>
    <w:rsid w:val="0049177F"/>
    <w:rsid w:val="004B75B7"/>
    <w:rsid w:val="004C0008"/>
    <w:rsid w:val="004C6868"/>
    <w:rsid w:val="004F7738"/>
    <w:rsid w:val="005141D9"/>
    <w:rsid w:val="0051580D"/>
    <w:rsid w:val="00520AC1"/>
    <w:rsid w:val="0052561B"/>
    <w:rsid w:val="00537B67"/>
    <w:rsid w:val="00547111"/>
    <w:rsid w:val="00552D33"/>
    <w:rsid w:val="00592D74"/>
    <w:rsid w:val="005A525D"/>
    <w:rsid w:val="005E2C44"/>
    <w:rsid w:val="006203D9"/>
    <w:rsid w:val="00621188"/>
    <w:rsid w:val="006257ED"/>
    <w:rsid w:val="006519AD"/>
    <w:rsid w:val="00653DE4"/>
    <w:rsid w:val="00665C47"/>
    <w:rsid w:val="0067396C"/>
    <w:rsid w:val="00695808"/>
    <w:rsid w:val="006A2242"/>
    <w:rsid w:val="006B46FB"/>
    <w:rsid w:val="006D6917"/>
    <w:rsid w:val="006E21FB"/>
    <w:rsid w:val="007873E2"/>
    <w:rsid w:val="00792342"/>
    <w:rsid w:val="007941C9"/>
    <w:rsid w:val="007977A8"/>
    <w:rsid w:val="007B512A"/>
    <w:rsid w:val="007B6F8F"/>
    <w:rsid w:val="007C2097"/>
    <w:rsid w:val="007D6A07"/>
    <w:rsid w:val="007E708F"/>
    <w:rsid w:val="007F7259"/>
    <w:rsid w:val="008040A8"/>
    <w:rsid w:val="008279FA"/>
    <w:rsid w:val="00837AA7"/>
    <w:rsid w:val="00852849"/>
    <w:rsid w:val="008626E7"/>
    <w:rsid w:val="00870EE7"/>
    <w:rsid w:val="00884D7C"/>
    <w:rsid w:val="008863B9"/>
    <w:rsid w:val="008A45A6"/>
    <w:rsid w:val="008C0548"/>
    <w:rsid w:val="008D3CCC"/>
    <w:rsid w:val="008F3789"/>
    <w:rsid w:val="008F686C"/>
    <w:rsid w:val="009148DE"/>
    <w:rsid w:val="00926D74"/>
    <w:rsid w:val="00933040"/>
    <w:rsid w:val="009338E6"/>
    <w:rsid w:val="00941E30"/>
    <w:rsid w:val="009531B0"/>
    <w:rsid w:val="009741B3"/>
    <w:rsid w:val="009777D9"/>
    <w:rsid w:val="00991B88"/>
    <w:rsid w:val="009A4E29"/>
    <w:rsid w:val="009A5753"/>
    <w:rsid w:val="009A579D"/>
    <w:rsid w:val="009E3297"/>
    <w:rsid w:val="009F734F"/>
    <w:rsid w:val="00A246B6"/>
    <w:rsid w:val="00A24B54"/>
    <w:rsid w:val="00A35C49"/>
    <w:rsid w:val="00A47E70"/>
    <w:rsid w:val="00A50CF0"/>
    <w:rsid w:val="00A7671C"/>
    <w:rsid w:val="00A80E74"/>
    <w:rsid w:val="00A92EBC"/>
    <w:rsid w:val="00AA2CBC"/>
    <w:rsid w:val="00AC5820"/>
    <w:rsid w:val="00AD1CD8"/>
    <w:rsid w:val="00AD7D67"/>
    <w:rsid w:val="00AE2222"/>
    <w:rsid w:val="00B258BB"/>
    <w:rsid w:val="00B46FE8"/>
    <w:rsid w:val="00B66D5A"/>
    <w:rsid w:val="00B67B97"/>
    <w:rsid w:val="00B734B6"/>
    <w:rsid w:val="00B81E64"/>
    <w:rsid w:val="00B968C8"/>
    <w:rsid w:val="00BA3EC5"/>
    <w:rsid w:val="00BA51D9"/>
    <w:rsid w:val="00BB5DFC"/>
    <w:rsid w:val="00BC2BBF"/>
    <w:rsid w:val="00BC6D44"/>
    <w:rsid w:val="00BD279D"/>
    <w:rsid w:val="00BD6BB8"/>
    <w:rsid w:val="00C06EC7"/>
    <w:rsid w:val="00C66BA2"/>
    <w:rsid w:val="00C6737E"/>
    <w:rsid w:val="00C67CCB"/>
    <w:rsid w:val="00C775FA"/>
    <w:rsid w:val="00C77828"/>
    <w:rsid w:val="00C870F6"/>
    <w:rsid w:val="00C9018C"/>
    <w:rsid w:val="00C907B5"/>
    <w:rsid w:val="00C95985"/>
    <w:rsid w:val="00CA4142"/>
    <w:rsid w:val="00CB5358"/>
    <w:rsid w:val="00CC5026"/>
    <w:rsid w:val="00CC68D0"/>
    <w:rsid w:val="00CE5CA6"/>
    <w:rsid w:val="00CF3273"/>
    <w:rsid w:val="00D00780"/>
    <w:rsid w:val="00D03F9A"/>
    <w:rsid w:val="00D046EB"/>
    <w:rsid w:val="00D06D51"/>
    <w:rsid w:val="00D24991"/>
    <w:rsid w:val="00D50255"/>
    <w:rsid w:val="00D66520"/>
    <w:rsid w:val="00D84AE9"/>
    <w:rsid w:val="00D9124E"/>
    <w:rsid w:val="00DA6E82"/>
    <w:rsid w:val="00DC0AAD"/>
    <w:rsid w:val="00DE34CF"/>
    <w:rsid w:val="00E13F3D"/>
    <w:rsid w:val="00E34898"/>
    <w:rsid w:val="00E756EE"/>
    <w:rsid w:val="00EB09B7"/>
    <w:rsid w:val="00EC1176"/>
    <w:rsid w:val="00EE744C"/>
    <w:rsid w:val="00EE7D7C"/>
    <w:rsid w:val="00F133A1"/>
    <w:rsid w:val="00F25D98"/>
    <w:rsid w:val="00F300FB"/>
    <w:rsid w:val="00F370D2"/>
    <w:rsid w:val="00F66010"/>
    <w:rsid w:val="00F71BB4"/>
    <w:rsid w:val="00F850CE"/>
    <w:rsid w:val="00FA18D8"/>
    <w:rsid w:val="00FA5043"/>
    <w:rsid w:val="00FB6386"/>
    <w:rsid w:val="00FE06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C6868"/>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CB5358"/>
    <w:rPr>
      <w:rFonts w:ascii="Arial" w:hAnsi="Arial"/>
      <w:sz w:val="36"/>
      <w:lang w:val="en-GB" w:eastAsia="en-US"/>
    </w:rPr>
  </w:style>
  <w:style w:type="character" w:customStyle="1" w:styleId="berschrift2Zchn">
    <w:name w:val="Überschrift 2 Zchn"/>
    <w:basedOn w:val="Absatz-Standardschriftart"/>
    <w:link w:val="berschrift2"/>
    <w:rsid w:val="00CB5358"/>
    <w:rPr>
      <w:rFonts w:ascii="Arial" w:hAnsi="Arial"/>
      <w:sz w:val="32"/>
      <w:lang w:val="en-GB" w:eastAsia="en-US"/>
    </w:rPr>
  </w:style>
  <w:style w:type="character" w:customStyle="1" w:styleId="berschrift3Zchn">
    <w:name w:val="Überschrift 3 Zchn"/>
    <w:basedOn w:val="Absatz-Standardschriftart"/>
    <w:link w:val="berschrift3"/>
    <w:rsid w:val="00CB5358"/>
    <w:rPr>
      <w:rFonts w:ascii="Arial" w:hAnsi="Arial"/>
      <w:sz w:val="28"/>
      <w:lang w:val="en-GB" w:eastAsia="en-US"/>
    </w:rPr>
  </w:style>
  <w:style w:type="character" w:customStyle="1" w:styleId="berschrift4Zchn">
    <w:name w:val="Überschrift 4 Zchn"/>
    <w:basedOn w:val="Absatz-Standardschriftart"/>
    <w:link w:val="berschrift4"/>
    <w:rsid w:val="00CB5358"/>
    <w:rPr>
      <w:rFonts w:ascii="Arial" w:hAnsi="Arial"/>
      <w:sz w:val="24"/>
      <w:lang w:val="en-GB" w:eastAsia="en-US"/>
    </w:rPr>
  </w:style>
  <w:style w:type="character" w:customStyle="1" w:styleId="berschrift5Zchn">
    <w:name w:val="Überschrift 5 Zchn"/>
    <w:basedOn w:val="Absatz-Standardschriftart"/>
    <w:link w:val="berschrift5"/>
    <w:rsid w:val="00CB5358"/>
    <w:rPr>
      <w:rFonts w:ascii="Arial" w:hAnsi="Arial"/>
      <w:sz w:val="22"/>
      <w:lang w:val="en-GB" w:eastAsia="en-US"/>
    </w:rPr>
  </w:style>
  <w:style w:type="character" w:customStyle="1" w:styleId="berschrift6Zchn">
    <w:name w:val="Überschrift 6 Zchn"/>
    <w:basedOn w:val="Absatz-Standardschriftart"/>
    <w:link w:val="berschrift6"/>
    <w:rsid w:val="00CB5358"/>
    <w:rPr>
      <w:rFonts w:ascii="Arial" w:hAnsi="Arial"/>
      <w:lang w:val="en-GB" w:eastAsia="en-US"/>
    </w:rPr>
  </w:style>
  <w:style w:type="character" w:customStyle="1" w:styleId="berschrift7Zchn">
    <w:name w:val="Überschrift 7 Zchn"/>
    <w:basedOn w:val="Absatz-Standardschriftart"/>
    <w:link w:val="berschrift7"/>
    <w:rsid w:val="00CB5358"/>
    <w:rPr>
      <w:rFonts w:ascii="Arial" w:hAnsi="Arial"/>
      <w:lang w:val="en-GB" w:eastAsia="en-US"/>
    </w:rPr>
  </w:style>
  <w:style w:type="character" w:customStyle="1" w:styleId="berschrift8Zchn">
    <w:name w:val="Überschrift 8 Zchn"/>
    <w:basedOn w:val="Absatz-Standardschriftart"/>
    <w:link w:val="berschrift8"/>
    <w:rsid w:val="00CB5358"/>
    <w:rPr>
      <w:rFonts w:ascii="Arial" w:hAnsi="Arial"/>
      <w:sz w:val="36"/>
      <w:lang w:val="en-GB" w:eastAsia="en-US"/>
    </w:rPr>
  </w:style>
  <w:style w:type="character" w:customStyle="1" w:styleId="berschrift9Zchn">
    <w:name w:val="Überschrift 9 Zchn"/>
    <w:basedOn w:val="Absatz-Standardschriftart"/>
    <w:link w:val="berschrift9"/>
    <w:rsid w:val="00CB5358"/>
    <w:rPr>
      <w:rFonts w:ascii="Arial" w:hAnsi="Arial"/>
      <w:sz w:val="36"/>
      <w:lang w:val="en-GB" w:eastAsia="en-US"/>
    </w:rPr>
  </w:style>
  <w:style w:type="character" w:customStyle="1" w:styleId="KopfzeileZchn">
    <w:name w:val="Kopfzeile Zchn"/>
    <w:basedOn w:val="Absatz-Standardschriftart"/>
    <w:link w:val="Kopfzeile"/>
    <w:rsid w:val="00CB5358"/>
    <w:rPr>
      <w:rFonts w:ascii="Arial" w:hAnsi="Arial"/>
      <w:b/>
      <w:noProof/>
      <w:sz w:val="18"/>
      <w:lang w:val="en-GB" w:eastAsia="en-US"/>
    </w:rPr>
  </w:style>
  <w:style w:type="character" w:customStyle="1" w:styleId="FuzeileZchn">
    <w:name w:val="Fußzeile Zchn"/>
    <w:basedOn w:val="Absatz-Standardschriftart"/>
    <w:link w:val="Fuzeile"/>
    <w:rsid w:val="00CB5358"/>
    <w:rPr>
      <w:rFonts w:ascii="Arial" w:hAnsi="Arial"/>
      <w:b/>
      <w:i/>
      <w:noProof/>
      <w:sz w:val="18"/>
      <w:lang w:val="en-GB" w:eastAsia="en-US"/>
    </w:rPr>
  </w:style>
  <w:style w:type="character" w:customStyle="1" w:styleId="NOZchn">
    <w:name w:val="NO Zchn"/>
    <w:link w:val="NO"/>
    <w:rsid w:val="00CB5358"/>
    <w:rPr>
      <w:rFonts w:ascii="Times New Roman" w:hAnsi="Times New Roman"/>
      <w:lang w:val="en-GB" w:eastAsia="en-US"/>
    </w:rPr>
  </w:style>
  <w:style w:type="character" w:customStyle="1" w:styleId="B1Char">
    <w:name w:val="B1 Char"/>
    <w:link w:val="B1"/>
    <w:qFormat/>
    <w:rsid w:val="00CB5358"/>
    <w:rPr>
      <w:rFonts w:ascii="Times New Roman" w:hAnsi="Times New Roman"/>
      <w:lang w:val="en-GB" w:eastAsia="en-US"/>
    </w:rPr>
  </w:style>
  <w:style w:type="character" w:customStyle="1" w:styleId="SprechblasentextZchn">
    <w:name w:val="Sprechblasentext Zchn"/>
    <w:basedOn w:val="Absatz-Standardschriftart"/>
    <w:link w:val="Sprechblasentext"/>
    <w:rsid w:val="00CB5358"/>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CB5358"/>
    <w:rPr>
      <w:rFonts w:ascii="Times New Roman" w:hAnsi="Times New Roman"/>
      <w:lang w:val="en-GB" w:eastAsia="en-US"/>
    </w:rPr>
  </w:style>
  <w:style w:type="character" w:customStyle="1" w:styleId="FunotentextZchn">
    <w:name w:val="Fußnotentext Zchn"/>
    <w:basedOn w:val="Absatz-Standardschriftart"/>
    <w:link w:val="Funotentext"/>
    <w:rsid w:val="00CB5358"/>
    <w:rPr>
      <w:rFonts w:ascii="Times New Roman" w:hAnsi="Times New Roman"/>
      <w:sz w:val="16"/>
      <w:lang w:val="en-GB" w:eastAsia="en-US"/>
    </w:rPr>
  </w:style>
  <w:style w:type="paragraph" w:customStyle="1" w:styleId="FL">
    <w:name w:val="FL"/>
    <w:basedOn w:val="Standard"/>
    <w:rsid w:val="00CB5358"/>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KommentarthemaZchn">
    <w:name w:val="Kommentarthema Zchn"/>
    <w:basedOn w:val="KommentartextZchn"/>
    <w:link w:val="Kommentarthema"/>
    <w:rsid w:val="00CB5358"/>
    <w:rPr>
      <w:rFonts w:ascii="Times New Roman" w:hAnsi="Times New Roman"/>
      <w:b/>
      <w:bCs/>
      <w:lang w:val="en-GB" w:eastAsia="en-US"/>
    </w:rPr>
  </w:style>
  <w:style w:type="paragraph" w:styleId="berarbeitung">
    <w:name w:val="Revision"/>
    <w:hidden/>
    <w:uiPriority w:val="99"/>
    <w:semiHidden/>
    <w:rsid w:val="00CB5358"/>
    <w:rPr>
      <w:rFonts w:ascii="Times New Roman" w:eastAsia="MS Mincho" w:hAnsi="Times New Roman"/>
      <w:lang w:val="en-GB" w:eastAsia="en-US"/>
    </w:rPr>
  </w:style>
  <w:style w:type="paragraph" w:styleId="Listenabsatz">
    <w:name w:val="List Paragraph"/>
    <w:basedOn w:val="Standard"/>
    <w:uiPriority w:val="34"/>
    <w:qFormat/>
    <w:rsid w:val="00CB5358"/>
    <w:pPr>
      <w:spacing w:after="200" w:line="276" w:lineRule="auto"/>
      <w:ind w:left="720"/>
      <w:contextualSpacing/>
    </w:pPr>
    <w:rPr>
      <w:rFonts w:ascii="Calibri" w:eastAsia="Calibri" w:hAnsi="Calibri"/>
      <w:sz w:val="22"/>
      <w:szCs w:val="22"/>
    </w:rPr>
  </w:style>
  <w:style w:type="character" w:customStyle="1" w:styleId="EditorsNoteCharChar">
    <w:name w:val="Editor's Note Char Char"/>
    <w:rsid w:val="00CB5358"/>
    <w:rPr>
      <w:rFonts w:ascii="Times New Roman" w:hAnsi="Times New Roman" w:cs="Times New Roman"/>
      <w:color w:val="FF0000"/>
      <w:sz w:val="20"/>
      <w:szCs w:val="20"/>
      <w:lang w:val="en-GB"/>
    </w:rPr>
  </w:style>
  <w:style w:type="character" w:customStyle="1" w:styleId="TALCar">
    <w:name w:val="TAL Car"/>
    <w:link w:val="TAL"/>
    <w:rsid w:val="00CB5358"/>
    <w:rPr>
      <w:rFonts w:ascii="Arial" w:hAnsi="Arial"/>
      <w:sz w:val="18"/>
      <w:lang w:val="en-GB" w:eastAsia="en-US"/>
    </w:rPr>
  </w:style>
  <w:style w:type="character" w:customStyle="1" w:styleId="EXChar">
    <w:name w:val="EX Char"/>
    <w:link w:val="EX"/>
    <w:locked/>
    <w:rsid w:val="00CB5358"/>
    <w:rPr>
      <w:rFonts w:ascii="Times New Roman" w:hAnsi="Times New Roman"/>
      <w:lang w:val="en-GB" w:eastAsia="en-US"/>
    </w:rPr>
  </w:style>
  <w:style w:type="character" w:customStyle="1" w:styleId="B2Char">
    <w:name w:val="B2 Char"/>
    <w:link w:val="B2"/>
    <w:qFormat/>
    <w:rsid w:val="00CB5358"/>
    <w:rPr>
      <w:rFonts w:ascii="Times New Roman" w:hAnsi="Times New Roman"/>
      <w:lang w:val="en-GB" w:eastAsia="en-US"/>
    </w:rPr>
  </w:style>
  <w:style w:type="character" w:customStyle="1" w:styleId="NOChar">
    <w:name w:val="NO Char"/>
    <w:rsid w:val="00CB5358"/>
    <w:rPr>
      <w:rFonts w:ascii="Times New Roman" w:hAnsi="Times New Roman"/>
      <w:lang w:val="en-GB" w:eastAsia="en-US"/>
    </w:rPr>
  </w:style>
  <w:style w:type="paragraph" w:customStyle="1" w:styleId="Reference">
    <w:name w:val="Reference"/>
    <w:basedOn w:val="Standard"/>
    <w:rsid w:val="00CB5358"/>
    <w:pPr>
      <w:tabs>
        <w:tab w:val="left" w:pos="851"/>
      </w:tabs>
      <w:ind w:left="851" w:hanging="851"/>
    </w:pPr>
    <w:rPr>
      <w:rFonts w:eastAsia="SimSun"/>
    </w:rPr>
  </w:style>
  <w:style w:type="character" w:customStyle="1" w:styleId="B1Char1">
    <w:name w:val="B1 Char1"/>
    <w:locked/>
    <w:rsid w:val="00CB5358"/>
    <w:rPr>
      <w:rFonts w:ascii="Times New Roman" w:hAnsi="Times New Roman"/>
      <w:lang w:val="en-GB" w:eastAsia="en-US"/>
    </w:rPr>
  </w:style>
  <w:style w:type="character" w:customStyle="1" w:styleId="ENChar">
    <w:name w:val="EN Char"/>
    <w:aliases w:val="Editor's Note Char1,Editor's Note Char"/>
    <w:link w:val="EditorsNote"/>
    <w:locked/>
    <w:rsid w:val="00CB5358"/>
    <w:rPr>
      <w:rFonts w:ascii="Times New Roman" w:hAnsi="Times New Roman"/>
      <w:color w:val="FF0000"/>
      <w:lang w:val="en-GB" w:eastAsia="en-US"/>
    </w:rPr>
  </w:style>
  <w:style w:type="paragraph" w:styleId="Literaturverzeichnis">
    <w:name w:val="Bibliography"/>
    <w:basedOn w:val="Standard"/>
    <w:next w:val="Standard"/>
    <w:uiPriority w:val="37"/>
    <w:semiHidden/>
    <w:unhideWhenUsed/>
    <w:rsid w:val="00CB5358"/>
    <w:pPr>
      <w:overflowPunct w:val="0"/>
      <w:autoSpaceDE w:val="0"/>
      <w:autoSpaceDN w:val="0"/>
      <w:adjustRightInd w:val="0"/>
      <w:textAlignment w:val="baseline"/>
    </w:pPr>
    <w:rPr>
      <w:rFonts w:eastAsia="MS Mincho"/>
    </w:rPr>
  </w:style>
  <w:style w:type="paragraph" w:styleId="Blocktext">
    <w:name w:val="Block Text"/>
    <w:basedOn w:val="Standard"/>
    <w:rsid w:val="00CB5358"/>
    <w:pPr>
      <w:overflowPunct w:val="0"/>
      <w:autoSpaceDE w:val="0"/>
      <w:autoSpaceDN w:val="0"/>
      <w:adjustRightInd w:val="0"/>
      <w:spacing w:after="120"/>
      <w:ind w:left="1440" w:right="1440"/>
      <w:textAlignment w:val="baseline"/>
    </w:pPr>
    <w:rPr>
      <w:rFonts w:eastAsia="MS Mincho"/>
    </w:rPr>
  </w:style>
  <w:style w:type="paragraph" w:styleId="Textkrper">
    <w:name w:val="Body Text"/>
    <w:basedOn w:val="Standard"/>
    <w:link w:val="TextkrperZchn"/>
    <w:rsid w:val="00CB5358"/>
    <w:pPr>
      <w:overflowPunct w:val="0"/>
      <w:autoSpaceDE w:val="0"/>
      <w:autoSpaceDN w:val="0"/>
      <w:adjustRightInd w:val="0"/>
      <w:spacing w:after="120"/>
      <w:textAlignment w:val="baseline"/>
    </w:pPr>
    <w:rPr>
      <w:rFonts w:eastAsia="MS Mincho"/>
    </w:rPr>
  </w:style>
  <w:style w:type="character" w:customStyle="1" w:styleId="TextkrperZchn">
    <w:name w:val="Textkörper Zchn"/>
    <w:basedOn w:val="Absatz-Standardschriftart"/>
    <w:link w:val="Textkrper"/>
    <w:rsid w:val="00CB5358"/>
    <w:rPr>
      <w:rFonts w:ascii="Times New Roman" w:eastAsia="MS Mincho" w:hAnsi="Times New Roman"/>
      <w:lang w:val="en-GB" w:eastAsia="en-US"/>
    </w:rPr>
  </w:style>
  <w:style w:type="paragraph" w:styleId="Textkrper2">
    <w:name w:val="Body Text 2"/>
    <w:basedOn w:val="Standard"/>
    <w:link w:val="Textkrper2Zchn"/>
    <w:rsid w:val="00CB5358"/>
    <w:pPr>
      <w:overflowPunct w:val="0"/>
      <w:autoSpaceDE w:val="0"/>
      <w:autoSpaceDN w:val="0"/>
      <w:adjustRightInd w:val="0"/>
      <w:spacing w:after="120" w:line="480" w:lineRule="auto"/>
      <w:textAlignment w:val="baseline"/>
    </w:pPr>
    <w:rPr>
      <w:rFonts w:eastAsia="MS Mincho"/>
    </w:rPr>
  </w:style>
  <w:style w:type="character" w:customStyle="1" w:styleId="Textkrper2Zchn">
    <w:name w:val="Textkörper 2 Zchn"/>
    <w:basedOn w:val="Absatz-Standardschriftart"/>
    <w:link w:val="Textkrper2"/>
    <w:rsid w:val="00CB5358"/>
    <w:rPr>
      <w:rFonts w:ascii="Times New Roman" w:eastAsia="MS Mincho" w:hAnsi="Times New Roman"/>
      <w:lang w:val="en-GB" w:eastAsia="en-US"/>
    </w:rPr>
  </w:style>
  <w:style w:type="paragraph" w:styleId="Textkrper3">
    <w:name w:val="Body Text 3"/>
    <w:basedOn w:val="Standard"/>
    <w:link w:val="Textkrper3Zchn"/>
    <w:rsid w:val="00CB5358"/>
    <w:pPr>
      <w:overflowPunct w:val="0"/>
      <w:autoSpaceDE w:val="0"/>
      <w:autoSpaceDN w:val="0"/>
      <w:adjustRightInd w:val="0"/>
      <w:spacing w:after="120"/>
      <w:textAlignment w:val="baseline"/>
    </w:pPr>
    <w:rPr>
      <w:rFonts w:eastAsia="MS Mincho"/>
      <w:sz w:val="16"/>
      <w:szCs w:val="16"/>
    </w:rPr>
  </w:style>
  <w:style w:type="character" w:customStyle="1" w:styleId="Textkrper3Zchn">
    <w:name w:val="Textkörper 3 Zchn"/>
    <w:basedOn w:val="Absatz-Standardschriftart"/>
    <w:link w:val="Textkrper3"/>
    <w:rsid w:val="00CB5358"/>
    <w:rPr>
      <w:rFonts w:ascii="Times New Roman" w:eastAsia="MS Mincho" w:hAnsi="Times New Roman"/>
      <w:sz w:val="16"/>
      <w:szCs w:val="16"/>
      <w:lang w:val="en-GB" w:eastAsia="en-US"/>
    </w:rPr>
  </w:style>
  <w:style w:type="paragraph" w:styleId="Textkrper-Erstzeileneinzug">
    <w:name w:val="Body Text First Indent"/>
    <w:basedOn w:val="Textkrper"/>
    <w:link w:val="Textkrper-ErstzeileneinzugZchn"/>
    <w:rsid w:val="00CB5358"/>
    <w:pPr>
      <w:ind w:firstLine="210"/>
    </w:pPr>
  </w:style>
  <w:style w:type="character" w:customStyle="1" w:styleId="Textkrper-ErstzeileneinzugZchn">
    <w:name w:val="Textkörper-Erstzeileneinzug Zchn"/>
    <w:basedOn w:val="TextkrperZchn"/>
    <w:link w:val="Textkrper-Erstzeileneinzug"/>
    <w:rsid w:val="00CB5358"/>
    <w:rPr>
      <w:rFonts w:ascii="Times New Roman" w:eastAsia="MS Mincho" w:hAnsi="Times New Roman"/>
      <w:lang w:val="en-GB" w:eastAsia="en-US"/>
    </w:rPr>
  </w:style>
  <w:style w:type="paragraph" w:styleId="Textkrper-Zeileneinzug">
    <w:name w:val="Body Text Indent"/>
    <w:basedOn w:val="Standard"/>
    <w:link w:val="Textkrper-ZeileneinzugZchn"/>
    <w:rsid w:val="00CB5358"/>
    <w:pPr>
      <w:overflowPunct w:val="0"/>
      <w:autoSpaceDE w:val="0"/>
      <w:autoSpaceDN w:val="0"/>
      <w:adjustRightInd w:val="0"/>
      <w:spacing w:after="120"/>
      <w:ind w:left="283"/>
      <w:textAlignment w:val="baseline"/>
    </w:pPr>
    <w:rPr>
      <w:rFonts w:eastAsia="MS Mincho"/>
    </w:rPr>
  </w:style>
  <w:style w:type="character" w:customStyle="1" w:styleId="Textkrper-ZeileneinzugZchn">
    <w:name w:val="Textkörper-Zeileneinzug Zchn"/>
    <w:basedOn w:val="Absatz-Standardschriftart"/>
    <w:link w:val="Textkrper-Zeileneinzug"/>
    <w:rsid w:val="00CB5358"/>
    <w:rPr>
      <w:rFonts w:ascii="Times New Roman" w:eastAsia="MS Mincho" w:hAnsi="Times New Roman"/>
      <w:lang w:val="en-GB" w:eastAsia="en-US"/>
    </w:rPr>
  </w:style>
  <w:style w:type="paragraph" w:styleId="Textkrper-Erstzeileneinzug2">
    <w:name w:val="Body Text First Indent 2"/>
    <w:basedOn w:val="Textkrper-Zeileneinzug"/>
    <w:link w:val="Textkrper-Erstzeileneinzug2Zchn"/>
    <w:rsid w:val="00CB5358"/>
    <w:pPr>
      <w:ind w:firstLine="210"/>
    </w:pPr>
  </w:style>
  <w:style w:type="character" w:customStyle="1" w:styleId="Textkrper-Erstzeileneinzug2Zchn">
    <w:name w:val="Textkörper-Erstzeileneinzug 2 Zchn"/>
    <w:basedOn w:val="Textkrper-ZeileneinzugZchn"/>
    <w:link w:val="Textkrper-Erstzeileneinzug2"/>
    <w:rsid w:val="00CB5358"/>
    <w:rPr>
      <w:rFonts w:ascii="Times New Roman" w:eastAsia="MS Mincho" w:hAnsi="Times New Roman"/>
      <w:lang w:val="en-GB" w:eastAsia="en-US"/>
    </w:rPr>
  </w:style>
  <w:style w:type="paragraph" w:styleId="Textkrper-Einzug2">
    <w:name w:val="Body Text Indent 2"/>
    <w:basedOn w:val="Standard"/>
    <w:link w:val="Textkrper-Einzug2Zchn"/>
    <w:rsid w:val="00CB5358"/>
    <w:pPr>
      <w:overflowPunct w:val="0"/>
      <w:autoSpaceDE w:val="0"/>
      <w:autoSpaceDN w:val="0"/>
      <w:adjustRightInd w:val="0"/>
      <w:spacing w:after="120" w:line="480" w:lineRule="auto"/>
      <w:ind w:left="283"/>
      <w:textAlignment w:val="baseline"/>
    </w:pPr>
    <w:rPr>
      <w:rFonts w:eastAsia="MS Mincho"/>
    </w:rPr>
  </w:style>
  <w:style w:type="character" w:customStyle="1" w:styleId="Textkrper-Einzug2Zchn">
    <w:name w:val="Textkörper-Einzug 2 Zchn"/>
    <w:basedOn w:val="Absatz-Standardschriftart"/>
    <w:link w:val="Textkrper-Einzug2"/>
    <w:rsid w:val="00CB5358"/>
    <w:rPr>
      <w:rFonts w:ascii="Times New Roman" w:eastAsia="MS Mincho" w:hAnsi="Times New Roman"/>
      <w:lang w:val="en-GB" w:eastAsia="en-US"/>
    </w:rPr>
  </w:style>
  <w:style w:type="paragraph" w:styleId="Textkrper-Einzug3">
    <w:name w:val="Body Text Indent 3"/>
    <w:basedOn w:val="Standard"/>
    <w:link w:val="Textkrper-Einzug3Zchn"/>
    <w:rsid w:val="00CB5358"/>
    <w:pPr>
      <w:overflowPunct w:val="0"/>
      <w:autoSpaceDE w:val="0"/>
      <w:autoSpaceDN w:val="0"/>
      <w:adjustRightInd w:val="0"/>
      <w:spacing w:after="120"/>
      <w:ind w:left="283"/>
      <w:textAlignment w:val="baseline"/>
    </w:pPr>
    <w:rPr>
      <w:rFonts w:eastAsia="MS Mincho"/>
      <w:sz w:val="16"/>
      <w:szCs w:val="16"/>
    </w:rPr>
  </w:style>
  <w:style w:type="character" w:customStyle="1" w:styleId="Textkrper-Einzug3Zchn">
    <w:name w:val="Textkörper-Einzug 3 Zchn"/>
    <w:basedOn w:val="Absatz-Standardschriftart"/>
    <w:link w:val="Textkrper-Einzug3"/>
    <w:rsid w:val="00CB5358"/>
    <w:rPr>
      <w:rFonts w:ascii="Times New Roman" w:eastAsia="MS Mincho" w:hAnsi="Times New Roman"/>
      <w:sz w:val="16"/>
      <w:szCs w:val="16"/>
      <w:lang w:val="en-GB" w:eastAsia="en-US"/>
    </w:rPr>
  </w:style>
  <w:style w:type="paragraph" w:styleId="Beschriftung">
    <w:name w:val="caption"/>
    <w:basedOn w:val="Standard"/>
    <w:next w:val="Standard"/>
    <w:semiHidden/>
    <w:unhideWhenUsed/>
    <w:qFormat/>
    <w:rsid w:val="00CB5358"/>
    <w:pPr>
      <w:overflowPunct w:val="0"/>
      <w:autoSpaceDE w:val="0"/>
      <w:autoSpaceDN w:val="0"/>
      <w:adjustRightInd w:val="0"/>
      <w:textAlignment w:val="baseline"/>
    </w:pPr>
    <w:rPr>
      <w:rFonts w:eastAsia="MS Mincho"/>
      <w:b/>
      <w:bCs/>
    </w:rPr>
  </w:style>
  <w:style w:type="paragraph" w:styleId="Gruformel">
    <w:name w:val="Closing"/>
    <w:basedOn w:val="Standard"/>
    <w:link w:val="GruformelZchn"/>
    <w:rsid w:val="00CB5358"/>
    <w:pPr>
      <w:overflowPunct w:val="0"/>
      <w:autoSpaceDE w:val="0"/>
      <w:autoSpaceDN w:val="0"/>
      <w:adjustRightInd w:val="0"/>
      <w:ind w:left="4252"/>
      <w:textAlignment w:val="baseline"/>
    </w:pPr>
    <w:rPr>
      <w:rFonts w:eastAsia="MS Mincho"/>
    </w:rPr>
  </w:style>
  <w:style w:type="character" w:customStyle="1" w:styleId="GruformelZchn">
    <w:name w:val="Grußformel Zchn"/>
    <w:basedOn w:val="Absatz-Standardschriftart"/>
    <w:link w:val="Gruformel"/>
    <w:rsid w:val="00CB5358"/>
    <w:rPr>
      <w:rFonts w:ascii="Times New Roman" w:eastAsia="MS Mincho" w:hAnsi="Times New Roman"/>
      <w:lang w:val="en-GB" w:eastAsia="en-US"/>
    </w:rPr>
  </w:style>
  <w:style w:type="paragraph" w:styleId="Datum">
    <w:name w:val="Date"/>
    <w:basedOn w:val="Standard"/>
    <w:next w:val="Standard"/>
    <w:link w:val="DatumZchn"/>
    <w:rsid w:val="00CB5358"/>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CB5358"/>
    <w:rPr>
      <w:rFonts w:ascii="Times New Roman" w:eastAsia="MS Mincho" w:hAnsi="Times New Roman"/>
      <w:lang w:val="en-GB" w:eastAsia="en-US"/>
    </w:rPr>
  </w:style>
  <w:style w:type="character" w:customStyle="1" w:styleId="DokumentstrukturZchn">
    <w:name w:val="Dokumentstruktur Zchn"/>
    <w:basedOn w:val="Absatz-Standardschriftart"/>
    <w:link w:val="Dokumentstruktur"/>
    <w:rsid w:val="00CB5358"/>
    <w:rPr>
      <w:rFonts w:ascii="Tahoma" w:hAnsi="Tahoma" w:cs="Tahoma"/>
      <w:shd w:val="clear" w:color="auto" w:fill="000080"/>
      <w:lang w:val="en-GB" w:eastAsia="en-US"/>
    </w:rPr>
  </w:style>
  <w:style w:type="paragraph" w:styleId="E-Mail-Signatur">
    <w:name w:val="E-mail Signature"/>
    <w:basedOn w:val="Standard"/>
    <w:link w:val="E-Mail-SignaturZchn"/>
    <w:rsid w:val="00CB5358"/>
    <w:pPr>
      <w:overflowPunct w:val="0"/>
      <w:autoSpaceDE w:val="0"/>
      <w:autoSpaceDN w:val="0"/>
      <w:adjustRightInd w:val="0"/>
      <w:textAlignment w:val="baseline"/>
    </w:pPr>
    <w:rPr>
      <w:rFonts w:eastAsia="MS Mincho"/>
    </w:rPr>
  </w:style>
  <w:style w:type="character" w:customStyle="1" w:styleId="E-Mail-SignaturZchn">
    <w:name w:val="E-Mail-Signatur Zchn"/>
    <w:basedOn w:val="Absatz-Standardschriftart"/>
    <w:link w:val="E-Mail-Signatur"/>
    <w:rsid w:val="00CB5358"/>
    <w:rPr>
      <w:rFonts w:ascii="Times New Roman" w:eastAsia="MS Mincho" w:hAnsi="Times New Roman"/>
      <w:lang w:val="en-GB" w:eastAsia="en-US"/>
    </w:rPr>
  </w:style>
  <w:style w:type="paragraph" w:styleId="Endnotentext">
    <w:name w:val="endnote text"/>
    <w:basedOn w:val="Standard"/>
    <w:link w:val="EndnotentextZchn"/>
    <w:rsid w:val="00CB5358"/>
    <w:pPr>
      <w:overflowPunct w:val="0"/>
      <w:autoSpaceDE w:val="0"/>
      <w:autoSpaceDN w:val="0"/>
      <w:adjustRightInd w:val="0"/>
      <w:textAlignment w:val="baseline"/>
    </w:pPr>
    <w:rPr>
      <w:rFonts w:eastAsia="MS Mincho"/>
    </w:rPr>
  </w:style>
  <w:style w:type="character" w:customStyle="1" w:styleId="EndnotentextZchn">
    <w:name w:val="Endnotentext Zchn"/>
    <w:basedOn w:val="Absatz-Standardschriftart"/>
    <w:link w:val="Endnotentext"/>
    <w:rsid w:val="00CB5358"/>
    <w:rPr>
      <w:rFonts w:ascii="Times New Roman" w:eastAsia="MS Mincho" w:hAnsi="Times New Roman"/>
      <w:lang w:val="en-GB" w:eastAsia="en-US"/>
    </w:rPr>
  </w:style>
  <w:style w:type="paragraph" w:styleId="Umschlagadresse">
    <w:name w:val="envelope address"/>
    <w:basedOn w:val="Standard"/>
    <w:rsid w:val="00CB535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Umschlagabsenderadresse">
    <w:name w:val="envelope return"/>
    <w:basedOn w:val="Standard"/>
    <w:rsid w:val="00CB5358"/>
    <w:pPr>
      <w:overflowPunct w:val="0"/>
      <w:autoSpaceDE w:val="0"/>
      <w:autoSpaceDN w:val="0"/>
      <w:adjustRightInd w:val="0"/>
      <w:textAlignment w:val="baseline"/>
    </w:pPr>
    <w:rPr>
      <w:rFonts w:ascii="Calibri Light" w:hAnsi="Calibri Light"/>
    </w:rPr>
  </w:style>
  <w:style w:type="paragraph" w:styleId="HTMLAdresse">
    <w:name w:val="HTML Address"/>
    <w:basedOn w:val="Standard"/>
    <w:link w:val="HTMLAdresseZchn"/>
    <w:rsid w:val="00CB5358"/>
    <w:pPr>
      <w:overflowPunct w:val="0"/>
      <w:autoSpaceDE w:val="0"/>
      <w:autoSpaceDN w:val="0"/>
      <w:adjustRightInd w:val="0"/>
      <w:textAlignment w:val="baseline"/>
    </w:pPr>
    <w:rPr>
      <w:rFonts w:eastAsia="MS Mincho"/>
      <w:i/>
      <w:iCs/>
    </w:rPr>
  </w:style>
  <w:style w:type="character" w:customStyle="1" w:styleId="HTMLAdresseZchn">
    <w:name w:val="HTML Adresse Zchn"/>
    <w:basedOn w:val="Absatz-Standardschriftart"/>
    <w:link w:val="HTMLAdresse"/>
    <w:rsid w:val="00CB5358"/>
    <w:rPr>
      <w:rFonts w:ascii="Times New Roman" w:eastAsia="MS Mincho" w:hAnsi="Times New Roman"/>
      <w:i/>
      <w:iCs/>
      <w:lang w:val="en-GB" w:eastAsia="en-US"/>
    </w:rPr>
  </w:style>
  <w:style w:type="paragraph" w:styleId="HTMLVorformatiert">
    <w:name w:val="HTML Preformatted"/>
    <w:basedOn w:val="Standard"/>
    <w:link w:val="HTMLVorformatiertZchn"/>
    <w:rsid w:val="00CB5358"/>
    <w:pPr>
      <w:overflowPunct w:val="0"/>
      <w:autoSpaceDE w:val="0"/>
      <w:autoSpaceDN w:val="0"/>
      <w:adjustRightInd w:val="0"/>
      <w:textAlignment w:val="baseline"/>
    </w:pPr>
    <w:rPr>
      <w:rFonts w:ascii="Courier New" w:eastAsia="MS Mincho" w:hAnsi="Courier New" w:cs="Courier New"/>
    </w:rPr>
  </w:style>
  <w:style w:type="character" w:customStyle="1" w:styleId="HTMLVorformatiertZchn">
    <w:name w:val="HTML Vorformatiert Zchn"/>
    <w:basedOn w:val="Absatz-Standardschriftart"/>
    <w:link w:val="HTMLVorformatiert"/>
    <w:rsid w:val="00CB5358"/>
    <w:rPr>
      <w:rFonts w:ascii="Courier New" w:eastAsia="MS Mincho" w:hAnsi="Courier New" w:cs="Courier New"/>
      <w:lang w:val="en-GB" w:eastAsia="en-US"/>
    </w:rPr>
  </w:style>
  <w:style w:type="paragraph" w:styleId="Index3">
    <w:name w:val="index 3"/>
    <w:basedOn w:val="Standard"/>
    <w:next w:val="Standard"/>
    <w:rsid w:val="00CB5358"/>
    <w:pPr>
      <w:overflowPunct w:val="0"/>
      <w:autoSpaceDE w:val="0"/>
      <w:autoSpaceDN w:val="0"/>
      <w:adjustRightInd w:val="0"/>
      <w:ind w:left="600" w:hanging="200"/>
      <w:textAlignment w:val="baseline"/>
    </w:pPr>
    <w:rPr>
      <w:rFonts w:eastAsia="MS Mincho"/>
    </w:rPr>
  </w:style>
  <w:style w:type="paragraph" w:styleId="Index4">
    <w:name w:val="index 4"/>
    <w:basedOn w:val="Standard"/>
    <w:next w:val="Standard"/>
    <w:rsid w:val="00CB5358"/>
    <w:pPr>
      <w:overflowPunct w:val="0"/>
      <w:autoSpaceDE w:val="0"/>
      <w:autoSpaceDN w:val="0"/>
      <w:adjustRightInd w:val="0"/>
      <w:ind w:left="800" w:hanging="200"/>
      <w:textAlignment w:val="baseline"/>
    </w:pPr>
    <w:rPr>
      <w:rFonts w:eastAsia="MS Mincho"/>
    </w:rPr>
  </w:style>
  <w:style w:type="paragraph" w:styleId="Index5">
    <w:name w:val="index 5"/>
    <w:basedOn w:val="Standard"/>
    <w:next w:val="Standard"/>
    <w:rsid w:val="00CB5358"/>
    <w:pPr>
      <w:overflowPunct w:val="0"/>
      <w:autoSpaceDE w:val="0"/>
      <w:autoSpaceDN w:val="0"/>
      <w:adjustRightInd w:val="0"/>
      <w:ind w:left="1000" w:hanging="200"/>
      <w:textAlignment w:val="baseline"/>
    </w:pPr>
    <w:rPr>
      <w:rFonts w:eastAsia="MS Mincho"/>
    </w:rPr>
  </w:style>
  <w:style w:type="paragraph" w:styleId="Index6">
    <w:name w:val="index 6"/>
    <w:basedOn w:val="Standard"/>
    <w:next w:val="Standard"/>
    <w:rsid w:val="00CB5358"/>
    <w:pPr>
      <w:overflowPunct w:val="0"/>
      <w:autoSpaceDE w:val="0"/>
      <w:autoSpaceDN w:val="0"/>
      <w:adjustRightInd w:val="0"/>
      <w:ind w:left="1200" w:hanging="200"/>
      <w:textAlignment w:val="baseline"/>
    </w:pPr>
    <w:rPr>
      <w:rFonts w:eastAsia="MS Mincho"/>
    </w:rPr>
  </w:style>
  <w:style w:type="paragraph" w:styleId="Index7">
    <w:name w:val="index 7"/>
    <w:basedOn w:val="Standard"/>
    <w:next w:val="Standard"/>
    <w:rsid w:val="00CB5358"/>
    <w:pPr>
      <w:overflowPunct w:val="0"/>
      <w:autoSpaceDE w:val="0"/>
      <w:autoSpaceDN w:val="0"/>
      <w:adjustRightInd w:val="0"/>
      <w:ind w:left="1400" w:hanging="200"/>
      <w:textAlignment w:val="baseline"/>
    </w:pPr>
    <w:rPr>
      <w:rFonts w:eastAsia="MS Mincho"/>
    </w:rPr>
  </w:style>
  <w:style w:type="paragraph" w:styleId="Index8">
    <w:name w:val="index 8"/>
    <w:basedOn w:val="Standard"/>
    <w:next w:val="Standard"/>
    <w:rsid w:val="00CB5358"/>
    <w:pPr>
      <w:overflowPunct w:val="0"/>
      <w:autoSpaceDE w:val="0"/>
      <w:autoSpaceDN w:val="0"/>
      <w:adjustRightInd w:val="0"/>
      <w:ind w:left="1600" w:hanging="200"/>
      <w:textAlignment w:val="baseline"/>
    </w:pPr>
    <w:rPr>
      <w:rFonts w:eastAsia="MS Mincho"/>
    </w:rPr>
  </w:style>
  <w:style w:type="paragraph" w:styleId="Index9">
    <w:name w:val="index 9"/>
    <w:basedOn w:val="Standard"/>
    <w:next w:val="Standard"/>
    <w:rsid w:val="00CB5358"/>
    <w:pPr>
      <w:overflowPunct w:val="0"/>
      <w:autoSpaceDE w:val="0"/>
      <w:autoSpaceDN w:val="0"/>
      <w:adjustRightInd w:val="0"/>
      <w:ind w:left="1800" w:hanging="200"/>
      <w:textAlignment w:val="baseline"/>
    </w:pPr>
    <w:rPr>
      <w:rFonts w:eastAsia="MS Mincho"/>
    </w:rPr>
  </w:style>
  <w:style w:type="paragraph" w:styleId="Indexberschrift">
    <w:name w:val="index heading"/>
    <w:basedOn w:val="Standard"/>
    <w:next w:val="Index1"/>
    <w:rsid w:val="00CB5358"/>
    <w:pPr>
      <w:overflowPunct w:val="0"/>
      <w:autoSpaceDE w:val="0"/>
      <w:autoSpaceDN w:val="0"/>
      <w:adjustRightInd w:val="0"/>
      <w:textAlignment w:val="baseline"/>
    </w:pPr>
    <w:rPr>
      <w:rFonts w:ascii="Calibri Light" w:hAnsi="Calibri Light"/>
      <w:b/>
      <w:bCs/>
    </w:rPr>
  </w:style>
  <w:style w:type="paragraph" w:styleId="IntensivesZitat">
    <w:name w:val="Intense Quote"/>
    <w:basedOn w:val="Standard"/>
    <w:next w:val="Standard"/>
    <w:link w:val="IntensivesZitatZchn"/>
    <w:uiPriority w:val="30"/>
    <w:qFormat/>
    <w:rsid w:val="00CB535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MS Mincho"/>
      <w:i/>
      <w:iCs/>
      <w:color w:val="4472C4"/>
    </w:rPr>
  </w:style>
  <w:style w:type="character" w:customStyle="1" w:styleId="IntensivesZitatZchn">
    <w:name w:val="Intensives Zitat Zchn"/>
    <w:basedOn w:val="Absatz-Standardschriftart"/>
    <w:link w:val="IntensivesZitat"/>
    <w:uiPriority w:val="30"/>
    <w:rsid w:val="00CB5358"/>
    <w:rPr>
      <w:rFonts w:ascii="Times New Roman" w:eastAsia="MS Mincho" w:hAnsi="Times New Roman"/>
      <w:i/>
      <w:iCs/>
      <w:color w:val="4472C4"/>
      <w:lang w:val="en-GB" w:eastAsia="en-US"/>
    </w:rPr>
  </w:style>
  <w:style w:type="paragraph" w:styleId="Listenfortsetzung">
    <w:name w:val="List Continue"/>
    <w:basedOn w:val="Standard"/>
    <w:rsid w:val="00CB5358"/>
    <w:pPr>
      <w:overflowPunct w:val="0"/>
      <w:autoSpaceDE w:val="0"/>
      <w:autoSpaceDN w:val="0"/>
      <w:adjustRightInd w:val="0"/>
      <w:spacing w:after="120"/>
      <w:ind w:left="283"/>
      <w:contextualSpacing/>
      <w:textAlignment w:val="baseline"/>
    </w:pPr>
    <w:rPr>
      <w:rFonts w:eastAsia="MS Mincho"/>
    </w:rPr>
  </w:style>
  <w:style w:type="paragraph" w:styleId="Listenfortsetzung2">
    <w:name w:val="List Continue 2"/>
    <w:basedOn w:val="Standard"/>
    <w:rsid w:val="00CB5358"/>
    <w:pPr>
      <w:overflowPunct w:val="0"/>
      <w:autoSpaceDE w:val="0"/>
      <w:autoSpaceDN w:val="0"/>
      <w:adjustRightInd w:val="0"/>
      <w:spacing w:after="120"/>
      <w:ind w:left="566"/>
      <w:contextualSpacing/>
      <w:textAlignment w:val="baseline"/>
    </w:pPr>
    <w:rPr>
      <w:rFonts w:eastAsia="MS Mincho"/>
    </w:rPr>
  </w:style>
  <w:style w:type="paragraph" w:styleId="Listenfortsetzung3">
    <w:name w:val="List Continue 3"/>
    <w:basedOn w:val="Standard"/>
    <w:rsid w:val="00CB5358"/>
    <w:pPr>
      <w:overflowPunct w:val="0"/>
      <w:autoSpaceDE w:val="0"/>
      <w:autoSpaceDN w:val="0"/>
      <w:adjustRightInd w:val="0"/>
      <w:spacing w:after="120"/>
      <w:ind w:left="849"/>
      <w:contextualSpacing/>
      <w:textAlignment w:val="baseline"/>
    </w:pPr>
    <w:rPr>
      <w:rFonts w:eastAsia="MS Mincho"/>
    </w:rPr>
  </w:style>
  <w:style w:type="paragraph" w:styleId="Listenfortsetzung4">
    <w:name w:val="List Continue 4"/>
    <w:basedOn w:val="Standard"/>
    <w:rsid w:val="00CB5358"/>
    <w:pPr>
      <w:overflowPunct w:val="0"/>
      <w:autoSpaceDE w:val="0"/>
      <w:autoSpaceDN w:val="0"/>
      <w:adjustRightInd w:val="0"/>
      <w:spacing w:after="120"/>
      <w:ind w:left="1132"/>
      <w:contextualSpacing/>
      <w:textAlignment w:val="baseline"/>
    </w:pPr>
    <w:rPr>
      <w:rFonts w:eastAsia="MS Mincho"/>
    </w:rPr>
  </w:style>
  <w:style w:type="paragraph" w:styleId="Listenfortsetzung5">
    <w:name w:val="List Continue 5"/>
    <w:basedOn w:val="Standard"/>
    <w:rsid w:val="00CB5358"/>
    <w:pPr>
      <w:overflowPunct w:val="0"/>
      <w:autoSpaceDE w:val="0"/>
      <w:autoSpaceDN w:val="0"/>
      <w:adjustRightInd w:val="0"/>
      <w:spacing w:after="120"/>
      <w:ind w:left="1415"/>
      <w:contextualSpacing/>
      <w:textAlignment w:val="baseline"/>
    </w:pPr>
    <w:rPr>
      <w:rFonts w:eastAsia="MS Mincho"/>
    </w:rPr>
  </w:style>
  <w:style w:type="paragraph" w:styleId="Listennummer3">
    <w:name w:val="List Number 3"/>
    <w:basedOn w:val="Standard"/>
    <w:rsid w:val="00CB5358"/>
    <w:pPr>
      <w:numPr>
        <w:numId w:val="1"/>
      </w:numPr>
      <w:overflowPunct w:val="0"/>
      <w:autoSpaceDE w:val="0"/>
      <w:autoSpaceDN w:val="0"/>
      <w:adjustRightInd w:val="0"/>
      <w:contextualSpacing/>
      <w:textAlignment w:val="baseline"/>
    </w:pPr>
    <w:rPr>
      <w:rFonts w:eastAsia="MS Mincho"/>
    </w:rPr>
  </w:style>
  <w:style w:type="paragraph" w:styleId="Listennummer4">
    <w:name w:val="List Number 4"/>
    <w:basedOn w:val="Standard"/>
    <w:rsid w:val="00CB5358"/>
    <w:pPr>
      <w:numPr>
        <w:numId w:val="2"/>
      </w:numPr>
      <w:overflowPunct w:val="0"/>
      <w:autoSpaceDE w:val="0"/>
      <w:autoSpaceDN w:val="0"/>
      <w:adjustRightInd w:val="0"/>
      <w:contextualSpacing/>
      <w:textAlignment w:val="baseline"/>
    </w:pPr>
    <w:rPr>
      <w:rFonts w:eastAsia="MS Mincho"/>
    </w:rPr>
  </w:style>
  <w:style w:type="paragraph" w:styleId="Listennummer5">
    <w:name w:val="List Number 5"/>
    <w:basedOn w:val="Standard"/>
    <w:rsid w:val="00CB5358"/>
    <w:pPr>
      <w:numPr>
        <w:numId w:val="3"/>
      </w:numPr>
      <w:overflowPunct w:val="0"/>
      <w:autoSpaceDE w:val="0"/>
      <w:autoSpaceDN w:val="0"/>
      <w:adjustRightInd w:val="0"/>
      <w:contextualSpacing/>
      <w:textAlignment w:val="baseline"/>
    </w:pPr>
    <w:rPr>
      <w:rFonts w:eastAsia="MS Mincho"/>
    </w:rPr>
  </w:style>
  <w:style w:type="paragraph" w:styleId="Makrotext">
    <w:name w:val="macro"/>
    <w:link w:val="MakrotextZchn"/>
    <w:rsid w:val="00CB53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MS Mincho" w:hAnsi="Courier New" w:cs="Courier New"/>
      <w:lang w:val="en-GB" w:eastAsia="en-US"/>
    </w:rPr>
  </w:style>
  <w:style w:type="character" w:customStyle="1" w:styleId="MakrotextZchn">
    <w:name w:val="Makrotext Zchn"/>
    <w:basedOn w:val="Absatz-Standardschriftart"/>
    <w:link w:val="Makrotext"/>
    <w:rsid w:val="00CB5358"/>
    <w:rPr>
      <w:rFonts w:ascii="Courier New" w:eastAsia="MS Mincho" w:hAnsi="Courier New" w:cs="Courier New"/>
      <w:lang w:val="en-GB" w:eastAsia="en-US"/>
    </w:rPr>
  </w:style>
  <w:style w:type="paragraph" w:styleId="Nachrichtenkopf">
    <w:name w:val="Message Header"/>
    <w:basedOn w:val="Standard"/>
    <w:link w:val="NachrichtenkopfZchn"/>
    <w:rsid w:val="00CB53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NachrichtenkopfZchn">
    <w:name w:val="Nachrichtenkopf Zchn"/>
    <w:basedOn w:val="Absatz-Standardschriftart"/>
    <w:link w:val="Nachrichtenkopf"/>
    <w:rsid w:val="00CB5358"/>
    <w:rPr>
      <w:rFonts w:ascii="Calibri Light" w:hAnsi="Calibri Light"/>
      <w:sz w:val="24"/>
      <w:szCs w:val="24"/>
      <w:shd w:val="pct20" w:color="auto" w:fill="auto"/>
      <w:lang w:val="en-GB" w:eastAsia="en-US"/>
    </w:rPr>
  </w:style>
  <w:style w:type="paragraph" w:styleId="KeinLeerraum">
    <w:name w:val="No Spacing"/>
    <w:uiPriority w:val="1"/>
    <w:qFormat/>
    <w:rsid w:val="00CB5358"/>
    <w:pPr>
      <w:overflowPunct w:val="0"/>
      <w:autoSpaceDE w:val="0"/>
      <w:autoSpaceDN w:val="0"/>
      <w:adjustRightInd w:val="0"/>
      <w:textAlignment w:val="baseline"/>
    </w:pPr>
    <w:rPr>
      <w:rFonts w:ascii="Times New Roman" w:eastAsia="MS Mincho" w:hAnsi="Times New Roman"/>
      <w:lang w:val="en-GB" w:eastAsia="en-US"/>
    </w:rPr>
  </w:style>
  <w:style w:type="paragraph" w:styleId="StandardWeb">
    <w:name w:val="Normal (Web)"/>
    <w:basedOn w:val="Standard"/>
    <w:rsid w:val="00CB5358"/>
    <w:pPr>
      <w:overflowPunct w:val="0"/>
      <w:autoSpaceDE w:val="0"/>
      <w:autoSpaceDN w:val="0"/>
      <w:adjustRightInd w:val="0"/>
      <w:textAlignment w:val="baseline"/>
    </w:pPr>
    <w:rPr>
      <w:rFonts w:eastAsia="MS Mincho"/>
      <w:sz w:val="24"/>
      <w:szCs w:val="24"/>
    </w:rPr>
  </w:style>
  <w:style w:type="paragraph" w:styleId="Standardeinzug">
    <w:name w:val="Normal Indent"/>
    <w:basedOn w:val="Standard"/>
    <w:rsid w:val="00CB5358"/>
    <w:pPr>
      <w:overflowPunct w:val="0"/>
      <w:autoSpaceDE w:val="0"/>
      <w:autoSpaceDN w:val="0"/>
      <w:adjustRightInd w:val="0"/>
      <w:ind w:left="720"/>
      <w:textAlignment w:val="baseline"/>
    </w:pPr>
    <w:rPr>
      <w:rFonts w:eastAsia="MS Mincho"/>
    </w:rPr>
  </w:style>
  <w:style w:type="paragraph" w:styleId="Fu-Endnotenberschrift">
    <w:name w:val="Note Heading"/>
    <w:basedOn w:val="Standard"/>
    <w:next w:val="Standard"/>
    <w:link w:val="Fu-EndnotenberschriftZchn"/>
    <w:rsid w:val="00CB5358"/>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rsid w:val="00CB5358"/>
    <w:rPr>
      <w:rFonts w:ascii="Times New Roman" w:eastAsia="MS Mincho" w:hAnsi="Times New Roman"/>
      <w:lang w:val="en-GB" w:eastAsia="en-US"/>
    </w:rPr>
  </w:style>
  <w:style w:type="paragraph" w:styleId="NurText">
    <w:name w:val="Plain Text"/>
    <w:basedOn w:val="Standard"/>
    <w:link w:val="NurTextZchn"/>
    <w:rsid w:val="00CB5358"/>
    <w:pPr>
      <w:overflowPunct w:val="0"/>
      <w:autoSpaceDE w:val="0"/>
      <w:autoSpaceDN w:val="0"/>
      <w:adjustRightInd w:val="0"/>
      <w:textAlignment w:val="baseline"/>
    </w:pPr>
    <w:rPr>
      <w:rFonts w:ascii="Courier New" w:eastAsia="MS Mincho" w:hAnsi="Courier New" w:cs="Courier New"/>
    </w:rPr>
  </w:style>
  <w:style w:type="character" w:customStyle="1" w:styleId="NurTextZchn">
    <w:name w:val="Nur Text Zchn"/>
    <w:basedOn w:val="Absatz-Standardschriftart"/>
    <w:link w:val="NurText"/>
    <w:rsid w:val="00CB5358"/>
    <w:rPr>
      <w:rFonts w:ascii="Courier New" w:eastAsia="MS Mincho" w:hAnsi="Courier New" w:cs="Courier New"/>
      <w:lang w:val="en-GB" w:eastAsia="en-US"/>
    </w:rPr>
  </w:style>
  <w:style w:type="paragraph" w:styleId="Zitat">
    <w:name w:val="Quote"/>
    <w:basedOn w:val="Standard"/>
    <w:next w:val="Standard"/>
    <w:link w:val="ZitatZchn"/>
    <w:uiPriority w:val="29"/>
    <w:qFormat/>
    <w:rsid w:val="00CB5358"/>
    <w:pPr>
      <w:overflowPunct w:val="0"/>
      <w:autoSpaceDE w:val="0"/>
      <w:autoSpaceDN w:val="0"/>
      <w:adjustRightInd w:val="0"/>
      <w:spacing w:before="200" w:after="160"/>
      <w:ind w:left="864" w:right="864"/>
      <w:jc w:val="center"/>
      <w:textAlignment w:val="baseline"/>
    </w:pPr>
    <w:rPr>
      <w:rFonts w:eastAsia="MS Mincho"/>
      <w:i/>
      <w:iCs/>
      <w:color w:val="404040"/>
    </w:rPr>
  </w:style>
  <w:style w:type="character" w:customStyle="1" w:styleId="ZitatZchn">
    <w:name w:val="Zitat Zchn"/>
    <w:basedOn w:val="Absatz-Standardschriftart"/>
    <w:link w:val="Zitat"/>
    <w:uiPriority w:val="29"/>
    <w:rsid w:val="00CB5358"/>
    <w:rPr>
      <w:rFonts w:ascii="Times New Roman" w:eastAsia="MS Mincho" w:hAnsi="Times New Roman"/>
      <w:i/>
      <w:iCs/>
      <w:color w:val="404040"/>
      <w:lang w:val="en-GB" w:eastAsia="en-US"/>
    </w:rPr>
  </w:style>
  <w:style w:type="paragraph" w:styleId="Anrede">
    <w:name w:val="Salutation"/>
    <w:basedOn w:val="Standard"/>
    <w:next w:val="Standard"/>
    <w:link w:val="AnredeZchn"/>
    <w:rsid w:val="00CB5358"/>
    <w:pPr>
      <w:overflowPunct w:val="0"/>
      <w:autoSpaceDE w:val="0"/>
      <w:autoSpaceDN w:val="0"/>
      <w:adjustRightInd w:val="0"/>
      <w:textAlignment w:val="baseline"/>
    </w:pPr>
    <w:rPr>
      <w:rFonts w:eastAsia="MS Mincho"/>
    </w:rPr>
  </w:style>
  <w:style w:type="character" w:customStyle="1" w:styleId="AnredeZchn">
    <w:name w:val="Anrede Zchn"/>
    <w:basedOn w:val="Absatz-Standardschriftart"/>
    <w:link w:val="Anrede"/>
    <w:rsid w:val="00CB5358"/>
    <w:rPr>
      <w:rFonts w:ascii="Times New Roman" w:eastAsia="MS Mincho" w:hAnsi="Times New Roman"/>
      <w:lang w:val="en-GB" w:eastAsia="en-US"/>
    </w:rPr>
  </w:style>
  <w:style w:type="paragraph" w:styleId="Unterschrift">
    <w:name w:val="Signature"/>
    <w:basedOn w:val="Standard"/>
    <w:link w:val="UnterschriftZchn"/>
    <w:rsid w:val="00CB5358"/>
    <w:pPr>
      <w:overflowPunct w:val="0"/>
      <w:autoSpaceDE w:val="0"/>
      <w:autoSpaceDN w:val="0"/>
      <w:adjustRightInd w:val="0"/>
      <w:ind w:left="4252"/>
      <w:textAlignment w:val="baseline"/>
    </w:pPr>
    <w:rPr>
      <w:rFonts w:eastAsia="MS Mincho"/>
    </w:rPr>
  </w:style>
  <w:style w:type="character" w:customStyle="1" w:styleId="UnterschriftZchn">
    <w:name w:val="Unterschrift Zchn"/>
    <w:basedOn w:val="Absatz-Standardschriftart"/>
    <w:link w:val="Unterschrift"/>
    <w:rsid w:val="00CB5358"/>
    <w:rPr>
      <w:rFonts w:ascii="Times New Roman" w:eastAsia="MS Mincho" w:hAnsi="Times New Roman"/>
      <w:lang w:val="en-GB" w:eastAsia="en-US"/>
    </w:rPr>
  </w:style>
  <w:style w:type="paragraph" w:styleId="Untertitel">
    <w:name w:val="Subtitle"/>
    <w:basedOn w:val="Standard"/>
    <w:next w:val="Standard"/>
    <w:link w:val="UntertitelZchn"/>
    <w:qFormat/>
    <w:rsid w:val="00CB5358"/>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UntertitelZchn">
    <w:name w:val="Untertitel Zchn"/>
    <w:basedOn w:val="Absatz-Standardschriftart"/>
    <w:link w:val="Untertitel"/>
    <w:rsid w:val="00CB5358"/>
    <w:rPr>
      <w:rFonts w:ascii="Calibri Light" w:hAnsi="Calibri Light"/>
      <w:sz w:val="24"/>
      <w:szCs w:val="24"/>
      <w:lang w:val="en-GB" w:eastAsia="en-US"/>
    </w:rPr>
  </w:style>
  <w:style w:type="paragraph" w:styleId="Rechtsgrundlagenverzeichnis">
    <w:name w:val="table of authorities"/>
    <w:basedOn w:val="Standard"/>
    <w:next w:val="Standard"/>
    <w:rsid w:val="00CB5358"/>
    <w:pPr>
      <w:overflowPunct w:val="0"/>
      <w:autoSpaceDE w:val="0"/>
      <w:autoSpaceDN w:val="0"/>
      <w:adjustRightInd w:val="0"/>
      <w:ind w:left="200" w:hanging="200"/>
      <w:textAlignment w:val="baseline"/>
    </w:pPr>
    <w:rPr>
      <w:rFonts w:eastAsia="MS Mincho"/>
    </w:rPr>
  </w:style>
  <w:style w:type="paragraph" w:styleId="Abbildungsverzeichnis">
    <w:name w:val="table of figures"/>
    <w:basedOn w:val="Standard"/>
    <w:next w:val="Standard"/>
    <w:rsid w:val="00CB5358"/>
    <w:pPr>
      <w:overflowPunct w:val="0"/>
      <w:autoSpaceDE w:val="0"/>
      <w:autoSpaceDN w:val="0"/>
      <w:adjustRightInd w:val="0"/>
      <w:textAlignment w:val="baseline"/>
    </w:pPr>
    <w:rPr>
      <w:rFonts w:eastAsia="MS Mincho"/>
    </w:rPr>
  </w:style>
  <w:style w:type="paragraph" w:styleId="Titel">
    <w:name w:val="Title"/>
    <w:basedOn w:val="Standard"/>
    <w:next w:val="Standard"/>
    <w:link w:val="TitelZchn"/>
    <w:qFormat/>
    <w:rsid w:val="00CB535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elZchn">
    <w:name w:val="Titel Zchn"/>
    <w:basedOn w:val="Absatz-Standardschriftart"/>
    <w:link w:val="Titel"/>
    <w:rsid w:val="00CB5358"/>
    <w:rPr>
      <w:rFonts w:ascii="Calibri Light" w:hAnsi="Calibri Light"/>
      <w:b/>
      <w:bCs/>
      <w:kern w:val="28"/>
      <w:sz w:val="32"/>
      <w:szCs w:val="32"/>
      <w:lang w:val="en-GB" w:eastAsia="en-US"/>
    </w:rPr>
  </w:style>
  <w:style w:type="paragraph" w:styleId="RGV-berschrift">
    <w:name w:val="toa heading"/>
    <w:basedOn w:val="Standard"/>
    <w:next w:val="Standard"/>
    <w:rsid w:val="00CB5358"/>
    <w:pPr>
      <w:overflowPunct w:val="0"/>
      <w:autoSpaceDE w:val="0"/>
      <w:autoSpaceDN w:val="0"/>
      <w:adjustRightInd w:val="0"/>
      <w:spacing w:before="120"/>
      <w:textAlignment w:val="baseline"/>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CB535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43077">
      <w:bodyDiv w:val="1"/>
      <w:marLeft w:val="0"/>
      <w:marRight w:val="0"/>
      <w:marTop w:val="0"/>
      <w:marBottom w:val="0"/>
      <w:divBdr>
        <w:top w:val="none" w:sz="0" w:space="0" w:color="auto"/>
        <w:left w:val="none" w:sz="0" w:space="0" w:color="auto"/>
        <w:bottom w:val="none" w:sz="0" w:space="0" w:color="auto"/>
        <w:right w:val="none" w:sz="0" w:space="0" w:color="auto"/>
      </w:divBdr>
    </w:div>
    <w:div w:id="123960916">
      <w:bodyDiv w:val="1"/>
      <w:marLeft w:val="0"/>
      <w:marRight w:val="0"/>
      <w:marTop w:val="0"/>
      <w:marBottom w:val="0"/>
      <w:divBdr>
        <w:top w:val="none" w:sz="0" w:space="0" w:color="auto"/>
        <w:left w:val="none" w:sz="0" w:space="0" w:color="auto"/>
        <w:bottom w:val="none" w:sz="0" w:space="0" w:color="auto"/>
        <w:right w:val="none" w:sz="0" w:space="0" w:color="auto"/>
      </w:divBdr>
    </w:div>
    <w:div w:id="153382227">
      <w:bodyDiv w:val="1"/>
      <w:marLeft w:val="0"/>
      <w:marRight w:val="0"/>
      <w:marTop w:val="0"/>
      <w:marBottom w:val="0"/>
      <w:divBdr>
        <w:top w:val="none" w:sz="0" w:space="0" w:color="auto"/>
        <w:left w:val="none" w:sz="0" w:space="0" w:color="auto"/>
        <w:bottom w:val="none" w:sz="0" w:space="0" w:color="auto"/>
        <w:right w:val="none" w:sz="0" w:space="0" w:color="auto"/>
      </w:divBdr>
    </w:div>
    <w:div w:id="470558632">
      <w:bodyDiv w:val="1"/>
      <w:marLeft w:val="0"/>
      <w:marRight w:val="0"/>
      <w:marTop w:val="0"/>
      <w:marBottom w:val="0"/>
      <w:divBdr>
        <w:top w:val="none" w:sz="0" w:space="0" w:color="auto"/>
        <w:left w:val="none" w:sz="0" w:space="0" w:color="auto"/>
        <w:bottom w:val="none" w:sz="0" w:space="0" w:color="auto"/>
        <w:right w:val="none" w:sz="0" w:space="0" w:color="auto"/>
      </w:divBdr>
    </w:div>
    <w:div w:id="563953957">
      <w:bodyDiv w:val="1"/>
      <w:marLeft w:val="0"/>
      <w:marRight w:val="0"/>
      <w:marTop w:val="0"/>
      <w:marBottom w:val="0"/>
      <w:divBdr>
        <w:top w:val="none" w:sz="0" w:space="0" w:color="auto"/>
        <w:left w:val="none" w:sz="0" w:space="0" w:color="auto"/>
        <w:bottom w:val="none" w:sz="0" w:space="0" w:color="auto"/>
        <w:right w:val="none" w:sz="0" w:space="0" w:color="auto"/>
      </w:divBdr>
    </w:div>
    <w:div w:id="811295159">
      <w:bodyDiv w:val="1"/>
      <w:marLeft w:val="0"/>
      <w:marRight w:val="0"/>
      <w:marTop w:val="0"/>
      <w:marBottom w:val="0"/>
      <w:divBdr>
        <w:top w:val="none" w:sz="0" w:space="0" w:color="auto"/>
        <w:left w:val="none" w:sz="0" w:space="0" w:color="auto"/>
        <w:bottom w:val="none" w:sz="0" w:space="0" w:color="auto"/>
        <w:right w:val="none" w:sz="0" w:space="0" w:color="auto"/>
      </w:divBdr>
    </w:div>
    <w:div w:id="1379545373">
      <w:bodyDiv w:val="1"/>
      <w:marLeft w:val="0"/>
      <w:marRight w:val="0"/>
      <w:marTop w:val="0"/>
      <w:marBottom w:val="0"/>
      <w:divBdr>
        <w:top w:val="none" w:sz="0" w:space="0" w:color="auto"/>
        <w:left w:val="none" w:sz="0" w:space="0" w:color="auto"/>
        <w:bottom w:val="none" w:sz="0" w:space="0" w:color="auto"/>
        <w:right w:val="none" w:sz="0" w:space="0" w:color="auto"/>
      </w:divBdr>
    </w:div>
    <w:div w:id="170324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15507</Words>
  <Characters>97695</Characters>
  <Application>Microsoft Office Word</Application>
  <DocSecurity>0</DocSecurity>
  <Lines>814</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88</cp:revision>
  <cp:lastPrinted>1899-12-31T23:00:00Z</cp:lastPrinted>
  <dcterms:created xsi:type="dcterms:W3CDTF">2020-02-03T08:32:00Z</dcterms:created>
  <dcterms:modified xsi:type="dcterms:W3CDTF">2024-08-12T08:05:00Z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S3-242978</vt:lpwstr>
  </property>
  <property fmtid="{D5CDD505-2E9C-101B-9397-08002B2CF9AE}" pid="10" name="Spec#">
    <vt:lpwstr>33.117</vt:lpwstr>
  </property>
  <property fmtid="{D5CDD505-2E9C-101B-9397-08002B2CF9AE}" pid="11" name="Cr#">
    <vt:lpwstr>0197</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Removal of boiler plate texts in format of evidence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SCAS_5G_Maint</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Rel-19</vt:lpwstr>
  </property>
</Properties>
</file>